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31588" w14:textId="2CA88705" w:rsidR="005E5E1C" w:rsidRPr="005872CC" w:rsidRDefault="005E5E1C" w:rsidP="005E5E1C">
      <w:pPr>
        <w:keepLines/>
        <w:tabs>
          <w:tab w:val="right" w:pos="9630"/>
          <w:tab w:val="right" w:pos="13323"/>
        </w:tabs>
        <w:spacing w:after="0"/>
        <w:rPr>
          <w:rFonts w:ascii="Arial" w:hAnsi="Arial" w:cs="Arial"/>
          <w:b/>
          <w:sz w:val="24"/>
          <w:szCs w:val="24"/>
          <w:lang w:val="en-US" w:eastAsia="zh-CN"/>
        </w:rPr>
      </w:pPr>
      <w:bookmarkStart w:id="0" w:name="Title"/>
      <w:bookmarkStart w:id="1" w:name="_Hlk9347371"/>
      <w:bookmarkEnd w:id="0"/>
      <w:r w:rsidRPr="005872CC">
        <w:rPr>
          <w:rFonts w:ascii="Arial" w:eastAsia="MS Mincho" w:hAnsi="Arial" w:cs="Arial"/>
          <w:b/>
          <w:sz w:val="24"/>
          <w:szCs w:val="24"/>
          <w:lang w:val="en-US"/>
        </w:rPr>
        <w:t>3GPP TSG-RAN WG4 Meeting #</w:t>
      </w:r>
      <w:r w:rsidRPr="005872CC">
        <w:rPr>
          <w:rFonts w:eastAsia="MS Mincho"/>
          <w:lang w:val="en-US"/>
        </w:rPr>
        <w:t xml:space="preserve"> </w:t>
      </w:r>
      <w:r w:rsidRPr="005872CC">
        <w:rPr>
          <w:rFonts w:ascii="Arial" w:eastAsia="MS Mincho" w:hAnsi="Arial" w:cs="Arial"/>
          <w:b/>
          <w:sz w:val="24"/>
          <w:szCs w:val="24"/>
          <w:lang w:val="en-US"/>
        </w:rPr>
        <w:t>97-e</w:t>
      </w:r>
      <w:r w:rsidRPr="005872CC" w:rsidDel="00277FAB">
        <w:rPr>
          <w:rFonts w:ascii="Arial" w:eastAsia="MS Mincho" w:hAnsi="Arial" w:cs="Arial"/>
          <w:b/>
          <w:sz w:val="24"/>
          <w:szCs w:val="24"/>
          <w:lang w:val="en-US"/>
        </w:rPr>
        <w:t xml:space="preserve"> </w:t>
      </w:r>
      <w:r w:rsidRPr="005872CC">
        <w:rPr>
          <w:rFonts w:ascii="Arial" w:eastAsia="MS Mincho" w:hAnsi="Arial" w:cs="Arial"/>
          <w:b/>
          <w:sz w:val="24"/>
          <w:szCs w:val="24"/>
          <w:lang w:val="en-US"/>
        </w:rPr>
        <w:tab/>
        <w:t>R4-20</w:t>
      </w:r>
      <w:r w:rsidR="008D5F4A">
        <w:rPr>
          <w:rFonts w:ascii="Arial" w:eastAsia="MS Mincho" w:hAnsi="Arial" w:cs="Arial"/>
          <w:b/>
          <w:sz w:val="24"/>
          <w:szCs w:val="24"/>
          <w:lang w:val="en-US"/>
        </w:rPr>
        <w:t>14640</w:t>
      </w:r>
    </w:p>
    <w:p w14:paraId="261DBCC7" w14:textId="77777777" w:rsidR="005E5E1C" w:rsidRPr="005872CC" w:rsidRDefault="005E5E1C" w:rsidP="005E5E1C">
      <w:pPr>
        <w:tabs>
          <w:tab w:val="right" w:pos="9781"/>
          <w:tab w:val="right" w:pos="13323"/>
        </w:tabs>
        <w:spacing w:after="0"/>
        <w:outlineLvl w:val="0"/>
        <w:rPr>
          <w:rFonts w:ascii="Arial" w:hAnsi="Arial"/>
          <w:b/>
          <w:sz w:val="24"/>
          <w:szCs w:val="24"/>
          <w:lang w:val="en-US" w:eastAsia="zh-CN"/>
        </w:rPr>
      </w:pPr>
      <w:r w:rsidRPr="005872CC">
        <w:rPr>
          <w:rFonts w:ascii="Arial" w:hAnsi="Arial"/>
          <w:b/>
          <w:sz w:val="24"/>
          <w:szCs w:val="24"/>
          <w:lang w:val="en-US" w:eastAsia="zh-CN"/>
        </w:rPr>
        <w:t>Electronic Meeting, 2-13 Nov., 2020</w:t>
      </w:r>
    </w:p>
    <w:bookmarkEnd w:id="1"/>
    <w:p w14:paraId="4BAF3258" w14:textId="77777777" w:rsidR="00D142BC" w:rsidRPr="00FB3A91"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1B2B439F" w14:textId="5C987D9D"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2" w:name="Source"/>
      <w:bookmarkEnd w:id="2"/>
      <w:r w:rsidR="00401D54">
        <w:rPr>
          <w:rFonts w:ascii="Arial" w:hAnsi="Arial" w:cs="Arial"/>
          <w:b/>
          <w:sz w:val="24"/>
        </w:rPr>
        <w:t>7.3.6.</w:t>
      </w:r>
      <w:r w:rsidR="00DC4003">
        <w:rPr>
          <w:rFonts w:ascii="Arial" w:hAnsi="Arial" w:cs="Arial"/>
          <w:b/>
          <w:sz w:val="24"/>
        </w:rPr>
        <w:t>3</w:t>
      </w:r>
    </w:p>
    <w:p w14:paraId="65CDE29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sidRPr="00FB3A91">
        <w:rPr>
          <w:rFonts w:ascii="Arial" w:hAnsi="Arial" w:cs="Arial"/>
          <w:sz w:val="24"/>
        </w:rPr>
        <w:t>Qualcomm Inc.</w:t>
      </w:r>
    </w:p>
    <w:p w14:paraId="267A5455" w14:textId="7CA70813"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FB3A91">
        <w:rPr>
          <w:rFonts w:ascii="Arial" w:hAnsi="Arial" w:cs="Arial"/>
          <w:sz w:val="24"/>
        </w:rPr>
        <w:t xml:space="preserve">On NR V2X </w:t>
      </w:r>
      <w:r w:rsidR="0022066C">
        <w:rPr>
          <w:rFonts w:ascii="Arial" w:hAnsi="Arial" w:cs="Arial"/>
          <w:sz w:val="24"/>
        </w:rPr>
        <w:t>RRM Test Configuration and Procedures</w:t>
      </w:r>
    </w:p>
    <w:p w14:paraId="3E02116D"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3" w:name="DocumentFor"/>
      <w:bookmarkEnd w:id="3"/>
      <w:r w:rsidR="00842773" w:rsidRPr="00FB3A91">
        <w:rPr>
          <w:rFonts w:ascii="Arial" w:hAnsi="Arial" w:cs="Arial"/>
          <w:sz w:val="24"/>
        </w:rPr>
        <w:t>Discussion</w:t>
      </w:r>
    </w:p>
    <w:p w14:paraId="7063668D" w14:textId="77777777" w:rsidR="004B515E" w:rsidRDefault="004B515E" w:rsidP="009C2D12">
      <w:pPr>
        <w:pStyle w:val="Heading1"/>
        <w:rPr>
          <w:lang w:val="en-US" w:eastAsia="zh-CN"/>
        </w:rPr>
      </w:pPr>
      <w:r w:rsidRPr="00224A01">
        <w:rPr>
          <w:lang w:val="en-US" w:eastAsia="zh-CN"/>
        </w:rPr>
        <w:t>Introduction</w:t>
      </w:r>
    </w:p>
    <w:p w14:paraId="306214E7" w14:textId="6117C886" w:rsidR="00047885" w:rsidRPr="008D41F1" w:rsidRDefault="00047885" w:rsidP="00047885">
      <w:pPr>
        <w:rPr>
          <w:lang w:val="en-US" w:eastAsia="zh-CN"/>
        </w:rPr>
      </w:pPr>
      <w:r w:rsidRPr="00492450">
        <w:rPr>
          <w:rFonts w:hint="eastAsia"/>
          <w:lang w:val="en-US" w:eastAsia="zh-CN"/>
        </w:rPr>
        <w:t xml:space="preserve">During </w:t>
      </w:r>
      <w:r>
        <w:rPr>
          <w:rFonts w:hint="eastAsia"/>
          <w:lang w:val="en-US" w:eastAsia="zh-CN"/>
        </w:rPr>
        <w:t>RAN4#</w:t>
      </w:r>
      <w:r>
        <w:rPr>
          <w:lang w:val="en-US" w:eastAsia="zh-CN"/>
        </w:rPr>
        <w:t>9</w:t>
      </w:r>
      <w:r w:rsidR="00080717">
        <w:rPr>
          <w:lang w:val="en-US" w:eastAsia="zh-CN"/>
        </w:rPr>
        <w:t>6</w:t>
      </w:r>
      <w:r w:rsidR="00DC4003">
        <w:rPr>
          <w:lang w:val="en-US" w:eastAsia="zh-CN"/>
        </w:rPr>
        <w:t>e</w:t>
      </w:r>
      <w:bookmarkStart w:id="4" w:name="_GoBack"/>
      <w:bookmarkEnd w:id="4"/>
      <w:r>
        <w:rPr>
          <w:rFonts w:hint="eastAsia"/>
          <w:lang w:val="en-US" w:eastAsia="zh-CN"/>
        </w:rPr>
        <w:t xml:space="preserve"> meeting,</w:t>
      </w:r>
      <w:r w:rsidR="00080717">
        <w:rPr>
          <w:lang w:val="en-US" w:eastAsia="zh-CN"/>
        </w:rPr>
        <w:t xml:space="preserve"> </w:t>
      </w:r>
      <w:r>
        <w:rPr>
          <w:lang w:val="en-US" w:eastAsia="zh-CN"/>
        </w:rPr>
        <w:t xml:space="preserve">RRM </w:t>
      </w:r>
      <w:r w:rsidR="00080717">
        <w:rPr>
          <w:lang w:val="en-US" w:eastAsia="zh-CN"/>
        </w:rPr>
        <w:t xml:space="preserve">core </w:t>
      </w:r>
      <w:r>
        <w:rPr>
          <w:lang w:val="en-US" w:eastAsia="zh-CN"/>
        </w:rPr>
        <w:t>requirement</w:t>
      </w:r>
      <w:r w:rsidR="004B6A89">
        <w:rPr>
          <w:lang w:val="en-US" w:eastAsia="zh-CN"/>
        </w:rPr>
        <w:t>s</w:t>
      </w:r>
      <w:r w:rsidR="00080717">
        <w:rPr>
          <w:lang w:val="en-US" w:eastAsia="zh-CN"/>
        </w:rPr>
        <w:t xml:space="preserve"> and test scope</w:t>
      </w:r>
      <w:r w:rsidR="004B6A89">
        <w:rPr>
          <w:lang w:val="en-US" w:eastAsia="zh-CN"/>
        </w:rPr>
        <w:t xml:space="preserve"> are agreed</w:t>
      </w:r>
      <w:r>
        <w:rPr>
          <w:lang w:val="en-US" w:eastAsia="zh-CN"/>
        </w:rPr>
        <w:t xml:space="preserve">. </w:t>
      </w:r>
      <w:r w:rsidRPr="00492450">
        <w:rPr>
          <w:rFonts w:hint="eastAsia"/>
          <w:lang w:val="en-US" w:eastAsia="zh-CN"/>
        </w:rPr>
        <w:t>In thi</w:t>
      </w:r>
      <w:r>
        <w:rPr>
          <w:rFonts w:hint="eastAsia"/>
          <w:lang w:val="en-US" w:eastAsia="zh-CN"/>
        </w:rPr>
        <w:t xml:space="preserve">s contribution, </w:t>
      </w:r>
      <w:r>
        <w:rPr>
          <w:lang w:val="en-US" w:eastAsia="zh-CN"/>
        </w:rPr>
        <w:t>we</w:t>
      </w:r>
      <w:r w:rsidR="007553DB">
        <w:rPr>
          <w:lang w:val="en-US" w:eastAsia="zh-CN"/>
        </w:rPr>
        <w:t xml:space="preserve"> </w:t>
      </w:r>
      <w:r w:rsidR="00203B71">
        <w:rPr>
          <w:lang w:val="en-US" w:eastAsia="zh-CN"/>
        </w:rPr>
        <w:t>present</w:t>
      </w:r>
      <w:r w:rsidR="004B6A89">
        <w:rPr>
          <w:lang w:val="en-US" w:eastAsia="zh-CN"/>
        </w:rPr>
        <w:t xml:space="preserve"> our view on the </w:t>
      </w:r>
      <w:r w:rsidR="0022066C">
        <w:rPr>
          <w:lang w:val="en-US" w:eastAsia="zh-CN"/>
        </w:rPr>
        <w:t>RRM test configuration and procedures</w:t>
      </w:r>
      <w:r>
        <w:rPr>
          <w:rFonts w:hint="eastAsia"/>
          <w:lang w:val="en-US" w:eastAsia="zh-CN"/>
        </w:rPr>
        <w:t>.</w:t>
      </w:r>
    </w:p>
    <w:p w14:paraId="3DC8A820" w14:textId="77777777" w:rsidR="0093161F" w:rsidRDefault="00E41DB4" w:rsidP="00F00497">
      <w:pPr>
        <w:pStyle w:val="Heading1"/>
        <w:rPr>
          <w:lang w:val="en-US"/>
        </w:rPr>
      </w:pPr>
      <w:r>
        <w:rPr>
          <w:lang w:val="en-US"/>
        </w:rPr>
        <w:t>Discussion</w:t>
      </w:r>
    </w:p>
    <w:p w14:paraId="740042E3" w14:textId="252F7EA9" w:rsidR="00C23E92" w:rsidRDefault="00377F1F" w:rsidP="004B6A89">
      <w:pPr>
        <w:pStyle w:val="Heading2"/>
      </w:pPr>
      <w:r>
        <w:t>Common resource pool configuration</w:t>
      </w:r>
      <w:r w:rsidR="004E2AFA">
        <w:t xml:space="preserve"> and BW/SCS</w:t>
      </w:r>
    </w:p>
    <w:p w14:paraId="4FEF3E99" w14:textId="1E6EC422" w:rsidR="006C7ED2" w:rsidRDefault="009746CB" w:rsidP="004B6A89">
      <w:pPr>
        <w:rPr>
          <w:lang w:eastAsia="ja-JP" w:bidi="hi-IN"/>
        </w:rPr>
      </w:pPr>
      <w:r>
        <w:rPr>
          <w:lang w:eastAsia="ja-JP" w:bidi="hi-IN"/>
        </w:rPr>
        <w:t xml:space="preserve">One Rx pool and one </w:t>
      </w:r>
      <w:r w:rsidR="00314C7C">
        <w:rPr>
          <w:lang w:eastAsia="ja-JP" w:bidi="hi-IN"/>
        </w:rPr>
        <w:t xml:space="preserve">normal </w:t>
      </w:r>
      <w:r>
        <w:rPr>
          <w:lang w:eastAsia="ja-JP" w:bidi="hi-IN"/>
        </w:rPr>
        <w:t>Tx p</w:t>
      </w:r>
      <w:r w:rsidR="00314C7C">
        <w:rPr>
          <w:lang w:eastAsia="ja-JP" w:bidi="hi-IN"/>
        </w:rPr>
        <w:t>ool is configured for UE to be tested</w:t>
      </w:r>
      <w:r w:rsidR="00062A7F">
        <w:rPr>
          <w:lang w:eastAsia="ja-JP" w:bidi="hi-IN"/>
        </w:rPr>
        <w:t xml:space="preserve">, since all the tests only require one Rx and one normal Tx pool. </w:t>
      </w:r>
      <w:r w:rsidR="00853EF9">
        <w:rPr>
          <w:lang w:eastAsia="ja-JP" w:bidi="hi-IN"/>
        </w:rPr>
        <w:t>Set subchannel size to 10 RB since it is likely the most common setting in real deployment</w:t>
      </w:r>
      <w:r w:rsidR="0082150F">
        <w:rPr>
          <w:lang w:eastAsia="ja-JP" w:bidi="hi-IN"/>
        </w:rPr>
        <w:t xml:space="preserve">, as smaller subchannel size can accommodate more users. </w:t>
      </w:r>
      <w:r w:rsidR="00A574E5">
        <w:rPr>
          <w:lang w:eastAsia="ja-JP" w:bidi="hi-IN"/>
        </w:rPr>
        <w:t>Sensing</w:t>
      </w:r>
      <w:r w:rsidR="00CF7477">
        <w:rPr>
          <w:lang w:eastAsia="ja-JP" w:bidi="hi-IN"/>
        </w:rPr>
        <w:t xml:space="preserve"> window is set to 100ms, enough to accommodate all the </w:t>
      </w:r>
      <w:r w:rsidR="00DF6F81">
        <w:rPr>
          <w:lang w:eastAsia="ja-JP" w:bidi="hi-IN"/>
        </w:rPr>
        <w:t>tests for sensing.</w:t>
      </w:r>
      <w:r w:rsidR="00407888">
        <w:rPr>
          <w:lang w:eastAsia="ja-JP" w:bidi="hi-IN"/>
        </w:rPr>
        <w:t xml:space="preserve"> </w:t>
      </w:r>
      <w:r w:rsidR="00DF6F81">
        <w:rPr>
          <w:lang w:eastAsia="ja-JP" w:bidi="hi-IN"/>
        </w:rPr>
        <w:t>The rest of parameters are inherited from LTE</w:t>
      </w:r>
      <w:r w:rsidR="00C425AC">
        <w:rPr>
          <w:lang w:eastAsia="ja-JP" w:bidi="hi-IN"/>
        </w:rPr>
        <w:t xml:space="preserve"> test configuration.</w:t>
      </w:r>
    </w:p>
    <w:p w14:paraId="0CC06FB5" w14:textId="05D9ACBE" w:rsidR="00C425AC" w:rsidRPr="004C7F09" w:rsidRDefault="00C425AC" w:rsidP="004B6A89">
      <w:pPr>
        <w:rPr>
          <w:b/>
          <w:bCs/>
          <w:lang w:eastAsia="ja-JP" w:bidi="hi-IN"/>
        </w:rPr>
      </w:pPr>
      <w:r w:rsidRPr="004C7F09">
        <w:rPr>
          <w:b/>
          <w:bCs/>
          <w:lang w:eastAsia="ja-JP" w:bidi="hi-IN"/>
        </w:rPr>
        <w:t>Proposal 1: Use the following parameters for common resource pool configuration</w:t>
      </w:r>
      <w:r w:rsidR="004C7F09" w:rsidRPr="004C7F09">
        <w:rPr>
          <w:b/>
          <w:bCs/>
          <w:lang w:eastAsia="ja-JP" w:bidi="hi-IN"/>
        </w:rPr>
        <w:t>, the rest follows LTE</w:t>
      </w:r>
      <w:r w:rsidRPr="004C7F09">
        <w:rPr>
          <w:b/>
          <w:bCs/>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4C7F09" w:rsidRPr="004C7F09" w14:paraId="38347503" w14:textId="77777777" w:rsidTr="00B13518">
        <w:tc>
          <w:tcPr>
            <w:tcW w:w="4927" w:type="dxa"/>
            <w:shd w:val="clear" w:color="auto" w:fill="auto"/>
          </w:tcPr>
          <w:p w14:paraId="63A9B7A9" w14:textId="445AACAB" w:rsidR="004C7F09" w:rsidRPr="00B13518" w:rsidRDefault="004C7F09" w:rsidP="00B13518">
            <w:pPr>
              <w:spacing w:line="280" w:lineRule="atLeast"/>
              <w:jc w:val="both"/>
              <w:rPr>
                <w:rFonts w:eastAsia="PMingLiU"/>
                <w:b/>
                <w:bCs/>
                <w:lang w:eastAsia="zh-TW" w:bidi="hi-IN"/>
              </w:rPr>
            </w:pPr>
            <w:r w:rsidRPr="00B13518">
              <w:rPr>
                <w:b/>
                <w:bCs/>
                <w:lang w:eastAsia="ja-JP" w:bidi="hi-IN"/>
              </w:rPr>
              <w:t>Configuration</w:t>
            </w:r>
          </w:p>
        </w:tc>
        <w:tc>
          <w:tcPr>
            <w:tcW w:w="4928" w:type="dxa"/>
            <w:shd w:val="clear" w:color="auto" w:fill="auto"/>
          </w:tcPr>
          <w:p w14:paraId="00F7A9A9" w14:textId="1B90E8BD" w:rsidR="004C7F09" w:rsidRPr="00B13518" w:rsidRDefault="004C7F09" w:rsidP="00B13518">
            <w:pPr>
              <w:spacing w:line="280" w:lineRule="atLeast"/>
              <w:jc w:val="both"/>
              <w:rPr>
                <w:b/>
                <w:bCs/>
                <w:lang w:eastAsia="ja-JP" w:bidi="hi-IN"/>
              </w:rPr>
            </w:pPr>
            <w:r w:rsidRPr="00B13518">
              <w:rPr>
                <w:b/>
                <w:bCs/>
                <w:lang w:eastAsia="ja-JP" w:bidi="hi-IN"/>
              </w:rPr>
              <w:t>Value</w:t>
            </w:r>
          </w:p>
        </w:tc>
      </w:tr>
      <w:tr w:rsidR="00C425AC" w:rsidRPr="004C7F09" w14:paraId="4B028CB0" w14:textId="77777777" w:rsidTr="00B13518">
        <w:tc>
          <w:tcPr>
            <w:tcW w:w="4927" w:type="dxa"/>
            <w:shd w:val="clear" w:color="auto" w:fill="auto"/>
          </w:tcPr>
          <w:p w14:paraId="22BEFD55" w14:textId="5FAA1134" w:rsidR="00C425AC" w:rsidRPr="00B13518" w:rsidRDefault="00C425AC" w:rsidP="00B13518">
            <w:pPr>
              <w:spacing w:line="280" w:lineRule="atLeast"/>
              <w:jc w:val="both"/>
              <w:rPr>
                <w:b/>
                <w:bCs/>
                <w:lang w:eastAsia="ja-JP" w:bidi="hi-IN"/>
              </w:rPr>
            </w:pPr>
            <w:r w:rsidRPr="00B13518">
              <w:rPr>
                <w:b/>
                <w:bCs/>
                <w:lang w:eastAsia="ja-JP" w:bidi="hi-IN"/>
              </w:rPr>
              <w:t>Number of resource pools configured</w:t>
            </w:r>
          </w:p>
        </w:tc>
        <w:tc>
          <w:tcPr>
            <w:tcW w:w="4928" w:type="dxa"/>
            <w:shd w:val="clear" w:color="auto" w:fill="auto"/>
          </w:tcPr>
          <w:p w14:paraId="14097CB9" w14:textId="0C29D386" w:rsidR="00C425AC" w:rsidRPr="00B13518" w:rsidRDefault="00C425AC" w:rsidP="00B13518">
            <w:pPr>
              <w:spacing w:line="280" w:lineRule="atLeast"/>
              <w:jc w:val="both"/>
              <w:rPr>
                <w:b/>
                <w:bCs/>
                <w:lang w:eastAsia="ja-JP" w:bidi="hi-IN"/>
              </w:rPr>
            </w:pPr>
            <w:r w:rsidRPr="00B13518">
              <w:rPr>
                <w:b/>
                <w:bCs/>
                <w:lang w:eastAsia="ja-JP" w:bidi="hi-IN"/>
              </w:rPr>
              <w:t>One Rx resource pool and one normal Tx resource pool</w:t>
            </w:r>
          </w:p>
        </w:tc>
      </w:tr>
      <w:tr w:rsidR="00C425AC" w:rsidRPr="004C7F09" w14:paraId="5856F528" w14:textId="77777777" w:rsidTr="00B13518">
        <w:tc>
          <w:tcPr>
            <w:tcW w:w="4927" w:type="dxa"/>
            <w:shd w:val="clear" w:color="auto" w:fill="auto"/>
          </w:tcPr>
          <w:p w14:paraId="3BDC20B7" w14:textId="420DE676" w:rsidR="00C425AC" w:rsidRPr="00B13518" w:rsidRDefault="00C425AC" w:rsidP="00B13518">
            <w:pPr>
              <w:spacing w:line="280" w:lineRule="atLeast"/>
              <w:jc w:val="both"/>
              <w:rPr>
                <w:b/>
                <w:bCs/>
                <w:lang w:eastAsia="ja-JP" w:bidi="hi-IN"/>
              </w:rPr>
            </w:pPr>
            <w:r w:rsidRPr="00B13518">
              <w:rPr>
                <w:b/>
                <w:bCs/>
                <w:lang w:eastAsia="ja-JP" w:bidi="hi-IN"/>
              </w:rPr>
              <w:t>Subchannel size</w:t>
            </w:r>
          </w:p>
        </w:tc>
        <w:tc>
          <w:tcPr>
            <w:tcW w:w="4928" w:type="dxa"/>
            <w:shd w:val="clear" w:color="auto" w:fill="auto"/>
          </w:tcPr>
          <w:p w14:paraId="06DFF216" w14:textId="40AC08F2" w:rsidR="00C425AC" w:rsidRPr="00B13518" w:rsidRDefault="00C425AC" w:rsidP="00B13518">
            <w:pPr>
              <w:spacing w:line="280" w:lineRule="atLeast"/>
              <w:jc w:val="both"/>
              <w:rPr>
                <w:b/>
                <w:bCs/>
                <w:lang w:eastAsia="ja-JP" w:bidi="hi-IN"/>
              </w:rPr>
            </w:pPr>
            <w:r w:rsidRPr="00B13518">
              <w:rPr>
                <w:b/>
                <w:bCs/>
                <w:lang w:eastAsia="ja-JP" w:bidi="hi-IN"/>
              </w:rPr>
              <w:t>10 RB</w:t>
            </w:r>
          </w:p>
        </w:tc>
      </w:tr>
      <w:tr w:rsidR="00C425AC" w:rsidRPr="004C7F09" w14:paraId="06AE6A94" w14:textId="77777777" w:rsidTr="00B13518">
        <w:tc>
          <w:tcPr>
            <w:tcW w:w="4927" w:type="dxa"/>
            <w:shd w:val="clear" w:color="auto" w:fill="auto"/>
          </w:tcPr>
          <w:p w14:paraId="1B07DE18" w14:textId="51423243" w:rsidR="00C425AC" w:rsidRPr="00B13518" w:rsidRDefault="00C425AC" w:rsidP="00B13518">
            <w:pPr>
              <w:spacing w:line="280" w:lineRule="atLeast"/>
              <w:jc w:val="both"/>
              <w:rPr>
                <w:b/>
                <w:bCs/>
                <w:lang w:eastAsia="ja-JP" w:bidi="hi-IN"/>
              </w:rPr>
            </w:pPr>
            <w:r w:rsidRPr="00B13518">
              <w:rPr>
                <w:b/>
                <w:bCs/>
                <w:lang w:eastAsia="ja-JP" w:bidi="hi-IN"/>
              </w:rPr>
              <w:t>Sensing window</w:t>
            </w:r>
          </w:p>
        </w:tc>
        <w:tc>
          <w:tcPr>
            <w:tcW w:w="4928" w:type="dxa"/>
            <w:shd w:val="clear" w:color="auto" w:fill="auto"/>
          </w:tcPr>
          <w:p w14:paraId="17DFFB0A" w14:textId="14B10B6B" w:rsidR="00C425AC" w:rsidRPr="00B13518" w:rsidRDefault="00C425AC" w:rsidP="00B13518">
            <w:pPr>
              <w:spacing w:line="280" w:lineRule="atLeast"/>
              <w:jc w:val="both"/>
              <w:rPr>
                <w:b/>
                <w:bCs/>
                <w:lang w:eastAsia="ja-JP" w:bidi="hi-IN"/>
              </w:rPr>
            </w:pPr>
            <w:r w:rsidRPr="00B13518">
              <w:rPr>
                <w:b/>
                <w:bCs/>
                <w:lang w:eastAsia="ja-JP" w:bidi="hi-IN"/>
              </w:rPr>
              <w:t>100ms</w:t>
            </w:r>
          </w:p>
        </w:tc>
      </w:tr>
    </w:tbl>
    <w:p w14:paraId="7DC04671" w14:textId="1A670E97" w:rsidR="00540CD0" w:rsidRDefault="00377F1F" w:rsidP="00C74531">
      <w:pPr>
        <w:pStyle w:val="Heading2"/>
      </w:pPr>
      <w:r>
        <w:t>Syn</w:t>
      </w:r>
      <w:r w:rsidR="001309B5">
        <w:t>c</w:t>
      </w:r>
      <w:r w:rsidR="00DB2037">
        <w:t>RefUE search test</w:t>
      </w:r>
    </w:p>
    <w:p w14:paraId="5190A667" w14:textId="77777777" w:rsidR="00765B28" w:rsidRDefault="005777EC" w:rsidP="00540CD0">
      <w:pPr>
        <w:rPr>
          <w:rFonts w:eastAsia="Malgun Gothic"/>
          <w:lang w:val="en-US" w:eastAsia="ko-KR"/>
        </w:rPr>
      </w:pPr>
      <w:r>
        <w:rPr>
          <w:rFonts w:eastAsia="Malgun Gothic"/>
          <w:lang w:val="en-US" w:eastAsia="ko-KR"/>
        </w:rPr>
        <w:t xml:space="preserve">In </w:t>
      </w:r>
      <w:r w:rsidR="00B441BC">
        <w:rPr>
          <w:rFonts w:eastAsia="Malgun Gothic"/>
          <w:lang w:val="en-US" w:eastAsia="ko-KR"/>
        </w:rPr>
        <w:t xml:space="preserve">RAN4#96e meeting, two options for GNSS as highest priority </w:t>
      </w:r>
      <w:r w:rsidR="00765B28">
        <w:rPr>
          <w:rFonts w:eastAsia="Malgun Gothic"/>
          <w:lang w:val="en-US" w:eastAsia="ko-KR"/>
        </w:rPr>
        <w:t>SyncRefUE research/selection test are proposed:</w:t>
      </w:r>
    </w:p>
    <w:p w14:paraId="148C10D3" w14:textId="77777777" w:rsidR="00E33A89" w:rsidRPr="00E33A89" w:rsidRDefault="00E33A89" w:rsidP="00E33A89">
      <w:pPr>
        <w:numPr>
          <w:ilvl w:val="0"/>
          <w:numId w:val="15"/>
        </w:numPr>
        <w:tabs>
          <w:tab w:val="clear" w:pos="360"/>
        </w:tabs>
        <w:rPr>
          <w:rFonts w:eastAsia="PMingLiU"/>
          <w:lang w:val="en-US" w:eastAsia="zh-TW"/>
        </w:rPr>
      </w:pPr>
      <w:r w:rsidRPr="00E33A89">
        <w:rPr>
          <w:rFonts w:eastAsia="PMingLiU"/>
          <w:lang w:val="en-US" w:eastAsia="zh-TW"/>
        </w:rPr>
        <w:t>Option 1 : 3 SyncRef UEs</w:t>
      </w:r>
    </w:p>
    <w:p w14:paraId="5C6E3396" w14:textId="77777777" w:rsidR="00E33A89" w:rsidRPr="00E33A89" w:rsidRDefault="00E33A89" w:rsidP="00E33A89">
      <w:pPr>
        <w:numPr>
          <w:ilvl w:val="1"/>
          <w:numId w:val="15"/>
        </w:numPr>
        <w:rPr>
          <w:rFonts w:eastAsia="PMingLiU"/>
          <w:lang w:val="en-US" w:eastAsia="zh-TW"/>
        </w:rPr>
      </w:pPr>
      <w:r w:rsidRPr="00E33A89">
        <w:rPr>
          <w:rFonts w:eastAsia="PMingLiU"/>
          <w:lang w:val="en-US" w:eastAsia="zh-TW"/>
        </w:rPr>
        <w:t xml:space="preserve">SyncRef UE1 (sync to gNB directly), SyncRef UE2 (sync to GNSS in-directly) and SyncRef UE3 (sync to GNSS directly). </w:t>
      </w:r>
    </w:p>
    <w:p w14:paraId="0ABDDF88" w14:textId="77777777" w:rsidR="00E33A89" w:rsidRPr="00E33A89" w:rsidRDefault="00E33A89" w:rsidP="00E33A89">
      <w:pPr>
        <w:numPr>
          <w:ilvl w:val="0"/>
          <w:numId w:val="15"/>
        </w:numPr>
        <w:tabs>
          <w:tab w:val="clear" w:pos="360"/>
        </w:tabs>
        <w:rPr>
          <w:rFonts w:eastAsia="PMingLiU"/>
          <w:lang w:val="en-US" w:eastAsia="zh-TW"/>
        </w:rPr>
      </w:pPr>
      <w:r w:rsidRPr="00E33A89">
        <w:rPr>
          <w:rFonts w:eastAsia="PMingLiU"/>
          <w:lang w:val="en-US" w:eastAsia="zh-TW"/>
        </w:rPr>
        <w:t>Option 2 : 2 SyncRef UEs</w:t>
      </w:r>
    </w:p>
    <w:p w14:paraId="3135164F" w14:textId="77777777" w:rsidR="00E33A89" w:rsidRPr="00E33A89" w:rsidRDefault="00E33A89" w:rsidP="00E33A89">
      <w:pPr>
        <w:numPr>
          <w:ilvl w:val="1"/>
          <w:numId w:val="15"/>
        </w:numPr>
        <w:rPr>
          <w:rFonts w:eastAsia="PMingLiU"/>
          <w:lang w:val="en-US" w:eastAsia="zh-TW"/>
        </w:rPr>
      </w:pPr>
      <w:r w:rsidRPr="00E33A89">
        <w:rPr>
          <w:rFonts w:eastAsia="PMingLiU"/>
          <w:lang w:val="en-US" w:eastAsia="zh-TW"/>
        </w:rPr>
        <w:t>SyncRef UE1 (sync to GNSS in-directly) and SyncRef UE2 (sync to GNSS directly).</w:t>
      </w:r>
    </w:p>
    <w:p w14:paraId="50013931" w14:textId="0F766EFE" w:rsidR="00540CD0" w:rsidRDefault="009E5386" w:rsidP="00540CD0">
      <w:pPr>
        <w:rPr>
          <w:rFonts w:eastAsia="PMingLiU"/>
          <w:lang w:val="en-US" w:eastAsia="zh-TW"/>
        </w:rPr>
      </w:pPr>
      <w:r>
        <w:rPr>
          <w:rFonts w:eastAsia="PMingLiU"/>
          <w:lang w:val="en-US" w:eastAsia="zh-TW"/>
        </w:rPr>
        <w:t>The main difference between the two options is the re-selection procedures tested in th</w:t>
      </w:r>
      <w:r w:rsidR="00CF6F70">
        <w:rPr>
          <w:rFonts w:eastAsia="PMingLiU"/>
          <w:lang w:val="en-US" w:eastAsia="zh-TW"/>
        </w:rPr>
        <w:t xml:space="preserve">is test. In option 1, reselection from </w:t>
      </w:r>
      <w:r w:rsidR="00BC3B16">
        <w:rPr>
          <w:rFonts w:eastAsia="PMingLiU"/>
          <w:lang w:val="en-US" w:eastAsia="zh-TW"/>
        </w:rPr>
        <w:t xml:space="preserve">UE sync to gNB directly to sync to GNSS in-directly is tested, while it is not tested in </w:t>
      </w:r>
      <w:r w:rsidR="003133D8">
        <w:rPr>
          <w:rFonts w:eastAsia="PMingLiU"/>
          <w:lang w:val="en-US" w:eastAsia="zh-TW"/>
        </w:rPr>
        <w:t xml:space="preserve">option 2. </w:t>
      </w:r>
      <w:r w:rsidR="008B251D">
        <w:rPr>
          <w:rFonts w:eastAsia="PMingLiU"/>
          <w:lang w:val="en-US" w:eastAsia="zh-TW"/>
        </w:rPr>
        <w:t xml:space="preserve">However, </w:t>
      </w:r>
      <w:r w:rsidR="0059026C">
        <w:rPr>
          <w:rFonts w:eastAsia="PMingLiU"/>
          <w:lang w:val="en-US" w:eastAsia="zh-TW"/>
        </w:rPr>
        <w:t>the reselection</w:t>
      </w:r>
      <w:r w:rsidR="00F378D6">
        <w:rPr>
          <w:rFonts w:eastAsia="PMingLiU"/>
          <w:lang w:val="en-US" w:eastAsia="zh-TW"/>
        </w:rPr>
        <w:t xml:space="preserve"> procedure is based on SLSS-ID, therefore no matter </w:t>
      </w:r>
      <w:r w:rsidR="0072464B">
        <w:rPr>
          <w:rFonts w:eastAsia="PMingLiU"/>
          <w:lang w:val="en-US" w:eastAsia="zh-TW"/>
        </w:rPr>
        <w:t>from which category to the other, the functionalit</w:t>
      </w:r>
      <w:r w:rsidR="00127080">
        <w:rPr>
          <w:rFonts w:eastAsia="PMingLiU"/>
          <w:lang w:val="en-US" w:eastAsia="zh-TW"/>
        </w:rPr>
        <w:t xml:space="preserve">ies are essentially the same. Therefore, option 2 which </w:t>
      </w:r>
      <w:r w:rsidR="007B601C">
        <w:rPr>
          <w:rFonts w:eastAsia="PMingLiU"/>
          <w:lang w:val="en-US" w:eastAsia="zh-TW"/>
        </w:rPr>
        <w:t xml:space="preserve">verifies re-selection from </w:t>
      </w:r>
      <w:r w:rsidR="007B601C" w:rsidRPr="007B601C">
        <w:rPr>
          <w:rFonts w:eastAsia="PMingLiU"/>
          <w:lang w:val="en-US" w:eastAsia="zh-TW"/>
        </w:rPr>
        <w:t xml:space="preserve">SyncRef UE1 (sync to GNSS in-directly) </w:t>
      </w:r>
      <w:r w:rsidR="007B601C">
        <w:rPr>
          <w:rFonts w:eastAsia="PMingLiU"/>
          <w:lang w:val="en-US" w:eastAsia="zh-TW"/>
        </w:rPr>
        <w:t>to</w:t>
      </w:r>
      <w:r w:rsidR="007B601C" w:rsidRPr="007B601C">
        <w:rPr>
          <w:rFonts w:eastAsia="PMingLiU"/>
          <w:lang w:val="en-US" w:eastAsia="zh-TW"/>
        </w:rPr>
        <w:t xml:space="preserve"> SyncRef UE2 (sync to GNSS directly)</w:t>
      </w:r>
      <w:r w:rsidR="00AF5FC2">
        <w:rPr>
          <w:rFonts w:eastAsia="PMingLiU"/>
          <w:lang w:val="en-US" w:eastAsia="zh-TW"/>
        </w:rPr>
        <w:t xml:space="preserve"> is sufficient for this test. </w:t>
      </w:r>
    </w:p>
    <w:p w14:paraId="7B2ACA27" w14:textId="154844F6" w:rsidR="004C7F09" w:rsidRPr="000812DB" w:rsidRDefault="004C7F09" w:rsidP="00540CD0">
      <w:pPr>
        <w:rPr>
          <w:rFonts w:eastAsia="PMingLiU"/>
          <w:b/>
          <w:bCs/>
          <w:lang w:eastAsia="zh-TW" w:bidi="hi-IN"/>
        </w:rPr>
      </w:pPr>
      <w:r w:rsidRPr="000812DB">
        <w:rPr>
          <w:rFonts w:eastAsia="PMingLiU"/>
          <w:b/>
          <w:bCs/>
          <w:lang w:val="en-US" w:eastAsia="zh-TW"/>
        </w:rPr>
        <w:t xml:space="preserve">Proposal </w:t>
      </w:r>
      <w:r w:rsidR="00DA6794">
        <w:rPr>
          <w:rFonts w:eastAsia="PMingLiU"/>
          <w:b/>
          <w:bCs/>
          <w:lang w:val="en-US" w:eastAsia="zh-TW"/>
        </w:rPr>
        <w:t>2</w:t>
      </w:r>
      <w:r w:rsidRPr="000812DB">
        <w:rPr>
          <w:rFonts w:eastAsia="PMingLiU"/>
          <w:b/>
          <w:bCs/>
          <w:lang w:val="en-US" w:eastAsia="zh-TW"/>
        </w:rPr>
        <w:t xml:space="preserve">: </w:t>
      </w:r>
      <w:r w:rsidR="00D53552">
        <w:rPr>
          <w:rFonts w:eastAsia="PMingLiU"/>
          <w:b/>
          <w:bCs/>
          <w:lang w:val="en-US" w:eastAsia="zh-TW"/>
        </w:rPr>
        <w:t xml:space="preserve">Use two SyncRef UEs for </w:t>
      </w:r>
      <w:r w:rsidR="00DA6794">
        <w:rPr>
          <w:rFonts w:eastAsia="PMingLiU"/>
          <w:b/>
          <w:bCs/>
          <w:lang w:val="en-US" w:eastAsia="zh-TW"/>
        </w:rPr>
        <w:t xml:space="preserve">SyncRefUE search/reselection test when GNSS </w:t>
      </w:r>
      <w:r w:rsidR="00DA6794">
        <w:rPr>
          <w:rFonts w:eastAsia="PMingLiU" w:hint="eastAsia"/>
          <w:b/>
          <w:bCs/>
          <w:lang w:val="en-US" w:eastAsia="zh-TW"/>
        </w:rPr>
        <w:t>i</w:t>
      </w:r>
      <w:r w:rsidR="00DA6794">
        <w:rPr>
          <w:rFonts w:eastAsia="PMingLiU"/>
          <w:b/>
          <w:bCs/>
          <w:lang w:val="en-US" w:eastAsia="zh-TW"/>
        </w:rPr>
        <w:t>s configured as highest priority synchronization source</w:t>
      </w:r>
      <w:r w:rsidR="000812DB" w:rsidRPr="000812DB">
        <w:rPr>
          <w:rFonts w:eastAsia="PMingLiU"/>
          <w:b/>
          <w:bCs/>
          <w:lang w:val="en-US" w:eastAsia="zh-TW"/>
        </w:rPr>
        <w:t>.</w:t>
      </w:r>
    </w:p>
    <w:p w14:paraId="4E701B45" w14:textId="12846EE9" w:rsidR="006D6486" w:rsidRPr="0060319B" w:rsidRDefault="006D6486" w:rsidP="00C74531">
      <w:pPr>
        <w:pStyle w:val="Heading2"/>
        <w:rPr>
          <w:rFonts w:eastAsia="PMingLiU"/>
          <w:lang w:eastAsia="zh-TW"/>
        </w:rPr>
      </w:pPr>
      <w:r w:rsidRPr="0060319B">
        <w:rPr>
          <w:rFonts w:eastAsia="PMingLiU"/>
          <w:lang w:eastAsia="zh-TW"/>
        </w:rPr>
        <w:lastRenderedPageBreak/>
        <w:t>S</w:t>
      </w:r>
      <w:r w:rsidR="00D20900" w:rsidRPr="0060319B">
        <w:rPr>
          <w:rFonts w:eastAsia="PMingLiU"/>
          <w:lang w:eastAsia="zh-TW"/>
        </w:rPr>
        <w:t xml:space="preserve">-RSSI in </w:t>
      </w:r>
      <w:r w:rsidR="0024703D" w:rsidRPr="0060319B">
        <w:rPr>
          <w:rFonts w:eastAsia="PMingLiU"/>
          <w:lang w:eastAsia="zh-TW"/>
        </w:rPr>
        <w:t>congestion control measurement test</w:t>
      </w:r>
    </w:p>
    <w:p w14:paraId="7D9FAEA4" w14:textId="12DD4241" w:rsidR="0024703D" w:rsidRDefault="0024703D" w:rsidP="0024703D">
      <w:pPr>
        <w:rPr>
          <w:lang w:eastAsia="zh-TW" w:bidi="hi-IN"/>
        </w:rPr>
      </w:pPr>
      <w:r>
        <w:rPr>
          <w:lang w:eastAsia="zh-TW" w:bidi="hi-IN"/>
        </w:rPr>
        <w:t>In LTE</w:t>
      </w:r>
      <w:r w:rsidR="00C25B9D">
        <w:rPr>
          <w:lang w:eastAsia="zh-TW" w:bidi="hi-IN"/>
        </w:rPr>
        <w:t xml:space="preserve"> S-RSSI</w:t>
      </w:r>
      <w:r w:rsidR="00647F91">
        <w:rPr>
          <w:lang w:eastAsia="zh-TW" w:bidi="hi-IN"/>
        </w:rPr>
        <w:t xml:space="preserve"> test configuration</w:t>
      </w:r>
      <w:r w:rsidR="00C25B9D">
        <w:rPr>
          <w:lang w:eastAsia="zh-TW" w:bidi="hi-IN"/>
        </w:rPr>
        <w:t>,</w:t>
      </w:r>
      <w:r w:rsidR="00C25B9D" w:rsidRPr="00C25B9D">
        <w:rPr>
          <w:lang w:eastAsia="zh-TW" w:bidi="hi-IN"/>
        </w:rPr>
        <w:t xml:space="preserve"> </w:t>
      </w:r>
      <w:r w:rsidR="00C25B9D">
        <w:rPr>
          <w:lang w:eastAsia="zh-TW" w:bidi="hi-IN"/>
        </w:rPr>
        <w:t>defined in 36.133 clause A.12.</w:t>
      </w:r>
      <w:r w:rsidR="00E031D7">
        <w:rPr>
          <w:lang w:eastAsia="zh-TW" w:bidi="hi-IN"/>
        </w:rPr>
        <w:t>4</w:t>
      </w:r>
      <w:r w:rsidR="00C25B9D">
        <w:rPr>
          <w:lang w:eastAsia="zh-TW" w:bidi="hi-IN"/>
        </w:rPr>
        <w:t>.1,</w:t>
      </w:r>
      <w:r w:rsidR="00647F91">
        <w:rPr>
          <w:lang w:eastAsia="zh-TW" w:bidi="hi-IN"/>
        </w:rPr>
        <w:t xml:space="preserve"> is 15kHz SCS and 10MHz bandwidth (50RB), and</w:t>
      </w:r>
      <w:r>
        <w:rPr>
          <w:lang w:eastAsia="zh-TW" w:bidi="hi-IN"/>
        </w:rPr>
        <w:t xml:space="preserve"> the S-RSSI threshold is -70dBm, and in the two test period</w:t>
      </w:r>
      <w:r w:rsidR="00462D1C">
        <w:rPr>
          <w:lang w:eastAsia="zh-TW" w:bidi="hi-IN"/>
        </w:rPr>
        <w:t>s</w:t>
      </w:r>
      <w:r>
        <w:rPr>
          <w:lang w:eastAsia="zh-TW" w:bidi="hi-IN"/>
        </w:rPr>
        <w:t>, T1 and T2, S-RSSI on occupied subframe</w:t>
      </w:r>
      <w:r w:rsidR="00B07EEE">
        <w:rPr>
          <w:lang w:eastAsia="zh-TW" w:bidi="hi-IN"/>
        </w:rPr>
        <w:t xml:space="preserve">s are -72.5dBm/9MHz and -67.5dBm/9MHz, correspondingly. </w:t>
      </w:r>
    </w:p>
    <w:p w14:paraId="6B9FF0DE" w14:textId="7C34FC4A" w:rsidR="00B07EEE" w:rsidRDefault="00B07EEE" w:rsidP="0024703D">
      <w:pPr>
        <w:rPr>
          <w:lang w:eastAsia="zh-TW" w:bidi="hi-IN"/>
        </w:rPr>
      </w:pPr>
      <w:r>
        <w:rPr>
          <w:lang w:eastAsia="zh-TW" w:bidi="hi-IN"/>
        </w:rPr>
        <w:t>In NR, consider 30kHz SCS and 40MHz</w:t>
      </w:r>
      <w:r w:rsidR="00E8199A">
        <w:rPr>
          <w:lang w:eastAsia="zh-TW" w:bidi="hi-IN"/>
        </w:rPr>
        <w:t xml:space="preserve"> </w:t>
      </w:r>
      <w:r w:rsidR="00647F91">
        <w:rPr>
          <w:lang w:eastAsia="zh-TW" w:bidi="hi-IN"/>
        </w:rPr>
        <w:t xml:space="preserve">bandwidth </w:t>
      </w:r>
      <w:r w:rsidR="00E8199A">
        <w:rPr>
          <w:lang w:eastAsia="zh-TW" w:bidi="hi-IN"/>
        </w:rPr>
        <w:t>(100RB)</w:t>
      </w:r>
      <w:r w:rsidR="00462D1C">
        <w:rPr>
          <w:lang w:eastAsia="zh-TW" w:bidi="hi-IN"/>
        </w:rPr>
        <w:t xml:space="preserve"> configuration, S-RSSI threshold should be 6dB higher than </w:t>
      </w:r>
      <w:r w:rsidR="008960B3">
        <w:rPr>
          <w:lang w:eastAsia="zh-TW" w:bidi="hi-IN"/>
        </w:rPr>
        <w:t xml:space="preserve">LTE, therefore we select threshold as -64dBm. Correspondingly, S-RSSI in T1 and T2 </w:t>
      </w:r>
      <w:r w:rsidR="00CC6AB8">
        <w:rPr>
          <w:lang w:eastAsia="zh-TW" w:bidi="hi-IN"/>
        </w:rPr>
        <w:t xml:space="preserve">becomes </w:t>
      </w:r>
      <w:r w:rsidR="00E8199A">
        <w:rPr>
          <w:lang w:eastAsia="zh-TW" w:bidi="hi-IN"/>
        </w:rPr>
        <w:t xml:space="preserve">-66.5dBm/38.1MHz and </w:t>
      </w:r>
      <w:r w:rsidR="0046100B">
        <w:rPr>
          <w:lang w:eastAsia="zh-TW" w:bidi="hi-IN"/>
        </w:rPr>
        <w:t>-61.5dBm/38.1MHz.</w:t>
      </w:r>
    </w:p>
    <w:p w14:paraId="27B9B43D" w14:textId="3C6B28BF" w:rsidR="00427299" w:rsidRPr="00A351D0" w:rsidRDefault="007528FD" w:rsidP="0024703D">
      <w:pPr>
        <w:rPr>
          <w:b/>
          <w:bCs/>
          <w:lang w:eastAsia="zh-TW" w:bidi="hi-IN"/>
        </w:rPr>
      </w:pPr>
      <w:r w:rsidRPr="00A351D0">
        <w:rPr>
          <w:b/>
          <w:bCs/>
          <w:lang w:eastAsia="zh-TW" w:bidi="hi-IN"/>
        </w:rPr>
        <w:t xml:space="preserve">Proposal </w:t>
      </w:r>
      <w:r w:rsidR="00BC0DA3">
        <w:rPr>
          <w:b/>
          <w:bCs/>
          <w:lang w:eastAsia="zh-TW" w:bidi="hi-IN"/>
        </w:rPr>
        <w:t>3</w:t>
      </w:r>
      <w:r w:rsidRPr="00A351D0">
        <w:rPr>
          <w:b/>
          <w:bCs/>
          <w:lang w:eastAsia="zh-TW" w:bidi="hi-IN"/>
        </w:rPr>
        <w:t xml:space="preserve">: </w:t>
      </w:r>
      <w:r w:rsidR="00282E85" w:rsidRPr="00A351D0">
        <w:rPr>
          <w:b/>
          <w:bCs/>
          <w:lang w:eastAsia="zh-TW" w:bidi="hi-IN"/>
        </w:rPr>
        <w:t xml:space="preserve">S-RSSI threshold and test configuration should be adjusted according to SCS, as </w:t>
      </w:r>
      <w:r w:rsidR="00427299" w:rsidRPr="00A351D0">
        <w:rPr>
          <w:b/>
          <w:bCs/>
          <w:lang w:eastAsia="zh-TW" w:bidi="hi-IN"/>
        </w:rPr>
        <w:t>listed below:</w:t>
      </w:r>
      <w:r w:rsidR="00427299" w:rsidRPr="00A351D0">
        <w:rPr>
          <w:b/>
          <w:bCs/>
          <w:lang w:eastAsia="zh-TW" w:bidi="hi-IN"/>
        </w:rPr>
        <w:br/>
        <w:t>(1) S-RSSI threshold: -64dBm</w:t>
      </w:r>
      <w:r w:rsidR="00427299" w:rsidRPr="00A351D0">
        <w:rPr>
          <w:b/>
          <w:bCs/>
          <w:lang w:eastAsia="zh-TW" w:bidi="hi-IN"/>
        </w:rPr>
        <w:br/>
        <w:t>(2) S-RSSI in the test: 66.5dBm/38.1MHz and -61.5dBm/38.1MHz</w:t>
      </w:r>
    </w:p>
    <w:p w14:paraId="7D92113D" w14:textId="13FF9126" w:rsidR="00506816" w:rsidRPr="0060319B" w:rsidRDefault="00506816" w:rsidP="00C74531">
      <w:pPr>
        <w:pStyle w:val="Heading2"/>
        <w:rPr>
          <w:rFonts w:eastAsia="PMingLiU"/>
          <w:lang w:eastAsia="zh-TW"/>
        </w:rPr>
      </w:pPr>
      <w:r>
        <w:t>SL-RSRP in resource selection test</w:t>
      </w:r>
    </w:p>
    <w:p w14:paraId="258A83CD" w14:textId="78DC8563" w:rsidR="00A47391" w:rsidRDefault="006867C4" w:rsidP="00A47391">
      <w:pPr>
        <w:rPr>
          <w:lang w:eastAsia="zh-TW" w:bidi="hi-IN"/>
        </w:rPr>
      </w:pPr>
      <w:r>
        <w:rPr>
          <w:lang w:eastAsia="zh-TW" w:bidi="hi-IN"/>
        </w:rPr>
        <w:t>In LTE</w:t>
      </w:r>
      <w:r w:rsidR="00E53069">
        <w:rPr>
          <w:lang w:eastAsia="zh-TW" w:bidi="hi-IN"/>
        </w:rPr>
        <w:t xml:space="preserve"> RSRP based resource selection test, defined in</w:t>
      </w:r>
      <w:r w:rsidR="00493D5F">
        <w:rPr>
          <w:lang w:eastAsia="zh-TW" w:bidi="hi-IN"/>
        </w:rPr>
        <w:t xml:space="preserve"> 36.133 clause</w:t>
      </w:r>
      <w:r w:rsidR="00E53069">
        <w:rPr>
          <w:lang w:eastAsia="zh-TW" w:bidi="hi-IN"/>
        </w:rPr>
        <w:t xml:space="preserve"> A.12.</w:t>
      </w:r>
      <w:r w:rsidR="00493D5F">
        <w:rPr>
          <w:lang w:eastAsia="zh-TW" w:bidi="hi-IN"/>
        </w:rPr>
        <w:t>6.1, 5</w:t>
      </w:r>
      <w:r>
        <w:rPr>
          <w:lang w:eastAsia="zh-TW" w:bidi="hi-IN"/>
        </w:rPr>
        <w:t xml:space="preserve"> subchannels are configured</w:t>
      </w:r>
      <w:r w:rsidR="00A45B1A">
        <w:rPr>
          <w:lang w:eastAsia="zh-TW" w:bidi="hi-IN"/>
        </w:rPr>
        <w:t xml:space="preserve"> in resource selection test. 4 of them have high RSSI</w:t>
      </w:r>
      <w:r w:rsidR="0061110B">
        <w:rPr>
          <w:lang w:eastAsia="zh-TW" w:bidi="hi-IN"/>
        </w:rPr>
        <w:t xml:space="preserve"> by </w:t>
      </w:r>
      <w:r w:rsidR="00576B4B">
        <w:rPr>
          <w:lang w:eastAsia="zh-TW" w:bidi="hi-IN"/>
        </w:rPr>
        <w:t>injected OCNG</w:t>
      </w:r>
      <w:r w:rsidR="00A45B1A">
        <w:rPr>
          <w:lang w:eastAsia="zh-TW" w:bidi="hi-IN"/>
        </w:rPr>
        <w:t xml:space="preserve">, which prevented UE from selecting the </w:t>
      </w:r>
      <w:r w:rsidR="00BE7BF8">
        <w:rPr>
          <w:lang w:eastAsia="zh-TW" w:bidi="hi-IN"/>
        </w:rPr>
        <w:t xml:space="preserve">subchannels, according to LTE mechanism, and test passing criterion is defined on the correct access pattern on the subchannel with lower RSSI and varying </w:t>
      </w:r>
      <w:r w:rsidR="00E53069">
        <w:rPr>
          <w:lang w:eastAsia="zh-TW" w:bidi="hi-IN"/>
        </w:rPr>
        <w:t xml:space="preserve">RSRP. </w:t>
      </w:r>
    </w:p>
    <w:p w14:paraId="6F6699CE" w14:textId="1B339F01" w:rsidR="00493D5F" w:rsidRDefault="00493D5F" w:rsidP="00A47391">
      <w:pPr>
        <w:rPr>
          <w:lang w:eastAsia="zh-TW" w:bidi="hi-IN"/>
        </w:rPr>
      </w:pPr>
      <w:r>
        <w:rPr>
          <w:lang w:eastAsia="zh-TW" w:bidi="hi-IN"/>
        </w:rPr>
        <w:t>However, in NR</w:t>
      </w:r>
      <w:r w:rsidR="00CD2EFD">
        <w:rPr>
          <w:lang w:eastAsia="zh-TW" w:bidi="hi-IN"/>
        </w:rPr>
        <w:t xml:space="preserve">, </w:t>
      </w:r>
      <w:r w:rsidR="00A351D0">
        <w:rPr>
          <w:lang w:eastAsia="zh-TW" w:bidi="hi-IN"/>
        </w:rPr>
        <w:t>S-</w:t>
      </w:r>
      <w:r w:rsidR="00CD2EFD">
        <w:rPr>
          <w:lang w:eastAsia="zh-TW" w:bidi="hi-IN"/>
        </w:rPr>
        <w:t xml:space="preserve">RSSI is removed from resource selection criterion, RSRP becomes the only metric for </w:t>
      </w:r>
      <w:r w:rsidR="00576B4B">
        <w:rPr>
          <w:lang w:eastAsia="zh-TW" w:bidi="hi-IN"/>
        </w:rPr>
        <w:t xml:space="preserve">resource selection. Therefore, we can no longer rely on OCGN to </w:t>
      </w:r>
      <w:r w:rsidR="00780063">
        <w:rPr>
          <w:lang w:eastAsia="zh-TW" w:bidi="hi-IN"/>
        </w:rPr>
        <w:t xml:space="preserve">exclude the other subchannels from the resource selection. </w:t>
      </w:r>
      <w:r w:rsidR="006D2F55">
        <w:rPr>
          <w:lang w:eastAsia="zh-TW" w:bidi="hi-IN"/>
        </w:rPr>
        <w:t>We propose the following changes to design NR resource selection test based on LTE:</w:t>
      </w:r>
    </w:p>
    <w:p w14:paraId="6950DA8F" w14:textId="4379CC4F" w:rsidR="006D2F55" w:rsidRPr="00BD6A38" w:rsidRDefault="00CA03B6" w:rsidP="00DB0D27">
      <w:pPr>
        <w:numPr>
          <w:ilvl w:val="0"/>
          <w:numId w:val="14"/>
        </w:numPr>
        <w:ind w:left="360" w:firstLine="0"/>
        <w:rPr>
          <w:lang w:eastAsia="zh-TW" w:bidi="hi-IN"/>
        </w:rPr>
      </w:pPr>
      <w:r>
        <w:rPr>
          <w:lang w:eastAsia="zh-TW" w:bidi="hi-IN"/>
        </w:rPr>
        <w:t xml:space="preserve">Active UE and subchannel allocation: </w:t>
      </w:r>
      <w:r w:rsidR="009739BA">
        <w:rPr>
          <w:lang w:eastAsia="zh-TW" w:bidi="hi-IN"/>
        </w:rPr>
        <w:t xml:space="preserve">there are 50 active UEs in the system, </w:t>
      </w:r>
      <w:r w:rsidR="00DB0D27">
        <w:rPr>
          <w:lang w:eastAsia="zh-TW" w:bidi="hi-IN"/>
        </w:rPr>
        <w:t>first 10 UEs occupies subchannel 0, the next 10 occupies subchannel 1</w:t>
      </w:r>
      <w:r w:rsidR="00DA30A8">
        <w:rPr>
          <w:lang w:eastAsia="zh-TW" w:bidi="hi-IN"/>
        </w:rPr>
        <w:t>, the next 10 occupies subchannel 2</w:t>
      </w:r>
      <w:r w:rsidR="00117CB8">
        <w:rPr>
          <w:lang w:eastAsia="zh-TW" w:bidi="hi-IN"/>
        </w:rPr>
        <w:t>, following the allocation until all the 50 active UEs are allocated. N</w:t>
      </w:r>
      <w:r w:rsidR="00117CB8" w:rsidRPr="0060319B">
        <w:rPr>
          <w:rFonts w:eastAsia="PMingLiU" w:hint="eastAsia"/>
          <w:lang w:eastAsia="zh-TW" w:bidi="hi-IN"/>
        </w:rPr>
        <w:t>o</w:t>
      </w:r>
      <w:r w:rsidR="00117CB8" w:rsidRPr="0060319B">
        <w:rPr>
          <w:rFonts w:eastAsia="PMingLiU"/>
          <w:lang w:eastAsia="zh-TW" w:bidi="hi-IN"/>
        </w:rPr>
        <w:t xml:space="preserve">w the 5 subchannels configured for </w:t>
      </w:r>
      <w:r w:rsidR="00BD6A38" w:rsidRPr="0060319B">
        <w:rPr>
          <w:rFonts w:eastAsia="PMingLiU"/>
          <w:lang w:eastAsia="zh-TW" w:bidi="hi-IN"/>
        </w:rPr>
        <w:t>UE to be tested are each occupied by 10 UEs.</w:t>
      </w:r>
    </w:p>
    <w:p w14:paraId="329FC81E" w14:textId="4CCD6917" w:rsidR="00BD6A38" w:rsidRPr="00BD6A38" w:rsidRDefault="00BD6A38" w:rsidP="00DB0D27">
      <w:pPr>
        <w:numPr>
          <w:ilvl w:val="0"/>
          <w:numId w:val="14"/>
        </w:numPr>
        <w:ind w:left="360" w:firstLine="0"/>
        <w:rPr>
          <w:lang w:eastAsia="zh-TW" w:bidi="hi-IN"/>
        </w:rPr>
      </w:pPr>
      <w:r w:rsidRPr="0060319B">
        <w:rPr>
          <w:rFonts w:eastAsia="PMingLiU"/>
          <w:lang w:eastAsia="zh-TW" w:bidi="hi-IN"/>
        </w:rPr>
        <w:t>The 10 UEs in the same subchannel take turns to access the channel, same as LTE but LTE has 20 UEs in one subchannel.</w:t>
      </w:r>
    </w:p>
    <w:p w14:paraId="0235E218" w14:textId="1FE7CC59" w:rsidR="0045344C" w:rsidRDefault="00854D51" w:rsidP="00DB0D27">
      <w:pPr>
        <w:numPr>
          <w:ilvl w:val="0"/>
          <w:numId w:val="14"/>
        </w:numPr>
        <w:ind w:left="360" w:firstLine="0"/>
        <w:rPr>
          <w:lang w:eastAsia="zh-TW" w:bidi="hi-IN"/>
        </w:rPr>
      </w:pPr>
      <w:r>
        <w:rPr>
          <w:lang w:eastAsia="zh-TW" w:bidi="hi-IN"/>
        </w:rPr>
        <w:t xml:space="preserve">UEs on subchannel 0/1/3/4 transmit </w:t>
      </w:r>
      <w:r w:rsidR="008058F5">
        <w:rPr>
          <w:lang w:eastAsia="zh-TW" w:bidi="hi-IN"/>
        </w:rPr>
        <w:t>with</w:t>
      </w:r>
      <w:r>
        <w:rPr>
          <w:lang w:eastAsia="zh-TW" w:bidi="hi-IN"/>
        </w:rPr>
        <w:t xml:space="preserve"> </w:t>
      </w:r>
      <w:r w:rsidR="006A5551">
        <w:rPr>
          <w:lang w:eastAsia="zh-TW" w:bidi="hi-IN"/>
        </w:rPr>
        <w:t>low</w:t>
      </w:r>
      <w:r>
        <w:rPr>
          <w:lang w:eastAsia="zh-TW" w:bidi="hi-IN"/>
        </w:rPr>
        <w:t xml:space="preserve"> RSRP</w:t>
      </w:r>
      <w:r w:rsidR="006A5551">
        <w:rPr>
          <w:lang w:eastAsia="zh-TW" w:bidi="hi-IN"/>
        </w:rPr>
        <w:t xml:space="preserve"> below</w:t>
      </w:r>
      <w:r>
        <w:rPr>
          <w:lang w:eastAsia="zh-TW" w:bidi="hi-IN"/>
        </w:rPr>
        <w:t xml:space="preserve"> the threshold</w:t>
      </w:r>
      <w:r w:rsidR="005160DB">
        <w:rPr>
          <w:lang w:eastAsia="zh-TW" w:bidi="hi-IN"/>
        </w:rPr>
        <w:t xml:space="preserve"> (corresponding to 0dB SNR)</w:t>
      </w:r>
      <w:r w:rsidR="006A5551">
        <w:rPr>
          <w:lang w:eastAsia="zh-TW" w:bidi="hi-IN"/>
        </w:rPr>
        <w:t xml:space="preserve"> in T1 and high RSRP </w:t>
      </w:r>
      <w:r w:rsidR="00740C61">
        <w:rPr>
          <w:lang w:eastAsia="zh-TW" w:bidi="hi-IN"/>
        </w:rPr>
        <w:t xml:space="preserve">above the threshold </w:t>
      </w:r>
      <w:r w:rsidR="006A5551">
        <w:rPr>
          <w:lang w:eastAsia="zh-TW" w:bidi="hi-IN"/>
        </w:rPr>
        <w:t>in T2</w:t>
      </w:r>
      <w:r w:rsidR="005E42F5">
        <w:rPr>
          <w:lang w:eastAsia="zh-TW" w:bidi="hi-IN"/>
        </w:rPr>
        <w:t xml:space="preserve"> (corresponding to 20dB SNR)</w:t>
      </w:r>
      <w:r>
        <w:rPr>
          <w:lang w:eastAsia="zh-TW" w:bidi="hi-IN"/>
        </w:rPr>
        <w:t xml:space="preserve">. </w:t>
      </w:r>
      <w:r w:rsidR="001C7BC3">
        <w:rPr>
          <w:lang w:eastAsia="zh-TW" w:bidi="hi-IN"/>
        </w:rPr>
        <w:t xml:space="preserve">UEs on subchannel 2 transmit with </w:t>
      </w:r>
      <w:r w:rsidR="0045344C">
        <w:rPr>
          <w:lang w:eastAsia="zh-TW" w:bidi="hi-IN"/>
        </w:rPr>
        <w:t>high</w:t>
      </w:r>
      <w:r w:rsidR="001C7BC3">
        <w:rPr>
          <w:lang w:eastAsia="zh-TW" w:bidi="hi-IN"/>
        </w:rPr>
        <w:t xml:space="preserve"> RSRP </w:t>
      </w:r>
      <w:r w:rsidR="005160DB">
        <w:rPr>
          <w:lang w:eastAsia="zh-TW" w:bidi="hi-IN"/>
        </w:rPr>
        <w:t xml:space="preserve">in </w:t>
      </w:r>
      <w:r w:rsidR="0045344C">
        <w:rPr>
          <w:lang w:eastAsia="zh-TW" w:bidi="hi-IN"/>
        </w:rPr>
        <w:t xml:space="preserve">T1 and low RSRP in T2 (corresponding to </w:t>
      </w:r>
      <w:r w:rsidR="005E42F5">
        <w:rPr>
          <w:lang w:eastAsia="zh-TW" w:bidi="hi-IN"/>
        </w:rPr>
        <w:t>10</w:t>
      </w:r>
      <w:r w:rsidR="0045344C">
        <w:rPr>
          <w:lang w:eastAsia="zh-TW" w:bidi="hi-IN"/>
        </w:rPr>
        <w:t xml:space="preserve">dB SNR). </w:t>
      </w:r>
      <w:r w:rsidR="00A85FE2">
        <w:rPr>
          <w:lang w:eastAsia="zh-TW" w:bidi="hi-IN"/>
        </w:rPr>
        <w:t>The SNR/RSRP design is to address concerns raised in RAN4#96e meeting, as quoted below:</w:t>
      </w:r>
    </w:p>
    <w:p w14:paraId="63FE7D37" w14:textId="77777777" w:rsidR="00740C61" w:rsidRPr="001B4BB7" w:rsidRDefault="00740C61" w:rsidP="00740C61">
      <w:pPr>
        <w:rPr>
          <w:rFonts w:eastAsia="PMingLiU"/>
          <w:i/>
          <w:iCs/>
          <w:lang w:val="en-US" w:eastAsia="zh-CN"/>
        </w:rPr>
      </w:pPr>
      <w:r w:rsidRPr="001B4BB7">
        <w:rPr>
          <w:rFonts w:eastAsia="PMingLiU"/>
          <w:i/>
          <w:iCs/>
          <w:lang w:val="en-US" w:eastAsia="zh-CN"/>
        </w:rPr>
        <w:t>Based</w:t>
      </w:r>
      <w:r w:rsidRPr="001B4BB7">
        <w:rPr>
          <w:rFonts w:eastAsia="PMingLiU" w:hint="eastAsia"/>
          <w:i/>
          <w:iCs/>
          <w:lang w:val="en-US" w:eastAsia="zh-CN"/>
        </w:rPr>
        <w:t xml:space="preserve"> to</w:t>
      </w:r>
      <w:r w:rsidRPr="001B4BB7">
        <w:rPr>
          <w:rFonts w:eastAsia="PMingLiU"/>
          <w:i/>
          <w:iCs/>
          <w:lang w:val="en-US" w:eastAsia="zh-CN"/>
        </w:rPr>
        <w:t xml:space="preserve"> the suggested test setup, sub-channels 0/1/3/4 will be always excluded due to 20dB higher RSRP, sub-channel 2 is expected to be excluded in T1 and to be included in T2. It seems that all the sub-channels will be excluded in T1. However, according to 38.214, </w:t>
      </w:r>
    </w:p>
    <w:p w14:paraId="35168A30" w14:textId="77777777" w:rsidR="00740C61" w:rsidRPr="00740C61" w:rsidRDefault="00740C61" w:rsidP="00740C61">
      <w:pPr>
        <w:rPr>
          <w:rFonts w:eastAsia="PMingLiU"/>
          <w:i/>
          <w:iCs/>
          <w:lang w:val="en-US" w:eastAsia="zh-CN"/>
        </w:rPr>
      </w:pPr>
      <w:r w:rsidRPr="00740C61">
        <w:rPr>
          <w:rFonts w:eastAsia="Malgun Gothic" w:hint="eastAsia"/>
          <w:i/>
          <w:iCs/>
          <w:lang w:eastAsia="ko-KR"/>
        </w:rPr>
        <w:t xml:space="preserve">If the number of candidate single-slot resources remaining in the set </w:t>
      </w:r>
      <w:r w:rsidRPr="00740C61">
        <w:rPr>
          <w:rFonts w:eastAsia="Malgun Gothic"/>
          <w:i/>
          <w:iCs/>
          <w:lang w:eastAsia="ko-KR"/>
        </w:rPr>
        <w:fldChar w:fldCharType="begin"/>
      </w:r>
      <w:r w:rsidRPr="00740C61">
        <w:rPr>
          <w:rFonts w:eastAsia="Malgun Gothic"/>
          <w:i/>
          <w:iCs/>
          <w:lang w:eastAsia="ko-KR"/>
        </w:rPr>
        <w:instrText xml:space="preserve"> QUOTE </w:instrText>
      </w:r>
      <w:r w:rsidR="008D5F4A">
        <w:rPr>
          <w:i/>
          <w:iCs/>
          <w:position w:val="-5"/>
        </w:rPr>
        <w:pict w14:anchorId="67232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1924&quot;/&gt;&lt;wsp:rsid wsp:val=&quot;000121EC&quot;/&gt;&lt;wsp:rsid wsp:val=&quot;000124D1&quot;/&gt;&lt;wsp:rsid wsp:val=&quot;00012D90&quot;/&gt;&lt;wsp:rsid wsp:val=&quot;00012DCC&quot;/&gt;&lt;wsp:rsid wsp:val=&quot;0001321B&quot;/&gt;&lt;wsp:rsid wsp:val=&quot;00013488&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3DD2&quot;/&gt;&lt;wsp:rsid wsp:val=&quot;0002400D&quot;/&gt;&lt;wsp:rsid wsp:val=&quot;00024A87&quot;/&gt;&lt;wsp:rsid wsp:val=&quot;00024E37&quot;/&gt;&lt;wsp:rsid wsp:val=&quot;00024E57&quot;/&gt;&lt;wsp:rsid wsp:val=&quot;0002506A&quot;/&gt;&lt;wsp:rsid wsp:val=&quot;00025281&quot;/&gt;&lt;wsp:rsid wsp:val=&quot;000254B6&quot;/&gt;&lt;wsp:rsid wsp:val=&quot;000255A1&quot;/&gt;&lt;wsp:rsid wsp:val=&quot;00025825&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E02&quot;/&gt;&lt;wsp:rsid wsp:val=&quot;00031EDD&quot;/&gt;&lt;wsp:rsid wsp:val=&quot;000321DC&quot;/&gt;&lt;wsp:rsid wsp:val=&quot;00032905&quot;/&gt;&lt;wsp:rsid wsp:val=&quot;00032A64&quot;/&gt;&lt;wsp:rsid wsp:val=&quot;000334D2&quot;/&gt;&lt;wsp:rsid wsp:val=&quot;00033834&quot;/&gt;&lt;wsp:rsid wsp:val=&quot;00033A55&quot;/&gt;&lt;wsp:rsid wsp:val=&quot;00033AE8&quot;/&gt;&lt;wsp:rsid wsp:val=&quot;00033E5C&quot;/&gt;&lt;wsp:rsid wsp:val=&quot;00033FE2&quot;/&gt;&lt;wsp:rsid wsp:val=&quot;0003441E&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8D6&quot;/&gt;&lt;wsp:rsid wsp:val=&quot;00036A16&quot;/&gt;&lt;wsp:rsid wsp:val=&quot;00036C45&quot;/&gt;&lt;wsp:rsid wsp:val=&quot;00036FA7&quot;/&gt;&lt;wsp:rsid wsp:val=&quot;000377E3&quot;/&gt;&lt;wsp:rsid wsp:val=&quot;00037910&quot;/&gt;&lt;wsp:rsid wsp:val=&quot;00037A21&quot;/&gt;&lt;wsp:rsid wsp:val=&quot;00037D3E&quot;/&gt;&lt;wsp:rsid wsp:val=&quot;00040279&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527&quot;/&gt;&lt;wsp:rsid wsp:val=&quot;000426B1&quot;/&gt;&lt;wsp:rsid wsp:val=&quot;000429CD&quot;/&gt;&lt;wsp:rsid wsp:val=&quot;00042BFC&quot;/&gt;&lt;wsp:rsid wsp:val=&quot;000430CF&quot;/&gt;&lt;wsp:rsid wsp:val=&quot;000433B7&quot;/&gt;&lt;wsp:rsid wsp:val=&quot;00043607&quot;/&gt;&lt;wsp:rsid wsp:val=&quot;00043703&quot;/&gt;&lt;wsp:rsid wsp:val=&quot;00043CFE&quot;/&gt;&lt;wsp:rsid wsp:val=&quot;0004403C&quot;/&gt;&lt;wsp:rsid wsp:val=&quot;000441EC&quot;/&gt;&lt;wsp:rsid wsp:val=&quot;00044225&quot;/&gt;&lt;wsp:rsid wsp:val=&quot;00044359&quot;/&gt;&lt;wsp:rsid wsp:val=&quot;000444AD&quot;/&gt;&lt;wsp:rsid wsp:val=&quot;0004457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885&quot;/&gt;&lt;wsp:rsid wsp:val=&quot;00047A82&quot;/&gt;&lt;wsp:rsid wsp:val=&quot;00047D3D&quot;/&gt;&lt;wsp:rsid wsp:val=&quot;0005055B&quot;/&gt;&lt;wsp:rsid wsp:val=&quot;000505B9&quot;/&gt;&lt;wsp:rsid wsp:val=&quot;000505E0&quot;/&gt;&lt;wsp:rsid wsp:val=&quot;000508D9&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56B&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9C&quot;/&gt;&lt;wsp:rsid wsp:val=&quot;0005504C&quot;/&gt;&lt;wsp:rsid wsp:val=&quot;00055871&quot;/&gt;&lt;wsp:rsid wsp:val=&quot;00055873&quot;/&gt;&lt;wsp:rsid wsp:val=&quot;00055B8E&quot;/&gt;&lt;wsp:rsid wsp:val=&quot;0005602E&quot;/&gt;&lt;wsp:rsid wsp:val=&quot;00056052&quot;/&gt;&lt;wsp:rsid wsp:val=&quot;00056057&quot;/&gt;&lt;wsp:rsid wsp:val=&quot;00056318&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1E9&quot;/&gt;&lt;wsp:rsid wsp:val=&quot;00060586&quot;/&gt;&lt;wsp:rsid wsp:val=&quot;00060A9B&quot;/&gt;&lt;wsp:rsid wsp:val=&quot;00060FDB&quot;/&gt;&lt;wsp:rsid wsp:val=&quot;000612C5&quot;/&gt;&lt;wsp:rsid wsp:val=&quot;00061C96&quot;/&gt;&lt;wsp:rsid wsp:val=&quot;00061E34&quot;/&gt;&lt;wsp:rsid wsp:val=&quot;000621A9&quot;/&gt;&lt;wsp:rsid wsp:val=&quot;0006263A&quot;/&gt;&lt;wsp:rsid wsp:val=&quot;00062A7F&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5FE&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8E&quot;/&gt;&lt;wsp:rsid wsp:val=&quot;00074BF5&quot;/&gt;&lt;wsp:rsid wsp:val=&quot;00074E65&quot;/&gt;&lt;wsp:rsid wsp:val=&quot;000752CD&quot;/&gt;&lt;wsp:rsid wsp:val=&quot;00075680&quot;/&gt;&lt;wsp:rsid wsp:val=&quot;0007590A&quot;/&gt;&lt;wsp:rsid wsp:val=&quot;00075999&quot;/&gt;&lt;wsp:rsid wsp:val=&quot;00075FE3&quot;/&gt;&lt;wsp:rsid wsp:val=&quot;00076622&quot;/&gt;&lt;wsp:rsid wsp:val=&quot;00076775&quot;/&gt;&lt;wsp:rsid wsp:val=&quot;00076D63&quot;/&gt;&lt;wsp:rsid wsp:val=&quot;00076D95&quot;/&gt;&lt;wsp:rsid wsp:val=&quot;00077579&quot;/&gt;&lt;wsp:rsid wsp:val=&quot;00077A78&quot;/&gt;&lt;wsp:rsid wsp:val=&quot;00080170&quot;/&gt;&lt;wsp:rsid wsp:val=&quot;000805B2&quot;/&gt;&lt;wsp:rsid wsp:val=&quot;00080786&quot;/&gt;&lt;wsp:rsid wsp:val=&quot;00080D74&quot;/&gt;&lt;wsp:rsid wsp:val=&quot;000812DB&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60&quot;/&gt;&lt;wsp:rsid wsp:val=&quot;00087881&quot;/&gt;&lt;wsp:rsid wsp:val=&quot;00087BAB&quot;/&gt;&lt;wsp:rsid wsp:val=&quot;00087E29&quot;/&gt;&lt;wsp:rsid wsp:val=&quot;00087F91&quot;/&gt;&lt;wsp:rsid wsp:val=&quot;00090573&quot;/&gt;&lt;wsp:rsid wsp:val=&quot;00090586&quot;/&gt;&lt;wsp:rsid wsp:val=&quot;00090653&quot;/&gt;&lt;wsp:rsid wsp:val=&quot;00091277&quot;/&gt;&lt;wsp:rsid wsp:val=&quot;00091714&quot;/&gt;&lt;wsp:rsid wsp:val=&quot;000921E3&quot;/&gt;&lt;wsp:rsid wsp:val=&quot;00092334&quot;/&gt;&lt;wsp:rsid wsp:val=&quot;000923BD&quot;/&gt;&lt;wsp:rsid wsp:val=&quot;000924A8&quot;/&gt;&lt;wsp:rsid wsp:val=&quot;000931C3&quot;/&gt;&lt;wsp:rsid wsp:val=&quot;000938A0&quot;/&gt;&lt;wsp:rsid wsp:val=&quot;00093B72&quot;/&gt;&lt;wsp:rsid wsp:val=&quot;0009437A&quot;/&gt;&lt;wsp:rsid wsp:val=&quot;000947B7&quot;/&gt;&lt;wsp:rsid wsp:val=&quot;0009493A&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A0296&quot;/&gt;&lt;wsp:rsid wsp:val=&quot;000A02DC&quot;/&gt;&lt;wsp:rsid wsp:val=&quot;000A06C9&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D49&quot;/&gt;&lt;wsp:rsid wsp:val=&quot;000A1F8D&quot;/&gt;&lt;wsp:rsid wsp:val=&quot;000A23B7&quot;/&gt;&lt;wsp:rsid wsp:val=&quot;000A2D70&quot;/&gt;&lt;wsp:rsid wsp:val=&quot;000A3A3A&quot;/&gt;&lt;wsp:rsid wsp:val=&quot;000A3ACB&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499&quot;/&gt;&lt;wsp:rsid wsp:val=&quot;000B081C&quot;/&gt;&lt;wsp:rsid wsp:val=&quot;000B10AB&quot;/&gt;&lt;wsp:rsid wsp:val=&quot;000B17A1&quot;/&gt;&lt;wsp:rsid wsp:val=&quot;000B1CD3&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33&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05B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2B9&quot;/&gt;&lt;wsp:rsid wsp:val=&quot;000C4C76&quot;/&gt;&lt;wsp:rsid wsp:val=&quot;000C54A6&quot;/&gt;&lt;wsp:rsid wsp:val=&quot;000C550B&quot;/&gt;&lt;wsp:rsid wsp:val=&quot;000C5759&quot;/&gt;&lt;wsp:rsid wsp:val=&quot;000C5B91&quot;/&gt;&lt;wsp:rsid wsp:val=&quot;000C5E7D&quot;/&gt;&lt;wsp:rsid wsp:val=&quot;000C673C&quot;/&gt;&lt;wsp:rsid wsp:val=&quot;000C69F8&quot;/&gt;&lt;wsp:rsid wsp:val=&quot;000C71D9&quot;/&gt;&lt;wsp:rsid wsp:val=&quot;000C7C3E&quot;/&gt;&lt;wsp:rsid wsp:val=&quot;000D037E&quot;/&gt;&lt;wsp:rsid wsp:val=&quot;000D0A0F&quot;/&gt;&lt;wsp:rsid wsp:val=&quot;000D0AB8&quot;/&gt;&lt;wsp:rsid wsp:val=&quot;000D0BCC&quot;/&gt;&lt;wsp:rsid wsp:val=&quot;000D0F9A&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DE6&quot;/&gt;&lt;wsp:rsid wsp:val=&quot;000D4DFF&quot;/&gt;&lt;wsp:rsid wsp:val=&quot;000D4F5A&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1DF&quot;/&gt;&lt;wsp:rsid wsp:val=&quot;000D7268&quot;/&gt;&lt;wsp:rsid wsp:val=&quot;000D7383&quot;/&gt;&lt;wsp:rsid wsp:val=&quot;000D745D&quot;/&gt;&lt;wsp:rsid wsp:val=&quot;000D75CC&quot;/&gt;&lt;wsp:rsid wsp:val=&quot;000D75EE&quot;/&gt;&lt;wsp:rsid wsp:val=&quot;000D7783&quot;/&gt;&lt;wsp:rsid wsp:val=&quot;000D7A10&quot;/&gt;&lt;wsp:rsid wsp:val=&quot;000D7C7C&quot;/&gt;&lt;wsp:rsid wsp:val=&quot;000E011D&quot;/&gt;&lt;wsp:rsid wsp:val=&quot;000E0706&quot;/&gt;&lt;wsp:rsid wsp:val=&quot;000E14B9&quot;/&gt;&lt;wsp:rsid wsp:val=&quot;000E182B&quot;/&gt;&lt;wsp:rsid wsp:val=&quot;000E19C9&quot;/&gt;&lt;wsp:rsid wsp:val=&quot;000E1E8E&quot;/&gt;&lt;wsp:rsid wsp:val=&quot;000E279B&quot;/&gt;&lt;wsp:rsid wsp:val=&quot;000E2D41&quot;/&gt;&lt;wsp:rsid wsp:val=&quot;000E3075&quot;/&gt;&lt;wsp:rsid wsp:val=&quot;000E3358&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8E2&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38E&quot;/&gt;&lt;wsp:rsid wsp:val=&quot;000F251F&quot;/&gt;&lt;wsp:rsid wsp:val=&quot;000F2965&quot;/&gt;&lt;wsp:rsid wsp:val=&quot;000F2A21&quot;/&gt;&lt;wsp:rsid wsp:val=&quot;000F2A71&quot;/&gt;&lt;wsp:rsid wsp:val=&quot;000F2E12&quot;/&gt;&lt;wsp:rsid wsp:val=&quot;000F34C7&quot;/&gt;&lt;wsp:rsid wsp:val=&quot;000F3755&quot;/&gt;&lt;wsp:rsid wsp:val=&quot;000F3B40&quot;/&gt;&lt;wsp:rsid wsp:val=&quot;000F3FFF&quot;/&gt;&lt;wsp:rsid wsp:val=&quot;000F42EA&quot;/&gt;&lt;wsp:rsid wsp:val=&quot;000F4A11&quot;/&gt;&lt;wsp:rsid wsp:val=&quot;000F4CAF&quot;/&gt;&lt;wsp:rsid wsp:val=&quot;000F4D95&quot;/&gt;&lt;wsp:rsid wsp:val=&quot;000F4F44&quot;/&gt;&lt;wsp:rsid wsp:val=&quot;000F53CB&quot;/&gt;&lt;wsp:rsid wsp:val=&quot;000F55F2&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789F&quot;/&gt;&lt;wsp:rsid wsp:val=&quot;00117957&quot;/&gt;&lt;wsp:rsid wsp:val=&quot;00117AF5&quot;/&gt;&lt;wsp:rsid wsp:val=&quot;00117B4F&quot;/&gt;&lt;wsp:rsid wsp:val=&quot;00117B90&quot;/&gt;&lt;wsp:rsid wsp:val=&quot;00117CB8&quot;/&gt;&lt;wsp:rsid wsp:val=&quot;001202E9&quot;/&gt;&lt;wsp:rsid wsp:val=&quot;001203DB&quot;/&gt;&lt;wsp:rsid wsp:val=&quot;0012079F&quot;/&gt;&lt;wsp:rsid wsp:val=&quot;001207F3&quot;/&gt;&lt;wsp:rsid wsp:val=&quot;00120A7B&quot;/&gt;&lt;wsp:rsid wsp:val=&quot;00121316&quot;/&gt;&lt;wsp:rsid wsp:val=&quot;0012142A&quot;/&gt;&lt;wsp:rsid wsp:val=&quot;001215DB&quot;/&gt;&lt;wsp:rsid wsp:val=&quot;00121897&quot;/&gt;&lt;wsp:rsid wsp:val=&quot;001218BF&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467D&quot;/&gt;&lt;wsp:rsid wsp:val=&quot;001246EC&quot;/&gt;&lt;wsp:rsid wsp:val=&quot;001249D7&quot;/&gt;&lt;wsp:rsid wsp:val=&quot;00124E10&quot;/&gt;&lt;wsp:rsid wsp:val=&quot;00125078&quot;/&gt;&lt;wsp:rsid wsp:val=&quot;001252FE&quot;/&gt;&lt;wsp:rsid wsp:val=&quot;001257E6&quot;/&gt;&lt;wsp:rsid wsp:val=&quot;00126D98&quot;/&gt;&lt;wsp:rsid wsp:val=&quot;00126DAB&quot;/&gt;&lt;wsp:rsid wsp:val=&quot;00127080&quot;/&gt;&lt;wsp:rsid wsp:val=&quot;001274AC&quot;/&gt;&lt;wsp:rsid wsp:val=&quot;001275E6&quot;/&gt;&lt;wsp:rsid wsp:val=&quot;00127DE2&quot;/&gt;&lt;wsp:rsid wsp:val=&quot;00127F28&quot;/&gt;&lt;wsp:rsid wsp:val=&quot;00127F4C&quot;/&gt;&lt;wsp:rsid wsp:val=&quot;0013009E&quot;/&gt;&lt;wsp:rsid wsp:val=&quot;0013013D&quot;/&gt;&lt;wsp:rsid wsp:val=&quot;001301E5&quot;/&gt;&lt;wsp:rsid wsp:val=&quot;001305AC&quot;/&gt;&lt;wsp:rsid wsp:val=&quot;00130714&quot;/&gt;&lt;wsp:rsid wsp:val=&quot;00130953&quot;/&gt;&lt;wsp:rsid wsp:val=&quot;001309B5&quot;/&gt;&lt;wsp:rsid wsp:val=&quot;00130A25&quot;/&gt;&lt;wsp:rsid wsp:val=&quot;00131162&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B3A&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3&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6A9&quot;/&gt;&lt;wsp:rsid wsp:val=&quot;00147884&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208&quot;/&gt;&lt;wsp:rsid wsp:val=&quot;0015347E&quot;/&gt;&lt;wsp:rsid wsp:val=&quot;00153578&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F7A&quot;/&gt;&lt;wsp:rsid wsp:val=&quot;00156199&quot;/&gt;&lt;wsp:rsid wsp:val=&quot;00156260&quot;/&gt;&lt;wsp:rsid wsp:val=&quot;0015674F&quot;/&gt;&lt;wsp:rsid wsp:val=&quot;0015722A&quot;/&gt;&lt;wsp:rsid wsp:val=&quot;0016019C&quot;/&gt;&lt;wsp:rsid wsp:val=&quot;00160674&quot;/&gt;&lt;wsp:rsid wsp:val=&quot;00160786&quot;/&gt;&lt;wsp:rsid wsp:val=&quot;00160D2A&quot;/&gt;&lt;wsp:rsid wsp:val=&quot;0016117C&quot;/&gt;&lt;wsp:rsid wsp:val=&quot;001613AD&quot;/&gt;&lt;wsp:rsid wsp:val=&quot;001616AF&quot;/&gt;&lt;wsp:rsid wsp:val=&quot;001618A3&quot;/&gt;&lt;wsp:rsid wsp:val=&quot;0016223A&quot;/&gt;&lt;wsp:rsid wsp:val=&quot;00162262&quot;/&gt;&lt;wsp:rsid wsp:val=&quot;00162898&quot;/&gt;&lt;wsp:rsid wsp:val=&quot;00162BD5&quot;/&gt;&lt;wsp:rsid wsp:val=&quot;00162CF1&quot;/&gt;&lt;wsp:rsid wsp:val=&quot;00162F82&quot;/&gt;&lt;wsp:rsid wsp:val=&quot;001630E4&quot;/&gt;&lt;wsp:rsid wsp:val=&quot;001634EB&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634F&quot;/&gt;&lt;wsp:rsid wsp:val=&quot;00166994&quot;/&gt;&lt;wsp:rsid wsp:val=&quot;001669F9&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190&quot;/&gt;&lt;wsp:rsid wsp:val=&quot;00171944&quot;/&gt;&lt;wsp:rsid wsp:val=&quot;00171D7E&quot;/&gt;&lt;wsp:rsid wsp:val=&quot;00171F14&quot;/&gt;&lt;wsp:rsid wsp:val=&quot;0017226B&quot;/&gt;&lt;wsp:rsid wsp:val=&quot;00172304&quot;/&gt;&lt;wsp:rsid wsp:val=&quot;00172403&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1C5&quot;/&gt;&lt;wsp:rsid wsp:val=&quot;00180DC7&quot;/&gt;&lt;wsp:rsid wsp:val=&quot;00180E60&quot;/&gt;&lt;wsp:rsid wsp:val=&quot;00180EC7&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9D3&quot;/&gt;&lt;wsp:rsid wsp:val=&quot;0019022C&quot;/&gt;&lt;wsp:rsid wsp:val=&quot;00190307&quot;/&gt;&lt;wsp:rsid wsp:val=&quot;001907C7&quot;/&gt;&lt;wsp:rsid wsp:val=&quot;00190927&quot;/&gt;&lt;wsp:rsid wsp:val=&quot;00190BD5&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643&quot;/&gt;&lt;wsp:rsid wsp:val=&quot;001A272C&quot;/&gt;&lt;wsp:rsid wsp:val=&quot;001A2939&quot;/&gt;&lt;wsp:rsid wsp:val=&quot;001A2FD5&quot;/&gt;&lt;wsp:rsid wsp:val=&quot;001A3037&quot;/&gt;&lt;wsp:rsid wsp:val=&quot;001A30B0&quot;/&gt;&lt;wsp:rsid wsp:val=&quot;001A30FB&quot;/&gt;&lt;wsp:rsid wsp:val=&quot;001A35B2&quot;/&gt;&lt;wsp:rsid wsp:val=&quot;001A36AC&quot;/&gt;&lt;wsp:rsid wsp:val=&quot;001A36CF&quot;/&gt;&lt;wsp:rsid wsp:val=&quot;001A3974&quot;/&gt;&lt;wsp:rsid wsp:val=&quot;001A3F0F&quot;/&gt;&lt;wsp:rsid wsp:val=&quot;001A3FA5&quot;/&gt;&lt;wsp:rsid wsp:val=&quot;001A4156&quot;/&gt;&lt;wsp:rsid wsp:val=&quot;001A43B8&quot;/&gt;&lt;wsp:rsid wsp:val=&quot;001A4EDF&quot;/&gt;&lt;wsp:rsid wsp:val=&quot;001A5174&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7E6&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256&quot;/&gt;&lt;wsp:rsid wsp:val=&quot;001B748B&quot;/&gt;&lt;wsp:rsid wsp:val=&quot;001B7CD0&quot;/&gt;&lt;wsp:rsid wsp:val=&quot;001C002C&quot;/&gt;&lt;wsp:rsid wsp:val=&quot;001C0085&quot;/&gt;&lt;wsp:rsid wsp:val=&quot;001C04E1&quot;/&gt;&lt;wsp:rsid wsp:val=&quot;001C063F&quot;/&gt;&lt;wsp:rsid wsp:val=&quot;001C0883&quot;/&gt;&lt;wsp:rsid wsp:val=&quot;001C0CD4&quot;/&gt;&lt;wsp:rsid wsp:val=&quot;001C1163&quot;/&gt;&lt;wsp:rsid wsp:val=&quot;001C16A9&quot;/&gt;&lt;wsp:rsid wsp:val=&quot;001C1E53&quot;/&gt;&lt;wsp:rsid wsp:val=&quot;001C211D&quot;/&gt;&lt;wsp:rsid wsp:val=&quot;001C2582&quot;/&gt;&lt;wsp:rsid wsp:val=&quot;001C2C3E&quot;/&gt;&lt;wsp:rsid wsp:val=&quot;001C2E60&quot;/&gt;&lt;wsp:rsid wsp:val=&quot;001C3227&quot;/&gt;&lt;wsp:rsid wsp:val=&quot;001C3474&quot;/&gt;&lt;wsp:rsid wsp:val=&quot;001C3B46&quot;/&gt;&lt;wsp:rsid wsp:val=&quot;001C3DC6&quot;/&gt;&lt;wsp:rsid wsp:val=&quot;001C3EAE&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185&quot;/&gt;&lt;wsp:rsid wsp:val=&quot;001C73C4&quot;/&gt;&lt;wsp:rsid wsp:val=&quot;001C76FC&quot;/&gt;&lt;wsp:rsid wsp:val=&quot;001C7AB6&quot;/&gt;&lt;wsp:rsid wsp:val=&quot;001C7BC3&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77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A25&quot;/&gt;&lt;wsp:rsid wsp:val=&quot;001D3C68&quot;/&gt;&lt;wsp:rsid wsp:val=&quot;001D4315&quot;/&gt;&lt;wsp:rsid wsp:val=&quot;001D43C0&quot;/&gt;&lt;wsp:rsid wsp:val=&quot;001D46EB&quot;/&gt;&lt;wsp:rsid wsp:val=&quot;001D4969&quot;/&gt;&lt;wsp:rsid wsp:val=&quot;001D4AF0&quot;/&gt;&lt;wsp:rsid wsp:val=&quot;001D4C91&quot;/&gt;&lt;wsp:rsid wsp:val=&quot;001D4F24&quot;/&gt;&lt;wsp:rsid wsp:val=&quot;001D506F&quot;/&gt;&lt;wsp:rsid wsp:val=&quot;001D53DC&quot;/&gt;&lt;wsp:rsid wsp:val=&quot;001D57B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DF7&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26E&quot;/&gt;&lt;wsp:rsid wsp:val=&quot;001E636D&quot;/&gt;&lt;wsp:rsid wsp:val=&quot;001E6446&quot;/&gt;&lt;wsp:rsid wsp:val=&quot;001E684F&quot;/&gt;&lt;wsp:rsid wsp:val=&quot;001E689D&quot;/&gt;&lt;wsp:rsid wsp:val=&quot;001E69D5&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A2&quot;/&gt;&lt;wsp:rsid wsp:val=&quot;001F54C5&quot;/&gt;&lt;wsp:rsid wsp:val=&quot;001F55C8&quot;/&gt;&lt;wsp:rsid wsp:val=&quot;001F5AF6&quot;/&gt;&lt;wsp:rsid wsp:val=&quot;001F5C84&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2C0&quot;/&gt;&lt;wsp:rsid wsp:val=&quot;00203A6E&quot;/&gt;&lt;wsp:rsid wsp:val=&quot;00203B71&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362&quot;/&gt;&lt;wsp:rsid wsp:val=&quot;0021651E&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66C&quot;/&gt;&lt;wsp:rsid wsp:val=&quot;00220E92&quot;/&gt;&lt;wsp:rsid wsp:val=&quot;00220F1A&quot;/&gt;&lt;wsp:rsid wsp:val=&quot;002211DD&quot;/&gt;&lt;wsp:rsid wsp:val=&quot;0022135D&quot;/&gt;&lt;wsp:rsid wsp:val=&quot;00221B93&quot;/&gt;&lt;wsp:rsid wsp:val=&quot;002222A4&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3B5&quot;/&gt;&lt;wsp:rsid wsp:val=&quot;002314EE&quot;/&gt;&lt;wsp:rsid wsp:val=&quot;00231565&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21F2&quot;/&gt;&lt;wsp:rsid wsp:val=&quot;0024231F&quot;/&gt;&lt;wsp:rsid wsp:val=&quot;00242B2A&quot;/&gt;&lt;wsp:rsid wsp:val=&quot;00242CAE&quot;/&gt;&lt;wsp:rsid wsp:val=&quot;00242E87&quot;/&gt;&lt;wsp:rsid wsp:val=&quot;00243472&quot;/&gt;&lt;wsp:rsid wsp:val=&quot;00243ACD&quot;/&gt;&lt;wsp:rsid wsp:val=&quot;00243DCC&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587&quot;/&gt;&lt;wsp:rsid wsp:val=&quot;00246C52&quot;/&gt;&lt;wsp:rsid wsp:val=&quot;00246C98&quot;/&gt;&lt;wsp:rsid wsp:val=&quot;00246EB6&quot;/&gt;&lt;wsp:rsid wsp:val=&quot;0024703D&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EA4&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37C&quot;/&gt;&lt;wsp:rsid wsp:val=&quot;0026075E&quot;/&gt;&lt;wsp:rsid wsp:val=&quot;00260FAD&quot;/&gt;&lt;wsp:rsid wsp:val=&quot;00260FC7&quot;/&gt;&lt;wsp:rsid wsp:val=&quot;002612A1&quot;/&gt;&lt;wsp:rsid wsp:val=&quot;00261559&quot;/&gt;&lt;wsp:rsid wsp:val=&quot;00261A63&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BAC&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210&quot;/&gt;&lt;wsp:rsid wsp:val=&quot;00266427&quot;/&gt;&lt;wsp:rsid wsp:val=&quot;00266447&quot;/&gt;&lt;wsp:rsid wsp:val=&quot;00267026&quot;/&gt;&lt;wsp:rsid wsp:val=&quot;0026716C&quot;/&gt;&lt;wsp:rsid wsp:val=&quot;002673AD&quot;/&gt;&lt;wsp:rsid wsp:val=&quot;00267959&quot;/&gt;&lt;wsp:rsid wsp:val=&quot;00267D2F&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FB&quot;/&gt;&lt;wsp:rsid wsp:val=&quot;00276BEE&quot;/&gt;&lt;wsp:rsid wsp:val=&quot;00276EFA&quot;/&gt;&lt;wsp:rsid wsp:val=&quot;00277E66&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A5D&quot;/&gt;&lt;wsp:rsid wsp:val=&quot;00280D6E&quot;/&gt;&lt;wsp:rsid wsp:val=&quot;00281166&quot;/&gt;&lt;wsp:rsid wsp:val=&quot;00281679&quot;/&gt;&lt;wsp:rsid wsp:val=&quot;002825CE&quot;/&gt;&lt;wsp:rsid wsp:val=&quot;002826D0&quot;/&gt;&lt;wsp:rsid wsp:val=&quot;00282872&quot;/&gt;&lt;wsp:rsid wsp:val=&quot;002829E8&quot;/&gt;&lt;wsp:rsid wsp:val=&quot;00282E85&quot;/&gt;&lt;wsp:rsid wsp:val=&quot;00282FCB&quot;/&gt;&lt;wsp:rsid wsp:val=&quot;0028316F&quot;/&gt;&lt;wsp:rsid wsp:val=&quot;00283181&quot;/&gt;&lt;wsp:rsid wsp:val=&quot;002832C5&quot;/&gt;&lt;wsp:rsid wsp:val=&quot;002835A5&quot;/&gt;&lt;wsp:rsid wsp:val=&quot;002836DC&quot;/&gt;&lt;wsp:rsid wsp:val=&quot;002838CB&quot;/&gt;&lt;wsp:rsid wsp:val=&quot;00283D6B&quot;/&gt;&lt;wsp:rsid wsp:val=&quot;00284E7F&quot;/&gt;&lt;wsp:rsid wsp:val=&quot;002851CC&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937&quot;/&gt;&lt;wsp:rsid wsp:val=&quot;00287C28&quot;/&gt;&lt;wsp:rsid wsp:val=&quot;00287E5A&quot;/&gt;&lt;wsp:rsid wsp:val=&quot;00287EA3&quot;/&gt;&lt;wsp:rsid wsp:val=&quot;00290006&quot;/&gt;&lt;wsp:rsid wsp:val=&quot;0029006E&quot;/&gt;&lt;wsp:rsid wsp:val=&quot;00290254&quot;/&gt;&lt;wsp:rsid wsp:val=&quot;0029028C&quot;/&gt;&lt;wsp:rsid wsp:val=&quot;0029111B&quot;/&gt;&lt;wsp:rsid wsp:val=&quot;0029178D&quot;/&gt;&lt;wsp:rsid wsp:val=&quot;0029178F&quot;/&gt;&lt;wsp:rsid wsp:val=&quot;00291B01&quot;/&gt;&lt;wsp:rsid wsp:val=&quot;0029230A&quot;/&gt;&lt;wsp:rsid wsp:val=&quot;0029267A&quot;/&gt;&lt;wsp:rsid wsp:val=&quot;002928BD&quot;/&gt;&lt;wsp:rsid wsp:val=&quot;00293504&quot;/&gt;&lt;wsp:rsid wsp:val=&quot;002935D3&quot;/&gt;&lt;wsp:rsid wsp:val=&quot;00293CE8&quot;/&gt;&lt;wsp:rsid wsp:val=&quot;002944CA&quot;/&gt;&lt;wsp:rsid wsp:val=&quot;00294722&quot;/&gt;&lt;wsp:rsid wsp:val=&quot;00294AB1&quot;/&gt;&lt;wsp:rsid wsp:val=&quot;00295018&quot;/&gt;&lt;wsp:rsid wsp:val=&quot;00295226&quot;/&gt;&lt;wsp:rsid wsp:val=&quot;0029548C&quot;/&gt;&lt;wsp:rsid wsp:val=&quot;00295539&quot;/&gt;&lt;wsp:rsid wsp:val=&quot;00295F1C&quot;/&gt;&lt;wsp:rsid wsp:val=&quot;0029636B&quot;/&gt;&lt;wsp:rsid wsp:val=&quot;002963EC&quot;/&gt;&lt;wsp:rsid wsp:val=&quot;002965C5&quot;/&gt;&lt;wsp:rsid wsp:val=&quot;00296E40&quot;/&gt;&lt;wsp:rsid wsp:val=&quot;00296EF9&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4102&quot;/&gt;&lt;wsp:rsid wsp:val=&quot;002A4625&quot;/&gt;&lt;wsp:rsid wsp:val=&quot;002A4918&quot;/&gt;&lt;wsp:rsid wsp:val=&quot;002A4E20&quot;/&gt;&lt;wsp:rsid wsp:val=&quot;002A51FE&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D54&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C00D6&quot;/&gt;&lt;wsp:rsid wsp:val=&quot;002C04C2&quot;/&gt;&lt;wsp:rsid wsp:val=&quot;002C0512&quot;/&gt;&lt;wsp:rsid wsp:val=&quot;002C07DB&quot;/&gt;&lt;wsp:rsid wsp:val=&quot;002C0818&quot;/&gt;&lt;wsp:rsid wsp:val=&quot;002C0AC9&quot;/&gt;&lt;wsp:rsid wsp:val=&quot;002C0DD0&quot;/&gt;&lt;wsp:rsid wsp:val=&quot;002C0E0A&quot;/&gt;&lt;wsp:rsid wsp:val=&quot;002C1368&quot;/&gt;&lt;wsp:rsid wsp:val=&quot;002C1DF1&quot;/&gt;&lt;wsp:rsid wsp:val=&quot;002C203A&quot;/&gt;&lt;wsp:rsid wsp:val=&quot;002C2502&quot;/&gt;&lt;wsp:rsid wsp:val=&quot;002C2E8A&quot;/&gt;&lt;wsp:rsid wsp:val=&quot;002C2FCD&quot;/&gt;&lt;wsp:rsid wsp:val=&quot;002C33D3&quot;/&gt;&lt;wsp:rsid wsp:val=&quot;002C36D3&quot;/&gt;&lt;wsp:rsid wsp:val=&quot;002C3AE4&quot;/&gt;&lt;wsp:rsid wsp:val=&quot;002C3C99&quot;/&gt;&lt;wsp:rsid wsp:val=&quot;002C3E89&quot;/&gt;&lt;wsp:rsid wsp:val=&quot;002C456C&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661&quot;/&gt;&lt;wsp:rsid wsp:val=&quot;002C6F88&quot;/&gt;&lt;wsp:rsid wsp:val=&quot;002C7014&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A8A&quot;/&gt;&lt;wsp:rsid wsp:val=&quot;002D2B4E&quot;/&gt;&lt;wsp:rsid wsp:val=&quot;002D375E&quot;/&gt;&lt;wsp:rsid wsp:val=&quot;002D3968&quot;/&gt;&lt;wsp:rsid wsp:val=&quot;002D3C60&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1A7&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7321&quot;/&gt;&lt;wsp:rsid wsp:val=&quot;002E7894&quot;/&gt;&lt;wsp:rsid wsp:val=&quot;002E7C45&quot;/&gt;&lt;wsp:rsid wsp:val=&quot;002E7EA8&quot;/&gt;&lt;wsp:rsid wsp:val=&quot;002E7F54&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319B&quot;/&gt;&lt;wsp:rsid wsp:val=&quot;002F3AAA&quot;/&gt;&lt;wsp:rsid wsp:val=&quot;002F3C25&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5FF&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0A&quot;/&gt;&lt;wsp:rsid wsp:val=&quot;003004CC&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24D&quot;/&gt;&lt;wsp:rsid wsp:val=&quot;00304506&quot;/&gt;&lt;wsp:rsid wsp:val=&quot;00304549&quot;/&gt;&lt;wsp:rsid wsp:val=&quot;00304AC5&quot;/&gt;&lt;wsp:rsid wsp:val=&quot;00304FCA&quot;/&gt;&lt;wsp:rsid wsp:val=&quot;00305372&quot;/&gt;&lt;wsp:rsid wsp:val=&quot;003054BD&quot;/&gt;&lt;wsp:rsid wsp:val=&quot;0030621C&quot;/&gt;&lt;wsp:rsid wsp:val=&quot;00306306&quot;/&gt;&lt;wsp:rsid wsp:val=&quot;003064DD&quot;/&gt;&lt;wsp:rsid wsp:val=&quot;003065FB&quot;/&gt;&lt;wsp:rsid wsp:val=&quot;00306C47&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941&quot;/&gt;&lt;wsp:rsid wsp:val=&quot;00312064&quot;/&gt;&lt;wsp:rsid wsp:val=&quot;003121B8&quot;/&gt;&lt;wsp:rsid wsp:val=&quot;00312542&quot;/&gt;&lt;wsp:rsid wsp:val=&quot;003133D8&quot;/&gt;&lt;wsp:rsid wsp:val=&quot;003137A0&quot;/&gt;&lt;wsp:rsid wsp:val=&quot;003137ED&quot;/&gt;&lt;wsp:rsid wsp:val=&quot;00313C4F&quot;/&gt;&lt;wsp:rsid wsp:val=&quot;00314176&quot;/&gt;&lt;wsp:rsid wsp:val=&quot;003141C2&quot;/&gt;&lt;wsp:rsid wsp:val=&quot;00314629&quot;/&gt;&lt;wsp:rsid wsp:val=&quot;00314C7C&quot;/&gt;&lt;wsp:rsid wsp:val=&quot;003150EA&quot;/&gt;&lt;wsp:rsid wsp:val=&quot;0031599D&quot;/&gt;&lt;wsp:rsid wsp:val=&quot;00315F72&quot;/&gt;&lt;wsp:rsid wsp:val=&quot;00316072&quot;/&gt;&lt;wsp:rsid wsp:val=&quot;003160FB&quot;/&gt;&lt;wsp:rsid wsp:val=&quot;00316265&quot;/&gt;&lt;wsp:rsid wsp:val=&quot;00316C58&quot;/&gt;&lt;wsp:rsid wsp:val=&quot;00316E46&quot;/&gt;&lt;wsp:rsid wsp:val=&quot;00317050&quot;/&gt;&lt;wsp:rsid wsp:val=&quot;00317884&quot;/&gt;&lt;wsp:rsid wsp:val=&quot;00317B13&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866&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3E27&quot;/&gt;&lt;wsp:rsid wsp:val=&quot;00333FB4&quot;/&gt;&lt;wsp:rsid wsp:val=&quot;00334799&quot;/&gt;&lt;wsp:rsid wsp:val=&quot;003350A7&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725&quot;/&gt;&lt;wsp:rsid wsp:val=&quot;0034511B&quot;/&gt;&lt;wsp:rsid wsp:val=&quot;00345127&quot;/&gt;&lt;wsp:rsid wsp:val=&quot;00345243&quot;/&gt;&lt;wsp:rsid wsp:val=&quot;003454A2&quot;/&gt;&lt;wsp:rsid wsp:val=&quot;003460F4&quot;/&gt;&lt;wsp:rsid wsp:val=&quot;003460F6&quot;/&gt;&lt;wsp:rsid wsp:val=&quot;003461BC&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10E3&quot;/&gt;&lt;wsp:rsid wsp:val=&quot;0035140A&quot;/&gt;&lt;wsp:rsid wsp:val=&quot;0035180B&quot;/&gt;&lt;wsp:rsid wsp:val=&quot;00351C98&quot;/&gt;&lt;wsp:rsid wsp:val=&quot;00351EAA&quot;/&gt;&lt;wsp:rsid wsp:val=&quot;0035216E&quot;/&gt;&lt;wsp:rsid wsp:val=&quot;003522C9&quot;/&gt;&lt;wsp:rsid wsp:val=&quot;0035265C&quot;/&gt;&lt;wsp:rsid wsp:val=&quot;00352759&quot;/&gt;&lt;wsp:rsid wsp:val=&quot;00352812&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EE1&quot;/&gt;&lt;wsp:rsid wsp:val=&quot;00353F9F&quot;/&gt;&lt;wsp:rsid wsp:val=&quot;0035414B&quot;/&gt;&lt;wsp:rsid wsp:val=&quot;0035414E&quot;/&gt;&lt;wsp:rsid wsp:val=&quot;003542BB&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A5&quot;/&gt;&lt;wsp:rsid wsp:val=&quot;00356B3C&quot;/&gt;&lt;wsp:rsid wsp:val=&quot;00356CEC&quot;/&gt;&lt;wsp:rsid wsp:val=&quot;003572DE&quot;/&gt;&lt;wsp:rsid wsp:val=&quot;00357659&quot;/&gt;&lt;wsp:rsid wsp:val=&quot;00357712&quot;/&gt;&lt;wsp:rsid wsp:val=&quot;00357C43&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1C42&quot;/&gt;&lt;wsp:rsid wsp:val=&quot;003621A7&quot;/&gt;&lt;wsp:rsid wsp:val=&quot;0036262C&quot;/&gt;&lt;wsp:rsid wsp:val=&quot;00362A2B&quot;/&gt;&lt;wsp:rsid wsp:val=&quot;00362C5A&quot;/&gt;&lt;wsp:rsid wsp:val=&quot;00363984&quot;/&gt;&lt;wsp:rsid wsp:val=&quot;00363EE9&quot;/&gt;&lt;wsp:rsid wsp:val=&quot;00364280&quot;/&gt;&lt;wsp:rsid wsp:val=&quot;00364A63&quot;/&gt;&lt;wsp:rsid wsp:val=&quot;0036523A&quot;/&gt;&lt;wsp:rsid wsp:val=&quot;003654DA&quot;/&gt;&lt;wsp:rsid wsp:val=&quot;00367349&quot;/&gt;&lt;wsp:rsid wsp:val=&quot;00367D2F&quot;/&gt;&lt;wsp:rsid wsp:val=&quot;003700A7&quot;/&gt;&lt;wsp:rsid wsp:val=&quot;00370285&quot;/&gt;&lt;wsp:rsid wsp:val=&quot;003704EE&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5FE&quot;/&gt;&lt;wsp:rsid wsp:val=&quot;00372A6B&quot;/&gt;&lt;wsp:rsid wsp:val=&quot;00372B3E&quot;/&gt;&lt;wsp:rsid wsp:val=&quot;00372FD7&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4FA&quot;/&gt;&lt;wsp:rsid wsp:val=&quot;0037664D&quot;/&gt;&lt;wsp:rsid wsp:val=&quot;00376778&quot;/&gt;&lt;wsp:rsid wsp:val=&quot;003769B8&quot;/&gt;&lt;wsp:rsid wsp:val=&quot;00376CD6&quot;/&gt;&lt;wsp:rsid wsp:val=&quot;00376E52&quot;/&gt;&lt;wsp:rsid wsp:val=&quot;00376F72&quot;/&gt;&lt;wsp:rsid wsp:val=&quot;0037709A&quot;/&gt;&lt;wsp:rsid wsp:val=&quot;00377146&quot;/&gt;&lt;wsp:rsid wsp:val=&quot;00377397&quot;/&gt;&lt;wsp:rsid wsp:val=&quot;003774FD&quot;/&gt;&lt;wsp:rsid wsp:val=&quot;003775BD&quot;/&gt;&lt;wsp:rsid wsp:val=&quot;00377F1F&quot;/&gt;&lt;wsp:rsid wsp:val=&quot;0038084F&quot;/&gt;&lt;wsp:rsid wsp:val=&quot;00380892&quot;/&gt;&lt;wsp:rsid wsp:val=&quot;00381079&quot;/&gt;&lt;wsp:rsid wsp:val=&quot;00381685&quot;/&gt;&lt;wsp:rsid wsp:val=&quot;00381918&quot;/&gt;&lt;wsp:rsid wsp:val=&quot;00381A1D&quot;/&gt;&lt;wsp:rsid wsp:val=&quot;003821E7&quot;/&gt;&lt;wsp:rsid wsp:val=&quot;0038227A&quot;/&gt;&lt;wsp:rsid wsp:val=&quot;00382425&quot;/&gt;&lt;wsp:rsid wsp:val=&quot;0038245B&quot;/&gt;&lt;wsp:rsid wsp:val=&quot;003826CF&quot;/&gt;&lt;wsp:rsid wsp:val=&quot;003827B3&quot;/&gt;&lt;wsp:rsid wsp:val=&quot;00382903&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7D2&quot;/&gt;&lt;wsp:rsid wsp:val=&quot;00390837&quot;/&gt;&lt;wsp:rsid wsp:val=&quot;00390B8F&quot;/&gt;&lt;wsp:rsid wsp:val=&quot;00390C56&quot;/&gt;&lt;wsp:rsid wsp:val=&quot;00390E89&quot;/&gt;&lt;wsp:rsid wsp:val=&quot;0039122C&quot;/&gt;&lt;wsp:rsid wsp:val=&quot;0039124D&quot;/&gt;&lt;wsp:rsid wsp:val=&quot;003912B7&quot;/&gt;&lt;wsp:rsid wsp:val=&quot;003914C2&quot;/&gt;&lt;wsp:rsid wsp:val=&quot;00391688&quot;/&gt;&lt;wsp:rsid wsp:val=&quot;00391A92&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11E&quot;/&gt;&lt;wsp:rsid wsp:val=&quot;00397464&quot;/&gt;&lt;wsp:rsid wsp:val=&quot;00397514&quot;/&gt;&lt;wsp:rsid wsp:val=&quot;003978B8&quot;/&gt;&lt;wsp:rsid wsp:val=&quot;00397B96&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8FC&quot;/&gt;&lt;wsp:rsid wsp:val=&quot;003A4E82&quot;/&gt;&lt;wsp:rsid wsp:val=&quot;003A5167&quot;/&gt;&lt;wsp:rsid wsp:val=&quot;003A590E&quot;/&gt;&lt;wsp:rsid wsp:val=&quot;003A591A&quot;/&gt;&lt;wsp:rsid wsp:val=&quot;003A5C66&quot;/&gt;&lt;wsp:rsid wsp:val=&quot;003A6330&quot;/&gt;&lt;wsp:rsid wsp:val=&quot;003A67EA&quot;/&gt;&lt;wsp:rsid wsp:val=&quot;003A6A9D&quot;/&gt;&lt;wsp:rsid wsp:val=&quot;003A6BC9&quot;/&gt;&lt;wsp:rsid wsp:val=&quot;003A6F54&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89F&quot;/&gt;&lt;wsp:rsid wsp:val=&quot;003B1CC2&quot;/&gt;&lt;wsp:rsid wsp:val=&quot;003B21B1&quot;/&gt;&lt;wsp:rsid wsp:val=&quot;003B2B79&quot;/&gt;&lt;wsp:rsid wsp:val=&quot;003B31F9&quot;/&gt;&lt;wsp:rsid wsp:val=&quot;003B4482&quot;/&gt;&lt;wsp:rsid wsp:val=&quot;003B493D&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0C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D7&quot;/&gt;&lt;wsp:rsid wsp:val=&quot;003C0985&quot;/&gt;&lt;wsp:rsid wsp:val=&quot;003C0D37&quot;/&gt;&lt;wsp:rsid wsp:val=&quot;003C16F5&quot;/&gt;&lt;wsp:rsid wsp:val=&quot;003C1A16&quot;/&gt;&lt;wsp:rsid wsp:val=&quot;003C1C23&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4FB&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4E6&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707&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6279&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FF0&quot;/&gt;&lt;wsp:rsid wsp:val=&quot;003F30AD&quot;/&gt;&lt;wsp:rsid wsp:val=&quot;003F34D2&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147&quot;/&gt;&lt;wsp:rsid wsp:val=&quot;0040015E&quot;/&gt;&lt;wsp:rsid wsp:val=&quot;00400427&quot;/&gt;&lt;wsp:rsid wsp:val=&quot;004010CF&quot;/&gt;&lt;wsp:rsid wsp:val=&quot;004012FA&quot;/&gt;&lt;wsp:rsid wsp:val=&quot;00401612&quot;/&gt;&lt;wsp:rsid wsp:val=&quot;004017C6&quot;/&gt;&lt;wsp:rsid wsp:val=&quot;00401D54&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D95&quot;/&gt;&lt;wsp:rsid wsp:val=&quot;00405F90&quot;/&gt;&lt;wsp:rsid wsp:val=&quot;00406108&quot;/&gt;&lt;wsp:rsid wsp:val=&quot;00406412&quot;/&gt;&lt;wsp:rsid wsp:val=&quot;00406F4B&quot;/&gt;&lt;wsp:rsid wsp:val=&quot;00406FBD&quot;/&gt;&lt;wsp:rsid wsp:val=&quot;0040711A&quot;/&gt;&lt;wsp:rsid wsp:val=&quot;00407186&quot;/&gt;&lt;wsp:rsid wsp:val=&quot;004073B0&quot;/&gt;&lt;wsp:rsid wsp:val=&quot;00407455&quot;/&gt;&lt;wsp:rsid wsp:val=&quot;00407612&quot;/&gt;&lt;wsp:rsid wsp:val=&quot;00407888&quot;/&gt;&lt;wsp:rsid wsp:val=&quot;00407A66&quot;/&gt;&lt;wsp:rsid wsp:val=&quot;00407C9E&quot;/&gt;&lt;wsp:rsid wsp:val=&quot;0041029D&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8D&quot;/&gt;&lt;wsp:rsid wsp:val=&quot;00413369&quot;/&gt;&lt;wsp:rsid wsp:val=&quot;004135B0&quot;/&gt;&lt;wsp:rsid wsp:val=&quot;00413E02&quot;/&gt;&lt;wsp:rsid wsp:val=&quot;00414129&quot;/&gt;&lt;wsp:rsid wsp:val=&quot;004145AE&quot;/&gt;&lt;wsp:rsid wsp:val=&quot;0041577E&quot;/&gt;&lt;wsp:rsid wsp:val=&quot;004157F6&quot;/&gt;&lt;wsp:rsid wsp:val=&quot;004159D3&quot;/&gt;&lt;wsp:rsid wsp:val=&quot;00415A14&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A33&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476&quot;/&gt;&lt;wsp:rsid wsp:val=&quot;00425771&quot;/&gt;&lt;wsp:rsid wsp:val=&quot;00425B2C&quot;/&gt;&lt;wsp:rsid wsp:val=&quot;00425B4E&quot;/&gt;&lt;wsp:rsid wsp:val=&quot;00425C97&quot;/&gt;&lt;wsp:rsid wsp:val=&quot;00425FFD&quot;/&gt;&lt;wsp:rsid wsp:val=&quot;004262F8&quot;/&gt;&lt;wsp:rsid wsp:val=&quot;00426442&quot;/&gt;&lt;wsp:rsid wsp:val=&quot;0042654A&quot;/&gt;&lt;wsp:rsid wsp:val=&quot;00426A93&quot;/&gt;&lt;wsp:rsid wsp:val=&quot;00426DFA&quot;/&gt;&lt;wsp:rsid wsp:val=&quot;00427299&quot;/&gt;&lt;wsp:rsid wsp:val=&quot;00427300&quot;/&gt;&lt;wsp:rsid wsp:val=&quot;004276E3&quot;/&gt;&lt;wsp:rsid wsp:val=&quot;004279ED&quot;/&gt;&lt;wsp:rsid wsp:val=&quot;00427E67&quot;/&gt;&lt;wsp:rsid wsp:val=&quot;00430178&quot;/&gt;&lt;wsp:rsid wsp:val=&quot;00430495&quot;/&gt;&lt;wsp:rsid wsp:val=&quot;00430680&quot;/&gt;&lt;wsp:rsid wsp:val=&quot;00430685&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C13&quot;/&gt;&lt;wsp:rsid wsp:val=&quot;00432DB9&quot;/&gt;&lt;wsp:rsid wsp:val=&quot;00432DF0&quot;/&gt;&lt;wsp:rsid wsp:val=&quot;00432E64&quot;/&gt;&lt;wsp:rsid wsp:val=&quot;00432F8F&quot;/&gt;&lt;wsp:rsid wsp:val=&quot;00432F9E&quot;/&gt;&lt;wsp:rsid wsp:val=&quot;00433106&quot;/&gt;&lt;wsp:rsid wsp:val=&quot;004338F7&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D46&quot;/&gt;&lt;wsp:rsid wsp:val=&quot;00435248&quot;/&gt;&lt;wsp:rsid wsp:val=&quot;004353C1&quot;/&gt;&lt;wsp:rsid wsp:val=&quot;0043542F&quot;/&gt;&lt;wsp:rsid wsp:val=&quot;0043548D&quot;/&gt;&lt;wsp:rsid wsp:val=&quot;004355EB&quot;/&gt;&lt;wsp:rsid wsp:val=&quot;00435602&quot;/&gt;&lt;wsp:rsid wsp:val=&quot;004356FA&quot;/&gt;&lt;wsp:rsid wsp:val=&quot;00435CCF&quot;/&gt;&lt;wsp:rsid wsp:val=&quot;00436A3B&quot;/&gt;&lt;wsp:rsid wsp:val=&quot;00436CA7&quot;/&gt;&lt;wsp:rsid wsp:val=&quot;00437027&quot;/&gt;&lt;wsp:rsid wsp:val=&quot;004370C7&quot;/&gt;&lt;wsp:rsid wsp:val=&quot;004371AB&quot;/&gt;&lt;wsp:rsid wsp:val=&quot;004402A7&quot;/&gt;&lt;wsp:rsid wsp:val=&quot;0044035D&quot;/&gt;&lt;wsp:rsid wsp:val=&quot;00440EA5&quot;/&gt;&lt;wsp:rsid wsp:val=&quot;0044131C&quot;/&gt;&lt;wsp:rsid wsp:val=&quot;0044142F&quot;/&gt;&lt;wsp:rsid wsp:val=&quot;004423B8&quot;/&gt;&lt;wsp:rsid wsp:val=&quot;00442416&quot;/&gt;&lt;wsp:rsid wsp:val=&quot;004425C2&quot;/&gt;&lt;wsp:rsid wsp:val=&quot;00442824&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0FEB&quot;/&gt;&lt;wsp:rsid wsp:val=&quot;004518D5&quot;/&gt;&lt;wsp:rsid wsp:val=&quot;004519BF&quot;/&gt;&lt;wsp:rsid wsp:val=&quot;00451A88&quot;/&gt;&lt;wsp:rsid wsp:val=&quot;00451B06&quot;/&gt;&lt;wsp:rsid wsp:val=&quot;00451BEB&quot;/&gt;&lt;wsp:rsid wsp:val=&quot;004525E6&quot;/&gt;&lt;wsp:rsid wsp:val=&quot;0045267C&quot;/&gt;&lt;wsp:rsid wsp:val=&quot;004527C0&quot;/&gt;&lt;wsp:rsid wsp:val=&quot;0045344C&quot;/&gt;&lt;wsp:rsid wsp:val=&quot;00453871&quot;/&gt;&lt;wsp:rsid wsp:val=&quot;00453DEF&quot;/&gt;&lt;wsp:rsid wsp:val=&quot;00453E84&quot;/&gt;&lt;wsp:rsid wsp:val=&quot;00453F0D&quot;/&gt;&lt;wsp:rsid wsp:val=&quot;00453F94&quot;/&gt;&lt;wsp:rsid wsp:val=&quot;004543E4&quot;/&gt;&lt;wsp:rsid wsp:val=&quot;004548E5&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6EDC&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B0&quot;/&gt;&lt;wsp:rsid wsp:val=&quot;00460894&quot;/&gt;&lt;wsp:rsid wsp:val=&quot;00460921&quot;/&gt;&lt;wsp:rsid wsp:val=&quot;00460958&quot;/&gt;&lt;wsp:rsid wsp:val=&quot;0046100B&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C11&quot;/&gt;&lt;wsp:rsid wsp:val=&quot;00461F05&quot;/&gt;&lt;wsp:rsid wsp:val=&quot;004622A1&quot;/&gt;&lt;wsp:rsid wsp:val=&quot;004622D0&quot;/&gt;&lt;wsp:rsid wsp:val=&quot;00462420&quot;/&gt;&lt;wsp:rsid wsp:val=&quot;0046267C&quot;/&gt;&lt;wsp:rsid wsp:val=&quot;00462A9C&quot;/&gt;&lt;wsp:rsid wsp:val=&quot;00462B09&quot;/&gt;&lt;wsp:rsid wsp:val=&quot;00462B29&quot;/&gt;&lt;wsp:rsid wsp:val=&quot;00462D1C&quot;/&gt;&lt;wsp:rsid wsp:val=&quot;00462FC4&quot;/&gt;&lt;wsp:rsid wsp:val=&quot;00463448&quot;/&gt;&lt;wsp:rsid wsp:val=&quot;00463940&quot;/&gt;&lt;wsp:rsid wsp:val=&quot;00464130&quot;/&gt;&lt;wsp:rsid wsp:val=&quot;0046434B&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185&quot;/&gt;&lt;wsp:rsid wsp:val=&quot;0046645E&quot;/&gt;&lt;wsp:rsid wsp:val=&quot;0046698E&quot;/&gt;&lt;wsp:rsid wsp:val=&quot;004671AF&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2E11&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31&quot;/&gt;&lt;wsp:rsid wsp:val=&quot;004821B4&quot;/&gt;&lt;wsp:rsid wsp:val=&quot;004821BC&quot;/&gt;&lt;wsp:rsid wsp:val=&quot;00482389&quot;/&gt;&lt;wsp:rsid wsp:val=&quot;004824F5&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0F18&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3D5F&quot;/&gt;&lt;wsp:rsid wsp:val=&quot;00494C34&quot;/&gt;&lt;wsp:rsid wsp:val=&quot;00494E75&quot;/&gt;&lt;wsp:rsid wsp:val=&quot;00495071&quot;/&gt;&lt;wsp:rsid wsp:val=&quot;00495227&quot;/&gt;&lt;wsp:rsid wsp:val=&quot;00495555&quot;/&gt;&lt;wsp:rsid wsp:val=&quot;004961DB&quot;/&gt;&lt;wsp:rsid wsp:val=&quot;0049653E&quot;/&gt;&lt;wsp:rsid wsp:val=&quot;00496BEF&quot;/&gt;&lt;wsp:rsid wsp:val=&quot;004970A1&quot;/&gt;&lt;wsp:rsid wsp:val=&quot;0049792C&quot;/&gt;&lt;wsp:rsid wsp:val=&quot;00497BD3&quot;/&gt;&lt;wsp:rsid wsp:val=&quot;00497F24&quot;/&gt;&lt;wsp:rsid wsp:val=&quot;00497F2F&quot;/&gt;&lt;wsp:rsid wsp:val=&quot;00497F71&quot;/&gt;&lt;wsp:rsid wsp:val=&quot;004A01E1&quot;/&gt;&lt;wsp:rsid wsp:val=&quot;004A0273&quot;/&gt;&lt;wsp:rsid wsp:val=&quot;004A09A7&quot;/&gt;&lt;wsp:rsid wsp:val=&quot;004A0E00&quot;/&gt;&lt;wsp:rsid wsp:val=&quot;004A15F7&quot;/&gt;&lt;wsp:rsid wsp:val=&quot;004A1600&quot;/&gt;&lt;wsp:rsid wsp:val=&quot;004A166B&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5A2&quot;/&gt;&lt;wsp:rsid wsp:val=&quot;004B4A0F&quot;/&gt;&lt;wsp:rsid wsp:val=&quot;004B4AA2&quot;/&gt;&lt;wsp:rsid wsp:val=&quot;004B4C67&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A89&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A25&quot;/&gt;&lt;wsp:rsid wsp:val=&quot;004C0AE9&quot;/&gt;&lt;wsp:rsid wsp:val=&quot;004C0B5B&quot;/&gt;&lt;wsp:rsid wsp:val=&quot;004C0EE4&quot;/&gt;&lt;wsp:rsid wsp:val=&quot;004C0F99&quot;/&gt;&lt;wsp:rsid wsp:val=&quot;004C130D&quot;/&gt;&lt;wsp:rsid wsp:val=&quot;004C132F&quot;/&gt;&lt;wsp:rsid wsp:val=&quot;004C1624&quot;/&gt;&lt;wsp:rsid wsp:val=&quot;004C171F&quot;/&gt;&lt;wsp:rsid wsp:val=&quot;004C19E0&quot;/&gt;&lt;wsp:rsid wsp:val=&quot;004C1BD6&quot;/&gt;&lt;wsp:rsid wsp:val=&quot;004C2371&quot;/&gt;&lt;wsp:rsid wsp:val=&quot;004C246F&quot;/&gt;&lt;wsp:rsid wsp:val=&quot;004C2C4E&quot;/&gt;&lt;wsp:rsid wsp:val=&quot;004C2F01&quot;/&gt;&lt;wsp:rsid wsp:val=&quot;004C2F96&quot;/&gt;&lt;wsp:rsid wsp:val=&quot;004C2FAE&quot;/&gt;&lt;wsp:rsid wsp:val=&quot;004C3472&quot;/&gt;&lt;wsp:rsid wsp:val=&quot;004C34E8&quot;/&gt;&lt;wsp:rsid wsp:val=&quot;004C3C51&quot;/&gt;&lt;wsp:rsid wsp:val=&quot;004C3E9B&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0E&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30E&quot;/&gt;&lt;wsp:rsid wsp:val=&quot;004C73C9&quot;/&gt;&lt;wsp:rsid wsp:val=&quot;004C7739&quot;/&gt;&lt;wsp:rsid wsp:val=&quot;004C7A83&quot;/&gt;&lt;wsp:rsid wsp:val=&quot;004C7BDF&quot;/&gt;&lt;wsp:rsid wsp:val=&quot;004C7EFE&quot;/&gt;&lt;wsp:rsid wsp:val=&quot;004C7F09&quot;/&gt;&lt;wsp:rsid wsp:val=&quot;004D0200&quot;/&gt;&lt;wsp:rsid wsp:val=&quot;004D0E42&quot;/&gt;&lt;wsp:rsid wsp:val=&quot;004D171F&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309&quot;/&gt;&lt;wsp:rsid wsp:val=&quot;004D58D1&quot;/&gt;&lt;wsp:rsid wsp:val=&quot;004D5AA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D3&quot;/&gt;&lt;wsp:rsid wsp:val=&quot;004E2AFA&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E4&quot;/&gt;&lt;wsp:rsid wsp:val=&quot;004E471C&quot;/&gt;&lt;wsp:rsid wsp:val=&quot;004E4754&quot;/&gt;&lt;wsp:rsid wsp:val=&quot;004E48A1&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003&quot;/&gt;&lt;wsp:rsid wsp:val=&quot;004E7691&quot;/&gt;&lt;wsp:rsid wsp:val=&quot;004E76A5&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735&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7AE&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C3F&quot;/&gt;&lt;wsp:rsid wsp:val=&quot;005050F8&quot;/&gt;&lt;wsp:rsid wsp:val=&quot;00505A2A&quot;/&gt;&lt;wsp:rsid wsp:val=&quot;00505ABD&quot;/&gt;&lt;wsp:rsid wsp:val=&quot;00505E39&quot;/&gt;&lt;wsp:rsid wsp:val=&quot;0050614B&quot;/&gt;&lt;wsp:rsid wsp:val=&quot;00506571&quot;/&gt;&lt;wsp:rsid wsp:val=&quot;00506816&quot;/&gt;&lt;wsp:rsid wsp:val=&quot;00506A8D&quot;/&gt;&lt;wsp:rsid wsp:val=&quot;00506C2E&quot;/&gt;&lt;wsp:rsid wsp:val=&quot;00506E46&quot;/&gt;&lt;wsp:rsid wsp:val=&quot;005074C9&quot;/&gt;&lt;wsp:rsid wsp:val=&quot;00507718&quot;/&gt;&lt;wsp:rsid wsp:val=&quot;00507754&quot;/&gt;&lt;wsp:rsid wsp:val=&quot;00507CAF&quot;/&gt;&lt;wsp:rsid wsp:val=&quot;00507DB4&quot;/&gt;&lt;wsp:rsid wsp:val=&quot;00507EDF&quot;/&gt;&lt;wsp:rsid wsp:val=&quot;00510374&quot;/&gt;&lt;wsp:rsid wsp:val=&quot;00510444&quot;/&gt;&lt;wsp:rsid wsp:val=&quot;00510B25&quot;/&gt;&lt;wsp:rsid wsp:val=&quot;0051179B&quot;/&gt;&lt;wsp:rsid wsp:val=&quot;00511E67&quot;/&gt;&lt;wsp:rsid wsp:val=&quot;00512747&quot;/&gt;&lt;wsp:rsid wsp:val=&quot;00512E1C&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0DB&quot;/&gt;&lt;wsp:rsid wsp:val=&quot;00516B96&quot;/&gt;&lt;wsp:rsid wsp:val=&quot;005173A4&quot;/&gt;&lt;wsp:rsid wsp:val=&quot;0051770E&quot;/&gt;&lt;wsp:rsid wsp:val=&quot;00517B28&quot;/&gt;&lt;wsp:rsid wsp:val=&quot;0052001B&quot;/&gt;&lt;wsp:rsid wsp:val=&quot;005205C8&quot;/&gt;&lt;wsp:rsid wsp:val=&quot;00521642&quot;/&gt;&lt;wsp:rsid wsp:val=&quot;00521D65&quot;/&gt;&lt;wsp:rsid wsp:val=&quot;005221A4&quot;/&gt;&lt;wsp:rsid wsp:val=&quot;00522F19&quot;/&gt;&lt;wsp:rsid wsp:val=&quot;0052333B&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5C&quot;/&gt;&lt;wsp:rsid wsp:val=&quot;00524DEC&quot;/&gt;&lt;wsp:rsid wsp:val=&quot;00524E6A&quot;/&gt;&lt;wsp:rsid wsp:val=&quot;0052501F&quot;/&gt;&lt;wsp:rsid wsp:val=&quot;005251DA&quot;/&gt;&lt;wsp:rsid wsp:val=&quot;00525407&quot;/&gt;&lt;wsp:rsid wsp:val=&quot;00525EB1&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73A&quot;/&gt;&lt;wsp:rsid wsp:val=&quot;00531824&quot;/&gt;&lt;wsp:rsid wsp:val=&quot;00531AF4&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7FB&quot;/&gt;&lt;wsp:rsid wsp:val=&quot;005349C5&quot;/&gt;&lt;wsp:rsid wsp:val=&quot;005349EB&quot;/&gt;&lt;wsp:rsid wsp:val=&quot;00534AA6&quot;/&gt;&lt;wsp:rsid wsp:val=&quot;00534C83&quot;/&gt;&lt;wsp:rsid wsp:val=&quot;00534C8C&quot;/&gt;&lt;wsp:rsid wsp:val=&quot;00534DB1&quot;/&gt;&lt;wsp:rsid wsp:val=&quot;00535A27&quot;/&gt;&lt;wsp:rsid wsp:val=&quot;0053637E&quot;/&gt;&lt;wsp:rsid wsp:val=&quot;005365F6&quot;/&gt;&lt;wsp:rsid wsp:val=&quot;00536625&quot;/&gt;&lt;wsp:rsid wsp:val=&quot;00536AEE&quot;/&gt;&lt;wsp:rsid wsp:val=&quot;00536D3C&quot;/&gt;&lt;wsp:rsid wsp:val=&quot;00537066&quot;/&gt;&lt;wsp:rsid wsp:val=&quot;0053713E&quot;/&gt;&lt;wsp:rsid wsp:val=&quot;00537BE9&quot;/&gt;&lt;wsp:rsid wsp:val=&quot;00537E22&quot;/&gt;&lt;wsp:rsid wsp:val=&quot;00540147&quot;/&gt;&lt;wsp:rsid wsp:val=&quot;00540CD0&quot;/&gt;&lt;wsp:rsid wsp:val=&quot;00540EB6&quot;/&gt;&lt;wsp:rsid wsp:val=&quot;00540FF7&quot;/&gt;&lt;wsp:rsid wsp:val=&quot;0054101A&quot;/&gt;&lt;wsp:rsid wsp:val=&quot;00541385&quot;/&gt;&lt;wsp:rsid wsp:val=&quot;00541735&quot;/&gt;&lt;wsp:rsid wsp:val=&quot;005417A0&quot;/&gt;&lt;wsp:rsid wsp:val=&quot;00541B6E&quot;/&gt;&lt;wsp:rsid wsp:val=&quot;00541E2B&quot;/&gt;&lt;wsp:rsid wsp:val=&quot;00542607&quot;/&gt;&lt;wsp:rsid wsp:val=&quot;005436D7&quot;/&gt;&lt;wsp:rsid wsp:val=&quot;00543703&quot;/&gt;&lt;wsp:rsid wsp:val=&quot;00543A66&quot;/&gt;&lt;wsp:rsid wsp:val=&quot;00543A83&quot;/&gt;&lt;wsp:rsid wsp:val=&quot;00544220&quot;/&gt;&lt;wsp:rsid wsp:val=&quot;005444D2&quot;/&gt;&lt;wsp:rsid wsp:val=&quot;005448FC&quot;/&gt;&lt;wsp:rsid wsp:val=&quot;00544B77&quot;/&gt;&lt;wsp:rsid wsp:val=&quot;00544C33&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91D&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33D&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4E6&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B4B&quot;/&gt;&lt;wsp:rsid wsp:val=&quot;00576FC7&quot;/&gt;&lt;wsp:rsid wsp:val=&quot;00577368&quot;/&gt;&lt;wsp:rsid wsp:val=&quot;005777AC&quot;/&gt;&lt;wsp:rsid wsp:val=&quot;005777E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0EE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E&quot;/&gt;&lt;wsp:rsid wsp:val=&quot;005836D0&quot;/&gt;&lt;wsp:rsid wsp:val=&quot;005838AC&quot;/&gt;&lt;wsp:rsid wsp:val=&quot;00583C6C&quot;/&gt;&lt;wsp:rsid wsp:val=&quot;00583E78&quot;/&gt;&lt;wsp:rsid wsp:val=&quot;00583F5E&quot;/&gt;&lt;wsp:rsid wsp:val=&quot;00584496&quot;/&gt;&lt;wsp:rsid wsp:val=&quot;00584D31&quot;/&gt;&lt;wsp:rsid wsp:val=&quot;00584DB8&quot;/&gt;&lt;wsp:rsid wsp:val=&quot;00584E97&quot;/&gt;&lt;wsp:rsid wsp:val=&quot;00585125&quot;/&gt;&lt;wsp:rsid wsp:val=&quot;005854EF&quot;/&gt;&lt;wsp:rsid wsp:val=&quot;0058582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26C&quot;/&gt;&lt;wsp:rsid wsp:val=&quot;00590749&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E31&quot;/&gt;&lt;wsp:rsid wsp:val=&quot;00593ED6&quot;/&gt;&lt;wsp:rsid wsp:val=&quot;00594131&quot;/&gt;&lt;wsp:rsid wsp:val=&quot;005942B6&quot;/&gt;&lt;wsp:rsid wsp:val=&quot;005943C6&quot;/&gt;&lt;wsp:rsid wsp:val=&quot;00594695&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B63&quot;/&gt;&lt;wsp:rsid wsp:val=&quot;00597E86&quot;/&gt;&lt;wsp:rsid wsp:val=&quot;005A05C6&quot;/&gt;&lt;wsp:rsid wsp:val=&quot;005A05DF&quot;/&gt;&lt;wsp:rsid wsp:val=&quot;005A0753&quot;/&gt;&lt;wsp:rsid wsp:val=&quot;005A0CB6&quot;/&gt;&lt;wsp:rsid wsp:val=&quot;005A1515&quot;/&gt;&lt;wsp:rsid wsp:val=&quot;005A1D03&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B79&quot;/&gt;&lt;wsp:rsid wsp:val=&quot;005A4E38&quot;/&gt;&lt;wsp:rsid wsp:val=&quot;005A4E39&quot;/&gt;&lt;wsp:rsid wsp:val=&quot;005A50CE&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107A&quot;/&gt;&lt;wsp:rsid wsp:val=&quot;005B1A0D&quot;/&gt;&lt;wsp:rsid wsp:val=&quot;005B1C8E&quot;/&gt;&lt;wsp:rsid wsp:val=&quot;005B1EB5&quot;/&gt;&lt;wsp:rsid wsp:val=&quot;005B2D4D&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E83&quot;/&gt;&lt;wsp:rsid wsp:val=&quot;005B6FAE&quot;/&gt;&lt;wsp:rsid wsp:val=&quot;005B703E&quot;/&gt;&lt;wsp:rsid wsp:val=&quot;005B70E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752&quot;/&gt;&lt;wsp:rsid wsp:val=&quot;005C2144&quot;/&gt;&lt;wsp:rsid wsp:val=&quot;005C2322&quot;/&gt;&lt;wsp:rsid wsp:val=&quot;005C2476&quot;/&gt;&lt;wsp:rsid wsp:val=&quot;005C2A50&quot;/&gt;&lt;wsp:rsid wsp:val=&quot;005C2D85&quot;/&gt;&lt;wsp:rsid wsp:val=&quot;005C376D&quot;/&gt;&lt;wsp:rsid wsp:val=&quot;005C3A65&quot;/&gt;&lt;wsp:rsid wsp:val=&quot;005C3CDF&quot;/&gt;&lt;wsp:rsid wsp:val=&quot;005C44FE&quot;/&gt;&lt;wsp:rsid wsp:val=&quot;005C482A&quot;/&gt;&lt;wsp:rsid wsp:val=&quot;005C4B4D&quot;/&gt;&lt;wsp:rsid wsp:val=&quot;005C4CB2&quot;/&gt;&lt;wsp:rsid wsp:val=&quot;005C4DE3&quot;/&gt;&lt;wsp:rsid wsp:val=&quot;005C50E9&quot;/&gt;&lt;wsp:rsid wsp:val=&quot;005C5320&quot;/&gt;&lt;wsp:rsid wsp:val=&quot;005C5379&quot;/&gt;&lt;wsp:rsid wsp:val=&quot;005C5656&quot;/&gt;&lt;wsp:rsid wsp:val=&quot;005C5849&quot;/&gt;&lt;wsp:rsid wsp:val=&quot;005C5985&quot;/&gt;&lt;wsp:rsid wsp:val=&quot;005C61E1&quot;/&gt;&lt;wsp:rsid wsp:val=&quot;005C67B4&quot;/&gt;&lt;wsp:rsid wsp:val=&quot;005C7234&quot;/&gt;&lt;wsp:rsid wsp:val=&quot;005C7340&quot;/&gt;&lt;wsp:rsid wsp:val=&quot;005C7A54&quot;/&gt;&lt;wsp:rsid wsp:val=&quot;005C7CAD&quot;/&gt;&lt;wsp:rsid wsp:val=&quot;005C7EF8&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1D3&quot;/&gt;&lt;wsp:rsid wsp:val=&quot;005D32ED&quot;/&gt;&lt;wsp:rsid wsp:val=&quot;005D37FF&quot;/&gt;&lt;wsp:rsid wsp:val=&quot;005D38F9&quot;/&gt;&lt;wsp:rsid wsp:val=&quot;005D4764&quot;/&gt;&lt;wsp:rsid wsp:val=&quot;005D5499&quot;/&gt;&lt;wsp:rsid wsp:val=&quot;005D576B&quot;/&gt;&lt;wsp:rsid wsp:val=&quot;005D57B5&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1385&quot;/&gt;&lt;wsp:rsid wsp:val=&quot;005E1393&quot;/&gt;&lt;wsp:rsid wsp:val=&quot;005E1A58&quot;/&gt;&lt;wsp:rsid wsp:val=&quot;005E1C06&quot;/&gt;&lt;wsp:rsid wsp:val=&quot;005E2E2C&quot;/&gt;&lt;wsp:rsid wsp:val=&quot;005E35FD&quot;/&gt;&lt;wsp:rsid wsp:val=&quot;005E383F&quot;/&gt;&lt;wsp:rsid wsp:val=&quot;005E3C1D&quot;/&gt;&lt;wsp:rsid wsp:val=&quot;005E42F5&quot;/&gt;&lt;wsp:rsid wsp:val=&quot;005E48F7&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4B&quot;/&gt;&lt;wsp:rsid wsp:val=&quot;0060268D&quot;/&gt;&lt;wsp:rsid wsp:val=&quot;0060319B&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4FC3&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6F4F&quot;/&gt;&lt;wsp:rsid wsp:val=&quot;00607039&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110B&quot;/&gt;&lt;wsp:rsid wsp:val=&quot;006113A9&quot;/&gt;&lt;wsp:rsid wsp:val=&quot;00611A0D&quot;/&gt;&lt;wsp:rsid wsp:val=&quot;00611E96&quot;/&gt;&lt;wsp:rsid wsp:val=&quot;00612A01&quot;/&gt;&lt;wsp:rsid wsp:val=&quot;00612C73&quot;/&gt;&lt;wsp:rsid wsp:val=&quot;00613036&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B6A&quot;/&gt;&lt;wsp:rsid wsp:val=&quot;00621C0B&quot;/&gt;&lt;wsp:rsid wsp:val=&quot;00621C72&quot;/&gt;&lt;wsp:rsid wsp:val=&quot;00621CAD&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B24&quot;/&gt;&lt;wsp:rsid wsp:val=&quot;00625D29&quot;/&gt;&lt;wsp:rsid wsp:val=&quot;0062657C&quot;/&gt;&lt;wsp:rsid wsp:val=&quot;006269CB&quot;/&gt;&lt;wsp:rsid wsp:val=&quot;00626C25&quot;/&gt;&lt;wsp:rsid wsp:val=&quot;00626E64&quot;/&gt;&lt;wsp:rsid wsp:val=&quot;00627BA3&quot;/&gt;&lt;wsp:rsid wsp:val=&quot;00627BF8&quot;/&gt;&lt;wsp:rsid wsp:val=&quot;00627C39&quot;/&gt;&lt;wsp:rsid wsp:val=&quot;00627E44&quot;/&gt;&lt;wsp:rsid wsp:val=&quot;006300D7&quot;/&gt;&lt;wsp:rsid wsp:val=&quot;0063046A&quot;/&gt;&lt;wsp:rsid wsp:val=&quot;006307B0&quot;/&gt;&lt;wsp:rsid wsp:val=&quot;00630F58&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F5&quot;/&gt;&lt;wsp:rsid wsp:val=&quot;00633296&quot;/&gt;&lt;wsp:rsid wsp:val=&quot;00633780&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B12&quot;/&gt;&lt;wsp:rsid wsp:val=&quot;00635EDC&quot;/&gt;&lt;wsp:rsid wsp:val=&quot;00635F56&quot;/&gt;&lt;wsp:rsid wsp:val=&quot;00636094&quot;/&gt;&lt;wsp:rsid wsp:val=&quot;0063681F&quot;/&gt;&lt;wsp:rsid wsp:val=&quot;00636A76&quot;/&gt;&lt;wsp:rsid wsp:val=&quot;00636FB3&quot;/&gt;&lt;wsp:rsid wsp:val=&quot;00637395&quot;/&gt;&lt;wsp:rsid wsp:val=&quot;006373B0&quot;/&gt;&lt;wsp:rsid wsp:val=&quot;006373C7&quot;/&gt;&lt;wsp:rsid wsp:val=&quot;006374F0&quot;/&gt;&lt;wsp:rsid wsp:val=&quot;00637932&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5B2&quot;/&gt;&lt;wsp:rsid wsp:val=&quot;0064163B&quot;/&gt;&lt;wsp:rsid wsp:val=&quot;006416DD&quot;/&gt;&lt;wsp:rsid wsp:val=&quot;006419ED&quot;/&gt;&lt;wsp:rsid wsp:val=&quot;00642D10&quot;/&gt;&lt;wsp:rsid wsp:val=&quot;006434BA&quot;/&gt;&lt;wsp:rsid wsp:val=&quot;00643769&quot;/&gt;&lt;wsp:rsid wsp:val=&quot;006437A9&quot;/&gt;&lt;wsp:rsid wsp:val=&quot;00643973&quot;/&gt;&lt;wsp:rsid wsp:val=&quot;00644177&quot;/&gt;&lt;wsp:rsid wsp:val=&quot;00644200&quot;/&gt;&lt;wsp:rsid wsp:val=&quot;0064428B&quot;/&gt;&lt;wsp:rsid wsp:val=&quot;00644511&quot;/&gt;&lt;wsp:rsid wsp:val=&quot;0064486C&quot;/&gt;&lt;wsp:rsid wsp:val=&quot;00644E60&quot;/&gt;&lt;wsp:rsid wsp:val=&quot;00644F00&quot;/&gt;&lt;wsp:rsid wsp:val=&quot;006457B7&quot;/&gt;&lt;wsp:rsid wsp:val=&quot;00647CB3&quot;/&gt;&lt;wsp:rsid wsp:val=&quot;00647D60&quot;/&gt;&lt;wsp:rsid wsp:val=&quot;00647DB8&quot;/&gt;&lt;wsp:rsid wsp:val=&quot;00647F91&quot;/&gt;&lt;wsp:rsid wsp:val=&quot;00650150&quot;/&gt;&lt;wsp:rsid wsp:val=&quot;00650719&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8B1&quot;/&gt;&lt;wsp:rsid wsp:val=&quot;00651AD3&quot;/&gt;&lt;wsp:rsid wsp:val=&quot;00651E5A&quot;/&gt;&lt;wsp:rsid wsp:val=&quot;00651FA0&quot;/&gt;&lt;wsp:rsid wsp:val=&quot;00652BB4&quot;/&gt;&lt;wsp:rsid wsp:val=&quot;00653273&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60&quot;/&gt;&lt;wsp:rsid wsp:val=&quot;006635DC&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966&quot;/&gt;&lt;wsp:rsid wsp:val=&quot;006729A2&quot;/&gt;&lt;wsp:rsid wsp:val=&quot;00672F44&quot;/&gt;&lt;wsp:rsid wsp:val=&quot;00673201&quot;/&gt;&lt;wsp:rsid wsp:val=&quot;0067330E&quot;/&gt;&lt;wsp:rsid wsp:val=&quot;0067346F&quot;/&gt;&lt;wsp:rsid wsp:val=&quot;006735BC&quot;/&gt;&lt;wsp:rsid wsp:val=&quot;006737DD&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7B8&quot;/&gt;&lt;wsp:rsid wsp:val=&quot;00676D77&quot;/&gt;&lt;wsp:rsid wsp:val=&quot;00677370&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65E&quot;/&gt;&lt;wsp:rsid wsp:val=&quot;006819F6&quot;/&gt;&lt;wsp:rsid wsp:val=&quot;00681A9A&quot;/&gt;&lt;wsp:rsid wsp:val=&quot;00681BF2&quot;/&gt;&lt;wsp:rsid wsp:val=&quot;0068226B&quot;/&gt;&lt;wsp:rsid wsp:val=&quot;00682318&quot;/&gt;&lt;wsp:rsid wsp:val=&quot;006827C5&quot;/&gt;&lt;wsp:rsid wsp:val=&quot;00682A4A&quot;/&gt;&lt;wsp:rsid wsp:val=&quot;00682DD1&quot;/&gt;&lt;wsp:rsid wsp:val=&quot;00682ED3&quot;/&gt;&lt;wsp:rsid wsp:val=&quot;00683125&quot;/&gt;&lt;wsp:rsid wsp:val=&quot;00683136&quot;/&gt;&lt;wsp:rsid wsp:val=&quot;00683BF9&quot;/&gt;&lt;wsp:rsid wsp:val=&quot;00683D7F&quot;/&gt;&lt;wsp:rsid wsp:val=&quot;00684035&quot;/&gt;&lt;wsp:rsid wsp:val=&quot;006841F4&quot;/&gt;&lt;wsp:rsid wsp:val=&quot;00684258&quot;/&gt;&lt;wsp:rsid wsp:val=&quot;00684353&quot;/&gt;&lt;wsp:rsid wsp:val=&quot;00684594&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7C4&quot;/&gt;&lt;wsp:rsid wsp:val=&quot;00686C33&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39A&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15&quot;/&gt;&lt;wsp:rsid wsp:val=&quot;006A0942&quot;/&gt;&lt;wsp:rsid wsp:val=&quot;006A0A60&quot;/&gt;&lt;wsp:rsid wsp:val=&quot;006A18CF&quot;/&gt;&lt;wsp:rsid wsp:val=&quot;006A18DD&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F94&quot;/&gt;&lt;wsp:rsid wsp:val=&quot;006A4113&quot;/&gt;&lt;wsp:rsid wsp:val=&quot;006A457C&quot;/&gt;&lt;wsp:rsid wsp:val=&quot;006A4584&quot;/&gt;&lt;wsp:rsid wsp:val=&quot;006A484F&quot;/&gt;&lt;wsp:rsid wsp:val=&quot;006A49B5&quot;/&gt;&lt;wsp:rsid wsp:val=&quot;006A5185&quot;/&gt;&lt;wsp:rsid wsp:val=&quot;006A5551&quot;/&gt;&lt;wsp:rsid wsp:val=&quot;006A5A45&quot;/&gt;&lt;wsp:rsid wsp:val=&quot;006A5CA3&quot;/&gt;&lt;wsp:rsid wsp:val=&quot;006A5E26&quot;/&gt;&lt;wsp:rsid wsp:val=&quot;006A606B&quot;/&gt;&lt;wsp:rsid wsp:val=&quot;006A6725&quot;/&gt;&lt;wsp:rsid wsp:val=&quot;006A6B69&quot;/&gt;&lt;wsp:rsid wsp:val=&quot;006A6CCF&quot;/&gt;&lt;wsp:rsid wsp:val=&quot;006A73DA&quot;/&gt;&lt;wsp:rsid wsp:val=&quot;006A7574&quot;/&gt;&lt;wsp:rsid wsp:val=&quot;006A7984&quot;/&gt;&lt;wsp:rsid wsp:val=&quot;006A7BF2&quot;/&gt;&lt;wsp:rsid wsp:val=&quot;006A7C40&quot;/&gt;&lt;wsp:rsid wsp:val=&quot;006A7FDD&quot;/&gt;&lt;wsp:rsid wsp:val=&quot;006B015F&quot;/&gt;&lt;wsp:rsid wsp:val=&quot;006B0489&quot;/&gt;&lt;wsp:rsid wsp:val=&quot;006B08D4&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6D0&quot;/&gt;&lt;wsp:rsid wsp:val=&quot;006B2790&quot;/&gt;&lt;wsp:rsid wsp:val=&quot;006B32B5&quot;/&gt;&lt;wsp:rsid wsp:val=&quot;006B393F&quot;/&gt;&lt;wsp:rsid wsp:val=&quot;006B3E55&quot;/&gt;&lt;wsp:rsid wsp:val=&quot;006B43A5&quot;/&gt;&lt;wsp:rsid wsp:val=&quot;006B4566&quot;/&gt;&lt;wsp:rsid wsp:val=&quot;006B460F&quot;/&gt;&lt;wsp:rsid wsp:val=&quot;006B4D4E&quot;/&gt;&lt;wsp:rsid wsp:val=&quot;006B54EE&quot;/&gt;&lt;wsp:rsid wsp:val=&quot;006B6190&quot;/&gt;&lt;wsp:rsid wsp:val=&quot;006B6955&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9DD&quot;/&gt;&lt;wsp:rsid wsp:val=&quot;006C0A1A&quot;/&gt;&lt;wsp:rsid wsp:val=&quot;006C10B4&quot;/&gt;&lt;wsp:rsid wsp:val=&quot;006C1B3F&quot;/&gt;&lt;wsp:rsid wsp:val=&quot;006C2113&quot;/&gt;&lt;wsp:rsid wsp:val=&quot;006C27DA&quot;/&gt;&lt;wsp:rsid wsp:val=&quot;006C3009&quot;/&gt;&lt;wsp:rsid wsp:val=&quot;006C375B&quot;/&gt;&lt;wsp:rsid wsp:val=&quot;006C377A&quot;/&gt;&lt;wsp:rsid wsp:val=&quot;006C3F40&quot;/&gt;&lt;wsp:rsid wsp:val=&quot;006C44D3&quot;/&gt;&lt;wsp:rsid wsp:val=&quot;006C45C1&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B3E&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164&quot;/&gt;&lt;wsp:rsid wsp:val=&quot;006C7428&quot;/&gt;&lt;wsp:rsid wsp:val=&quot;006C75C9&quot;/&gt;&lt;wsp:rsid wsp:val=&quot;006C7ED2&quot;/&gt;&lt;wsp:rsid wsp:val=&quot;006D0233&quot;/&gt;&lt;wsp:rsid wsp:val=&quot;006D03CD&quot;/&gt;&lt;wsp:rsid wsp:val=&quot;006D0A70&quot;/&gt;&lt;wsp:rsid wsp:val=&quot;006D0AD9&quot;/&gt;&lt;wsp:rsid wsp:val=&quot;006D0DED&quot;/&gt;&lt;wsp:rsid wsp:val=&quot;006D19ED&quot;/&gt;&lt;wsp:rsid wsp:val=&quot;006D1A23&quot;/&gt;&lt;wsp:rsid wsp:val=&quot;006D1F1A&quot;/&gt;&lt;wsp:rsid wsp:val=&quot;006D21FF&quot;/&gt;&lt;wsp:rsid wsp:val=&quot;006D2627&quot;/&gt;&lt;wsp:rsid wsp:val=&quot;006D2B11&quot;/&gt;&lt;wsp:rsid wsp:val=&quot;006D2F55&quot;/&gt;&lt;wsp:rsid wsp:val=&quot;006D31AF&quot;/&gt;&lt;wsp:rsid wsp:val=&quot;006D31DD&quot;/&gt;&lt;wsp:rsid wsp:val=&quot;006D343D&quot;/&gt;&lt;wsp:rsid wsp:val=&quot;006D3D66&quot;/&gt;&lt;wsp:rsid wsp:val=&quot;006D3E35&quot;/&gt;&lt;wsp:rsid wsp:val=&quot;006D409F&quot;/&gt;&lt;wsp:rsid wsp:val=&quot;006D43CB&quot;/&gt;&lt;wsp:rsid wsp:val=&quot;006D4542&quot;/&gt;&lt;wsp:rsid wsp:val=&quot;006D492A&quot;/&gt;&lt;wsp:rsid wsp:val=&quot;006D493C&quot;/&gt;&lt;wsp:rsid wsp:val=&quot;006D4E49&quot;/&gt;&lt;wsp:rsid wsp:val=&quot;006D4F72&quot;/&gt;&lt;wsp:rsid wsp:val=&quot;006D5606&quot;/&gt;&lt;wsp:rsid wsp:val=&quot;006D59BF&quot;/&gt;&lt;wsp:rsid wsp:val=&quot;006D5AE7&quot;/&gt;&lt;wsp:rsid wsp:val=&quot;006D5B99&quot;/&gt;&lt;wsp:rsid wsp:val=&quot;006D5EC2&quot;/&gt;&lt;wsp:rsid wsp:val=&quot;006D5FEF&quot;/&gt;&lt;wsp:rsid wsp:val=&quot;006D615D&quot;/&gt;&lt;wsp:rsid wsp:val=&quot;006D63C2&quot;/&gt;&lt;wsp:rsid wsp:val=&quot;006D6486&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2CC&quot;/&gt;&lt;wsp:rsid wsp:val=&quot;006E2AA6&quot;/&gt;&lt;wsp:rsid wsp:val=&quot;006E2C18&quot;/&gt;&lt;wsp:rsid wsp:val=&quot;006E3854&quot;/&gt;&lt;wsp:rsid wsp:val=&quot;006E3BA9&quot;/&gt;&lt;wsp:rsid wsp:val=&quot;006E3D3A&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C62&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BD&quot;/&gt;&lt;wsp:rsid wsp:val=&quot;006F1008&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2A89&quot;/&gt;&lt;wsp:rsid wsp:val=&quot;00702BFC&quot;/&gt;&lt;wsp:rsid wsp:val=&quot;007034BC&quot;/&gt;&lt;wsp:rsid wsp:val=&quot;007035F6&quot;/&gt;&lt;wsp:rsid wsp:val=&quot;007036E5&quot;/&gt;&lt;wsp:rsid wsp:val=&quot;00703D58&quot;/&gt;&lt;wsp:rsid wsp:val=&quot;007044C2&quot;/&gt;&lt;wsp:rsid wsp:val=&quot;007047A7&quot;/&gt;&lt;wsp:rsid wsp:val=&quot;00704A33&quot;/&gt;&lt;wsp:rsid wsp:val=&quot;00704DEB&quot;/&gt;&lt;wsp:rsid wsp:val=&quot;00705584&quot;/&gt;&lt;wsp:rsid wsp:val=&quot;00705E96&quot;/&gt;&lt;wsp:rsid wsp:val=&quot;007069EA&quot;/&gt;&lt;wsp:rsid wsp:val=&quot;00706E08&quot;/&gt;&lt;wsp:rsid wsp:val=&quot;00706F3F&quot;/&gt;&lt;wsp:rsid wsp:val=&quot;0070711F&quot;/&gt;&lt;wsp:rsid wsp:val=&quot;0070730D&quot;/&gt;&lt;wsp:rsid wsp:val=&quot;0070743B&quot;/&gt;&lt;wsp:rsid wsp:val=&quot;0070746F&quot;/&gt;&lt;wsp:rsid wsp:val=&quot;0070796A&quot;/&gt;&lt;wsp:rsid wsp:val=&quot;00707A89&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B0A&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FC0&quot;/&gt;&lt;wsp:rsid wsp:val=&quot;00717267&quot;/&gt;&lt;wsp:rsid wsp:val=&quot;007178EE&quot;/&gt;&lt;wsp:rsid wsp:val=&quot;00717B0A&quot;/&gt;&lt;wsp:rsid wsp:val=&quot;00720759&quot;/&gt;&lt;wsp:rsid wsp:val=&quot;007208FF&quot;/&gt;&lt;wsp:rsid wsp:val=&quot;00720BD4&quot;/&gt;&lt;wsp:rsid wsp:val=&quot;00721011&quot;/&gt;&lt;wsp:rsid wsp:val=&quot;0072116F&quot;/&gt;&lt;wsp:rsid wsp:val=&quot;00721287&quot;/&gt;&lt;wsp:rsid wsp:val=&quot;007215A9&quot;/&gt;&lt;wsp:rsid wsp:val=&quot;007215BF&quot;/&gt;&lt;wsp:rsid wsp:val=&quot;007218A9&quot;/&gt;&lt;wsp:rsid wsp:val=&quot;0072190B&quot;/&gt;&lt;wsp:rsid wsp:val=&quot;00721E1D&quot;/&gt;&lt;wsp:rsid wsp:val=&quot;00721E87&quot;/&gt;&lt;wsp:rsid wsp:val=&quot;00721F9A&quot;/&gt;&lt;wsp:rsid wsp:val=&quot;0072227B&quot;/&gt;&lt;wsp:rsid wsp:val=&quot;00722B72&quot;/&gt;&lt;wsp:rsid wsp:val=&quot;00722C58&quot;/&gt;&lt;wsp:rsid wsp:val=&quot;00723701&quot;/&gt;&lt;wsp:rsid wsp:val=&quot;00723C7E&quot;/&gt;&lt;wsp:rsid wsp:val=&quot;00723EC3&quot;/&gt;&lt;wsp:rsid wsp:val=&quot;00724012&quot;/&gt;&lt;wsp:rsid wsp:val=&quot;00724426&quot;/&gt;&lt;wsp:rsid wsp:val=&quot;0072464B&quot;/&gt;&lt;wsp:rsid wsp:val=&quot;00725068&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3E3&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519&quot;/&gt;&lt;wsp:rsid wsp:val=&quot;007356D0&quot;/&gt;&lt;wsp:rsid wsp:val=&quot;0073637C&quot;/&gt;&lt;wsp:rsid wsp:val=&quot;007366CA&quot;/&gt;&lt;wsp:rsid wsp:val=&quot;00736D7B&quot;/&gt;&lt;wsp:rsid wsp:val=&quot;0073742F&quot;/&gt;&lt;wsp:rsid wsp:val=&quot;007377ED&quot;/&gt;&lt;wsp:rsid wsp:val=&quot;007379C8&quot;/&gt;&lt;wsp:rsid wsp:val=&quot;00740094&quot;/&gt;&lt;wsp:rsid wsp:val=&quot;00740698&quot;/&gt;&lt;wsp:rsid wsp:val=&quot;007406C0&quot;/&gt;&lt;wsp:rsid wsp:val=&quot;00740797&quot;/&gt;&lt;wsp:rsid wsp:val=&quot;00740AC1&quot;/&gt;&lt;wsp:rsid wsp:val=&quot;00740BBF&quot;/&gt;&lt;wsp:rsid wsp:val=&quot;00740C61&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446&quot;/&gt;&lt;wsp:rsid wsp:val=&quot;0074769D&quot;/&gt;&lt;wsp:rsid wsp:val=&quot;00747BD8&quot;/&gt;&lt;wsp:rsid wsp:val=&quot;00747E09&quot;/&gt;&lt;wsp:rsid wsp:val=&quot;00747F05&quot;/&gt;&lt;wsp:rsid wsp:val=&quot;007500FC&quot;/&gt;&lt;wsp:rsid wsp:val=&quot;0075038A&quot;/&gt;&lt;wsp:rsid wsp:val=&quot;00750443&quot;/&gt;&lt;wsp:rsid wsp:val=&quot;007509F9&quot;/&gt;&lt;wsp:rsid wsp:val=&quot;00750A2B&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8FD&quot;/&gt;&lt;wsp:rsid wsp:val=&quot;00752FE7&quot;/&gt;&lt;wsp:rsid wsp:val=&quot;0075312F&quot;/&gt;&lt;wsp:rsid wsp:val=&quot;00753662&quot;/&gt;&lt;wsp:rsid wsp:val=&quot;007536BB&quot;/&gt;&lt;wsp:rsid wsp:val=&quot;00753B0F&quot;/&gt;&lt;wsp:rsid wsp:val=&quot;00753B9D&quot;/&gt;&lt;wsp:rsid wsp:val=&quot;00753F01&quot;/&gt;&lt;wsp:rsid wsp:val=&quot;0075412E&quot;/&gt;&lt;wsp:rsid wsp:val=&quot;00754D64&quot;/&gt;&lt;wsp:rsid wsp:val=&quot;00754EDC&quot;/&gt;&lt;wsp:rsid wsp:val=&quot;007553DB&quot;/&gt;&lt;wsp:rsid wsp:val=&quot;0075583A&quot;/&gt;&lt;wsp:rsid wsp:val=&quot;00755A86&quot;/&gt;&lt;wsp:rsid wsp:val=&quot;00755B06&quot;/&gt;&lt;wsp:rsid wsp:val=&quot;00755C07&quot;/&gt;&lt;wsp:rsid wsp:val=&quot;00755E06&quot;/&gt;&lt;wsp:rsid wsp:val=&quot;00756211&quot;/&gt;&lt;wsp:rsid wsp:val=&quot;007564B4&quot;/&gt;&lt;wsp:rsid wsp:val=&quot;007565E2&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4B9&quot;/&gt;&lt;wsp:rsid wsp:val=&quot;00762924&quot;/&gt;&lt;wsp:rsid wsp:val=&quot;0076295C&quot;/&gt;&lt;wsp:rsid wsp:val=&quot;00762DC1&quot;/&gt;&lt;wsp:rsid wsp:val=&quot;00762F26&quot;/&gt;&lt;wsp:rsid wsp:val=&quot;00763055&quot;/&gt;&lt;wsp:rsid wsp:val=&quot;0076375B&quot;/&gt;&lt;wsp:rsid wsp:val=&quot;00763D32&quot;/&gt;&lt;wsp:rsid wsp:val=&quot;00763F7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E5F&quot;/&gt;&lt;wsp:rsid wsp:val=&quot;00765FCE&quot;/&gt;&lt;wsp:rsid wsp:val=&quot;00765FDC&quot;/&gt;&lt;wsp:rsid wsp:val=&quot;00766559&quot;/&gt;&lt;wsp:rsid wsp:val=&quot;007667D5&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34&quot;/&gt;&lt;wsp:rsid wsp:val=&quot;00773A60&quot;/&gt;&lt;wsp:rsid wsp:val=&quot;007743A1&quot;/&gt;&lt;wsp:rsid wsp:val=&quot;007744EF&quot;/&gt;&lt;wsp:rsid wsp:val=&quot;00774E74&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06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8FA&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01&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982&quot;/&gt;&lt;wsp:rsid wsp:val=&quot;00787A55&quot;/&gt;&lt;wsp:rsid wsp:val=&quot;00787FF1&quot;/&gt;&lt;wsp:rsid wsp:val=&quot;00790E7E&quot;/&gt;&lt;wsp:rsid wsp:val=&quot;00791296&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9C7&quot;/&gt;&lt;wsp:rsid wsp:val=&quot;00793D62&quot;/&gt;&lt;wsp:rsid wsp:val=&quot;00793F70&quot;/&gt;&lt;wsp:rsid wsp:val=&quot;0079400D&quot;/&gt;&lt;wsp:rsid wsp:val=&quot;007947FB&quot;/&gt;&lt;wsp:rsid wsp:val=&quot;00794842&quot;/&gt;&lt;wsp:rsid wsp:val=&quot;0079485D&quot;/&gt;&lt;wsp:rsid wsp:val=&quot;00794E42&quot;/&gt;&lt;wsp:rsid wsp:val=&quot;007954AC&quot;/&gt;&lt;wsp:rsid wsp:val=&quot;0079601B&quot;/&gt;&lt;wsp:rsid wsp:val=&quot;007962E1&quot;/&gt;&lt;wsp:rsid wsp:val=&quot;00796589&quot;/&gt;&lt;wsp:rsid wsp:val=&quot;0079663F&quot;/&gt;&lt;wsp:rsid wsp:val=&quot;00796726&quot;/&gt;&lt;wsp:rsid wsp:val=&quot;0079692D&quot;/&gt;&lt;wsp:rsid wsp:val=&quot;00796F91&quot;/&gt;&lt;wsp:rsid wsp:val=&quot;00797CCD&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847&quot;/&gt;&lt;wsp:rsid wsp:val=&quot;007A1964&quot;/&gt;&lt;wsp:rsid wsp:val=&quot;007A1B63&quot;/&gt;&lt;wsp:rsid wsp:val=&quot;007A2A53&quot;/&gt;&lt;wsp:rsid wsp:val=&quot;007A2BFF&quot;/&gt;&lt;wsp:rsid wsp:val=&quot;007A2D84&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E48&quot;/&gt;&lt;wsp:rsid wsp:val=&quot;007A618D&quot;/&gt;&lt;wsp:rsid wsp:val=&quot;007A6333&quot;/&gt;&lt;wsp:rsid wsp:val=&quot;007A6477&quot;/&gt;&lt;wsp:rsid wsp:val=&quot;007A6909&quot;/&gt;&lt;wsp:rsid wsp:val=&quot;007A6D88&quot;/&gt;&lt;wsp:rsid wsp:val=&quot;007A75A3&quot;/&gt;&lt;wsp:rsid wsp:val=&quot;007A75D9&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937&quot;/&gt;&lt;wsp:rsid wsp:val=&quot;007B51B7&quot;/&gt;&lt;wsp:rsid wsp:val=&quot;007B53E5&quot;/&gt;&lt;wsp:rsid wsp:val=&quot;007B5A66&quot;/&gt;&lt;wsp:rsid wsp:val=&quot;007B601C&quot;/&gt;&lt;wsp:rsid wsp:val=&quot;007B630D&quot;/&gt;&lt;wsp:rsid wsp:val=&quot;007B64F4&quot;/&gt;&lt;wsp:rsid wsp:val=&quot;007B697F&quot;/&gt;&lt;wsp:rsid wsp:val=&quot;007B6B11&quot;/&gt;&lt;wsp:rsid wsp:val=&quot;007B741A&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839&quot;/&gt;&lt;wsp:rsid wsp:val=&quot;007C1B94&quot;/&gt;&lt;wsp:rsid wsp:val=&quot;007C2A39&quot;/&gt;&lt;wsp:rsid wsp:val=&quot;007C2DBF&quot;/&gt;&lt;wsp:rsid wsp:val=&quot;007C3D88&quot;/&gt;&lt;wsp:rsid wsp:val=&quot;007C3F14&quot;/&gt;&lt;wsp:rsid wsp:val=&quot;007C508D&quot;/&gt;&lt;wsp:rsid wsp:val=&quot;007C515A&quot;/&gt;&lt;wsp:rsid wsp:val=&quot;007C52ED&quot;/&gt;&lt;wsp:rsid wsp:val=&quot;007C56CE&quot;/&gt;&lt;wsp:rsid wsp:val=&quot;007C5768&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287&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357E&quot;/&gt;&lt;wsp:rsid wsp:val=&quot;007D3889&quot;/&gt;&lt;wsp:rsid wsp:val=&quot;007D39A2&quot;/&gt;&lt;wsp:rsid wsp:val=&quot;007D39AC&quot;/&gt;&lt;wsp:rsid wsp:val=&quot;007D39D7&quot;/&gt;&lt;wsp:rsid wsp:val=&quot;007D3A84&quot;/&gt;&lt;wsp:rsid wsp:val=&quot;007D4EA2&quot;/&gt;&lt;wsp:rsid wsp:val=&quot;007D4FF2&quot;/&gt;&lt;wsp:rsid wsp:val=&quot;007D512C&quot;/&gt;&lt;wsp:rsid wsp:val=&quot;007D526F&quot;/&gt;&lt;wsp:rsid wsp:val=&quot;007D5FAA&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46A3&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735&quot;/&gt;&lt;wsp:rsid wsp:val=&quot;007E67F4&quot;/&gt;&lt;wsp:rsid wsp:val=&quot;007E6936&quot;/&gt;&lt;wsp:rsid wsp:val=&quot;007E6EF1&quot;/&gt;&lt;wsp:rsid wsp:val=&quot;007E7B2B&quot;/&gt;&lt;wsp:rsid wsp:val=&quot;007E7CBA&quot;/&gt;&lt;wsp:rsid wsp:val=&quot;007E7FF8&quot;/&gt;&lt;wsp:rsid wsp:val=&quot;007F0076&quot;/&gt;&lt;wsp:rsid wsp:val=&quot;007F02A8&quot;/&gt;&lt;wsp:rsid wsp:val=&quot;007F05E0&quot;/&gt;&lt;wsp:rsid wsp:val=&quot;007F0B77&quot;/&gt;&lt;wsp:rsid wsp:val=&quot;007F0DD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23F&quot;/&gt;&lt;wsp:rsid wsp:val=&quot;007F6562&quot;/&gt;&lt;wsp:rsid wsp:val=&quot;007F65F2&quot;/&gt;&lt;wsp:rsid wsp:val=&quot;007F6F8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408&quot;/&gt;&lt;wsp:rsid wsp:val=&quot;0080179D&quot;/&gt;&lt;wsp:rsid wsp:val=&quot;00801838&quot;/&gt;&lt;wsp:rsid wsp:val=&quot;00801D99&quot;/&gt;&lt;wsp:rsid wsp:val=&quot;00801DCC&quot;/&gt;&lt;wsp:rsid wsp:val=&quot;00801FBC&quot;/&gt;&lt;wsp:rsid wsp:val=&quot;008021CF&quot;/&gt;&lt;wsp:rsid wsp:val=&quot;00802410&quot;/&gt;&lt;wsp:rsid wsp:val=&quot;00803A20&quot;/&gt;&lt;wsp:rsid wsp:val=&quot;00803E2E&quot;/&gt;&lt;wsp:rsid wsp:val=&quot;008041E1&quot;/&gt;&lt;wsp:rsid wsp:val=&quot;00804437&quot;/&gt;&lt;wsp:rsid wsp:val=&quot;00804867&quot;/&gt;&lt;wsp:rsid wsp:val=&quot;00804B2F&quot;/&gt;&lt;wsp:rsid wsp:val=&quot;00804C3F&quot;/&gt;&lt;wsp:rsid wsp:val=&quot;00805227&quot;/&gt;&lt;wsp:rsid wsp:val=&quot;008052B1&quot;/&gt;&lt;wsp:rsid wsp:val=&quot;008058F5&quot;/&gt;&lt;wsp:rsid wsp:val=&quot;00806979&quot;/&gt;&lt;wsp:rsid wsp:val=&quot;0080699F&quot;/&gt;&lt;wsp:rsid wsp:val=&quot;00806ACA&quot;/&gt;&lt;wsp:rsid wsp:val=&quot;00806D29&quot;/&gt;&lt;wsp:rsid wsp:val=&quot;00807582&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582&quot;/&gt;&lt;wsp:rsid wsp:val=&quot;008127B0&quot;/&gt;&lt;wsp:rsid wsp:val=&quot;00813116&quot;/&gt;&lt;wsp:rsid wsp:val=&quot;008136DD&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A81&quot;/&gt;&lt;wsp:rsid wsp:val=&quot;00820DF1&quot;/&gt;&lt;wsp:rsid wsp:val=&quot;0082150F&quot;/&gt;&lt;wsp:rsid wsp:val=&quot;0082172C&quot;/&gt;&lt;wsp:rsid wsp:val=&quot;00821992&quot;/&gt;&lt;wsp:rsid wsp:val=&quot;00821D8A&quot;/&gt;&lt;wsp:rsid wsp:val=&quot;0082266A&quot;/&gt;&lt;wsp:rsid wsp:val=&quot;008226C2&quot;/&gt;&lt;wsp:rsid wsp:val=&quot;00823335&quot;/&gt;&lt;wsp:rsid wsp:val=&quot;00823571&quot;/&gt;&lt;wsp:rsid wsp:val=&quot;008237B2&quot;/&gt;&lt;wsp:rsid wsp:val=&quot;00823F61&quot;/&gt;&lt;wsp:rsid wsp:val=&quot;0082449E&quot;/&gt;&lt;wsp:rsid wsp:val=&quot;008249FF&quot;/&gt;&lt;wsp:rsid wsp:val=&quot;008251EC&quot;/&gt;&lt;wsp:rsid wsp:val=&quot;0082540D&quot;/&gt;&lt;wsp:rsid wsp:val=&quot;00825DD4&quot;/&gt;&lt;wsp:rsid wsp:val=&quot;00826204&quot;/&gt;&lt;wsp:rsid wsp:val=&quot;00826991&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B0F&quot;/&gt;&lt;wsp:rsid wsp:val=&quot;00827BBF&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C1&quot;/&gt;&lt;wsp:rsid wsp:val=&quot;008330DB&quot;/&gt;&lt;wsp:rsid wsp:val=&quot;00833EF5&quot;/&gt;&lt;wsp:rsid wsp:val=&quot;008340A5&quot;/&gt;&lt;wsp:rsid wsp:val=&quot;0083417A&quot;/&gt;&lt;wsp:rsid wsp:val=&quot;00834512&quot;/&gt;&lt;wsp:rsid wsp:val=&quot;00834746&quot;/&gt;&lt;wsp:rsid wsp:val=&quot;008349E7&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B5&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773&quot;/&gt;&lt;wsp:rsid wsp:val=&quot;00842B18&quot;/&gt;&lt;wsp:rsid wsp:val=&quot;00842C7C&quot;/&gt;&lt;wsp:rsid wsp:val=&quot;00842DB7&quot;/&gt;&lt;wsp:rsid wsp:val=&quot;0084343F&quot;/&gt;&lt;wsp:rsid wsp:val=&quot;00843736&quot;/&gt;&lt;wsp:rsid wsp:val=&quot;0084387F&quot;/&gt;&lt;wsp:rsid wsp:val=&quot;00843AFD&quot;/&gt;&lt;wsp:rsid wsp:val=&quot;008444F8&quot;/&gt;&lt;wsp:rsid wsp:val=&quot;0084464F&quot;/&gt;&lt;wsp:rsid wsp:val=&quot;00844750&quot;/&gt;&lt;wsp:rsid wsp:val=&quot;00844D93&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130C&quot;/&gt;&lt;wsp:rsid wsp:val=&quot;00851B22&quot;/&gt;&lt;wsp:rsid wsp:val=&quot;008521C5&quot;/&gt;&lt;wsp:rsid wsp:val=&quot;00852338&quot;/&gt;&lt;wsp:rsid wsp:val=&quot;00852F3B&quot;/&gt;&lt;wsp:rsid wsp:val=&quot;00853132&quot;/&gt;&lt;wsp:rsid wsp:val=&quot;00853B2A&quot;/&gt;&lt;wsp:rsid wsp:val=&quot;00853B65&quot;/&gt;&lt;wsp:rsid wsp:val=&quot;00853C45&quot;/&gt;&lt;wsp:rsid wsp:val=&quot;00853C94&quot;/&gt;&lt;wsp:rsid wsp:val=&quot;00853EF9&quot;/&gt;&lt;wsp:rsid wsp:val=&quot;00853F11&quot;/&gt;&lt;wsp:rsid wsp:val=&quot;00854090&quot;/&gt;&lt;wsp:rsid wsp:val=&quot;008540E5&quot;/&gt;&lt;wsp:rsid wsp:val=&quot;00854983&quot;/&gt;&lt;wsp:rsid wsp:val=&quot;00854B60&quot;/&gt;&lt;wsp:rsid wsp:val=&quot;00854D51&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987&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500&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CB&quot;/&gt;&lt;wsp:rsid wsp:val=&quot;0087229F&quot;/&gt;&lt;wsp:rsid wsp:val=&quot;008722B0&quot;/&gt;&lt;wsp:rsid wsp:val=&quot;008722F6&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6E1F&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392&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D&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5037&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F2E&quot;/&gt;&lt;wsp:rsid wsp:val=&quot;0089035C&quot;/&gt;&lt;wsp:rsid wsp:val=&quot;00890404&quot;/&gt;&lt;wsp:rsid wsp:val=&quot;008907B2&quot;/&gt;&lt;wsp:rsid wsp:val=&quot;00890B03&quot;/&gt;&lt;wsp:rsid wsp:val=&quot;00890BCD&quot;/&gt;&lt;wsp:rsid wsp:val=&quot;00890D15&quot;/&gt;&lt;wsp:rsid wsp:val=&quot;00890EFE&quot;/&gt;&lt;wsp:rsid wsp:val=&quot;00890F04&quot;/&gt;&lt;wsp:rsid wsp:val=&quot;00890F2B&quot;/&gt;&lt;wsp:rsid wsp:val=&quot;008911A2&quot;/&gt;&lt;wsp:rsid wsp:val=&quot;0089129F&quot;/&gt;&lt;wsp:rsid wsp:val=&quot;00891C27&quot;/&gt;&lt;wsp:rsid wsp:val=&quot;00891F63&quot;/&gt;&lt;wsp:rsid wsp:val=&quot;008922DC&quot;/&gt;&lt;wsp:rsid wsp:val=&quot;008922DF&quot;/&gt;&lt;wsp:rsid wsp:val=&quot;00892357&quot;/&gt;&lt;wsp:rsid wsp:val=&quot;00892494&quot;/&gt;&lt;wsp:rsid wsp:val=&quot;00893024&quot;/&gt;&lt;wsp:rsid wsp:val=&quot;00893B3B&quot;/&gt;&lt;wsp:rsid wsp:val=&quot;00894304&quot;/&gt;&lt;wsp:rsid wsp:val=&quot;00894C16&quot;/&gt;&lt;wsp:rsid wsp:val=&quot;00894C3B&quot;/&gt;&lt;wsp:rsid wsp:val=&quot;00894D6C&quot;/&gt;&lt;wsp:rsid wsp:val=&quot;00894FEF&quot;/&gt;&lt;wsp:rsid wsp:val=&quot;008950EC&quot;/&gt;&lt;wsp:rsid wsp:val=&quot;00895243&quot;/&gt;&lt;wsp:rsid wsp:val=&quot;008953FF&quot;/&gt;&lt;wsp:rsid wsp:val=&quot;00895A0C&quot;/&gt;&lt;wsp:rsid wsp:val=&quot;008960B3&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245&quot;/&gt;&lt;wsp:rsid wsp:val=&quot;008B130E&quot;/&gt;&lt;wsp:rsid wsp:val=&quot;008B1651&quot;/&gt;&lt;wsp:rsid wsp:val=&quot;008B175A&quot;/&gt;&lt;wsp:rsid wsp:val=&quot;008B1B08&quot;/&gt;&lt;wsp:rsid wsp:val=&quot;008B1C8C&quot;/&gt;&lt;wsp:rsid wsp:val=&quot;008B1E55&quot;/&gt;&lt;wsp:rsid wsp:val=&quot;008B1EFF&quot;/&gt;&lt;wsp:rsid wsp:val=&quot;008B20E5&quot;/&gt;&lt;wsp:rsid wsp:val=&quot;008B21F5&quot;/&gt;&lt;wsp:rsid wsp:val=&quot;008B251D&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60E9&quot;/&gt;&lt;wsp:rsid wsp:val=&quot;008B60ED&quot;/&gt;&lt;wsp:rsid wsp:val=&quot;008B614C&quot;/&gt;&lt;wsp:rsid wsp:val=&quot;008B6E5C&quot;/&gt;&lt;wsp:rsid wsp:val=&quot;008B739E&quot;/&gt;&lt;wsp:rsid wsp:val=&quot;008B766A&quot;/&gt;&lt;wsp:rsid wsp:val=&quot;008B7A0E&quot;/&gt;&lt;wsp:rsid wsp:val=&quot;008B7BD4&quot;/&gt;&lt;wsp:rsid wsp:val=&quot;008B7E5B&quot;/&gt;&lt;wsp:rsid wsp:val=&quot;008B7F66&quot;/&gt;&lt;wsp:rsid wsp:val=&quot;008C022D&quot;/&gt;&lt;wsp:rsid wsp:val=&quot;008C0431&quot;/&gt;&lt;wsp:rsid wsp:val=&quot;008C0D78&quot;/&gt;&lt;wsp:rsid wsp:val=&quot;008C1ABE&quot;/&gt;&lt;wsp:rsid wsp:val=&quot;008C2426&quot;/&gt;&lt;wsp:rsid wsp:val=&quot;008C2453&quot;/&gt;&lt;wsp:rsid wsp:val=&quot;008C2608&quot;/&gt;&lt;wsp:rsid wsp:val=&quot;008C265E&quot;/&gt;&lt;wsp:rsid wsp:val=&quot;008C26B4&quot;/&gt;&lt;wsp:rsid wsp:val=&quot;008C28BA&quot;/&gt;&lt;wsp:rsid wsp:val=&quot;008C3240&quot;/&gt;&lt;wsp:rsid wsp:val=&quot;008C4188&quot;/&gt;&lt;wsp:rsid wsp:val=&quot;008C49D5&quot;/&gt;&lt;wsp:rsid wsp:val=&quot;008C4B47&quot;/&gt;&lt;wsp:rsid wsp:val=&quot;008C4DD1&quot;/&gt;&lt;wsp:rsid wsp:val=&quot;008C59D5&quot;/&gt;&lt;wsp:rsid wsp:val=&quot;008C5B10&quot;/&gt;&lt;wsp:rsid wsp:val=&quot;008C6276&quot;/&gt;&lt;wsp:rsid wsp:val=&quot;008C6337&quot;/&gt;&lt;wsp:rsid wsp:val=&quot;008C6345&quot;/&gt;&lt;wsp:rsid wsp:val=&quot;008C65A7&quot;/&gt;&lt;wsp:rsid wsp:val=&quot;008C6C7A&quot;/&gt;&lt;wsp:rsid wsp:val=&quot;008C6F4F&quot;/&gt;&lt;wsp:rsid wsp:val=&quot;008C74CC&quot;/&gt;&lt;wsp:rsid wsp:val=&quot;008C74F9&quot;/&gt;&lt;wsp:rsid wsp:val=&quot;008C75BB&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9D&quot;/&gt;&lt;wsp:rsid wsp:val=&quot;008D1D2C&quot;/&gt;&lt;wsp:rsid wsp:val=&quot;008D1E23&quot;/&gt;&lt;wsp:rsid wsp:val=&quot;008D2461&quot;/&gt;&lt;wsp:rsid wsp:val=&quot;008D2D60&quot;/&gt;&lt;wsp:rsid wsp:val=&quot;008D3208&quot;/&gt;&lt;wsp:rsid wsp:val=&quot;008D382D&quot;/&gt;&lt;wsp:rsid wsp:val=&quot;008D3E0C&quot;/&gt;&lt;wsp:rsid wsp:val=&quot;008D3F21&quot;/&gt;&lt;wsp:rsid wsp:val=&quot;008D40FF&quot;/&gt;&lt;wsp:rsid wsp:val=&quot;008D41F1&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F90&quot;/&gt;&lt;wsp:rsid wsp:val=&quot;008D72A4&quot;/&gt;&lt;wsp:rsid wsp:val=&quot;008D7378&quot;/&gt;&lt;wsp:rsid wsp:val=&quot;008D7554&quot;/&gt;&lt;wsp:rsid wsp:val=&quot;008D7615&quot;/&gt;&lt;wsp:rsid wsp:val=&quot;008D76A0&quot;/&gt;&lt;wsp:rsid wsp:val=&quot;008D78C3&quot;/&gt;&lt;wsp:rsid wsp:val=&quot;008D7ACD&quot;/&gt;&lt;wsp:rsid wsp:val=&quot;008D7BB4&quot;/&gt;&lt;wsp:rsid wsp:val=&quot;008D7DEB&quot;/&gt;&lt;wsp:rsid wsp:val=&quot;008E037E&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791&quot;/&gt;&lt;wsp:rsid wsp:val=&quot;008F0D2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6150&quot;/&gt;&lt;wsp:rsid wsp:val=&quot;008F6188&quot;/&gt;&lt;wsp:rsid wsp:val=&quot;008F6649&quot;/&gt;&lt;wsp:rsid wsp:val=&quot;008F6BB4&quot;/&gt;&lt;wsp:rsid wsp:val=&quot;008F6CD1&quot;/&gt;&lt;wsp:rsid wsp:val=&quot;008F7069&quot;/&gt;&lt;wsp:rsid wsp:val=&quot;008F74EA&quot;/&gt;&lt;wsp:rsid wsp:val=&quot;008F74E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7E4&quot;/&gt;&lt;wsp:rsid wsp:val=&quot;00902997&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6100&quot;/&gt;&lt;wsp:rsid wsp:val=&quot;009061A5&quot;/&gt;&lt;wsp:rsid wsp:val=&quot;009067B8&quot;/&gt;&lt;wsp:rsid wsp:val=&quot;00906EED&quot;/&gt;&lt;wsp:rsid wsp:val=&quot;00907071&quot;/&gt;&lt;wsp:rsid wsp:val=&quot;0090715C&quot;/&gt;&lt;wsp:rsid wsp:val=&quot;009108A7&quot;/&gt;&lt;wsp:rsid wsp:val=&quot;00910E0D&quot;/&gt;&lt;wsp:rsid wsp:val=&quot;00910ED6&quot;/&gt;&lt;wsp:rsid wsp:val=&quot;00911E1A&quot;/&gt;&lt;wsp:rsid wsp:val=&quot;009121EF&quot;/&gt;&lt;wsp:rsid wsp:val=&quot;009123B9&quot;/&gt;&lt;wsp:rsid wsp:val=&quot;00912531&quot;/&gt;&lt;wsp:rsid wsp:val=&quot;009138F9&quot;/&gt;&lt;wsp:rsid wsp:val=&quot;00913F4C&quot;/&gt;&lt;wsp:rsid wsp:val=&quot;00913F9C&quot;/&gt;&lt;wsp:rsid wsp:val=&quot;0091404B&quot;/&gt;&lt;wsp:rsid wsp:val=&quot;0091423A&quot;/&gt;&lt;wsp:rsid wsp:val=&quot;00914A5D&quot;/&gt;&lt;wsp:rsid wsp:val=&quot;00914B18&quot;/&gt;&lt;wsp:rsid wsp:val=&quot;00914F86&quot;/&gt;&lt;wsp:rsid wsp:val=&quot;00915032&quot;/&gt;&lt;wsp:rsid wsp:val=&quot;0091537E&quot;/&gt;&lt;wsp:rsid wsp:val=&quot;009154BD&quot;/&gt;&lt;wsp:rsid wsp:val=&quot;009154CF&quot;/&gt;&lt;wsp:rsid wsp:val=&quot;00915AB4&quot;/&gt;&lt;wsp:rsid wsp:val=&quot;00915F97&quot;/&gt;&lt;wsp:rsid wsp:val=&quot;0091610F&quot;/&gt;&lt;wsp:rsid wsp:val=&quot;009161BA&quot;/&gt;&lt;wsp:rsid wsp:val=&quot;00916827&quot;/&gt;&lt;wsp:rsid wsp:val=&quot;00920FE4&quot;/&gt;&lt;wsp:rsid wsp:val=&quot;00921140&quot;/&gt;&lt;wsp:rsid wsp:val=&quot;0092169A&quot;/&gt;&lt;wsp:rsid wsp:val=&quot;009216BF&quot;/&gt;&lt;wsp:rsid wsp:val=&quot;009218D2&quot;/&gt;&lt;wsp:rsid wsp:val=&quot;009219A7&quot;/&gt;&lt;wsp:rsid wsp:val=&quot;00921A74&quot;/&gt;&lt;wsp:rsid wsp:val=&quot;00921BB1&quot;/&gt;&lt;wsp:rsid wsp:val=&quot;00921C9F&quot;/&gt;&lt;wsp:rsid wsp:val=&quot;00921ED5&quot;/&gt;&lt;wsp:rsid wsp:val=&quot;00921FA1&quot;/&gt;&lt;wsp:rsid wsp:val=&quot;00922106&quot;/&gt;&lt;wsp:rsid wsp:val=&quot;009225B6&quot;/&gt;&lt;wsp:rsid wsp:val=&quot;0092286C&quot;/&gt;&lt;wsp:rsid wsp:val=&quot;00922C09&quot;/&gt;&lt;wsp:rsid wsp:val=&quot;00923151&quot;/&gt;&lt;wsp:rsid wsp:val=&quot;00923560&quot;/&gt;&lt;wsp:rsid wsp:val=&quot;00923883&quot;/&gt;&lt;wsp:rsid wsp:val=&quot;00923ABA&quot;/&gt;&lt;wsp:rsid wsp:val=&quot;00923EB5&quot;/&gt;&lt;wsp:rsid wsp:val=&quot;00923F1B&quot;/&gt;&lt;wsp:rsid wsp:val=&quot;00924108&quot;/&gt;&lt;wsp:rsid wsp:val=&quot;0092423D&quot;/&gt;&lt;wsp:rsid wsp:val=&quot;0092434B&quot;/&gt;&lt;wsp:rsid wsp:val=&quot;009247D8&quot;/&gt;&lt;wsp:rsid wsp:val=&quot;00924A7F&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1196&quot;/&gt;&lt;wsp:rsid wsp:val=&quot;0093135E&quot;/&gt;&lt;wsp:rsid wsp:val=&quot;009313ED&quot;/&gt;&lt;wsp:rsid wsp:val=&quot;0093161F&quot;/&gt;&lt;wsp:rsid wsp:val=&quot;0093195D&quot;/&gt;&lt;wsp:rsid wsp:val=&quot;00932109&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3128&quot;/&gt;&lt;wsp:rsid wsp:val=&quot;0094335F&quot;/&gt;&lt;wsp:rsid wsp:val=&quot;00943D04&quot;/&gt;&lt;wsp:rsid wsp:val=&quot;00943D09&quot;/&gt;&lt;wsp:rsid wsp:val=&quot;009440F3&quot;/&gt;&lt;wsp:rsid wsp:val=&quot;00944202&quot;/&gt;&lt;wsp:rsid wsp:val=&quot;00944335&quot;/&gt;&lt;wsp:rsid wsp:val=&quot;00944710&quot;/&gt;&lt;wsp:rsid wsp:val=&quot;0094480B&quot;/&gt;&lt;wsp:rsid wsp:val=&quot;00944AF4&quot;/&gt;&lt;wsp:rsid wsp:val=&quot;00944D54&quot;/&gt;&lt;wsp:rsid wsp:val=&quot;0094564D&quot;/&gt;&lt;wsp:rsid wsp:val=&quot;00945E49&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769&quot;/&gt;&lt;wsp:rsid wsp:val=&quot;00956B4A&quot;/&gt;&lt;wsp:rsid wsp:val=&quot;00957060&quot;/&gt;&lt;wsp:rsid wsp:val=&quot;009572DC&quot;/&gt;&lt;wsp:rsid wsp:val=&quot;00957478&quot;/&gt;&lt;wsp:rsid wsp:val=&quot;00957487&quot;/&gt;&lt;wsp:rsid wsp:val=&quot;00957656&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FF&quot;/&gt;&lt;wsp:rsid wsp:val=&quot;0096292B&quot;/&gt;&lt;wsp:rsid wsp:val=&quot;009629DE&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BA&quot;/&gt;&lt;wsp:rsid wsp:val=&quot;009739F8&quot;/&gt;&lt;wsp:rsid wsp:val=&quot;00973F29&quot;/&gt;&lt;wsp:rsid wsp:val=&quot;00974182&quot;/&gt;&lt;wsp:rsid wsp:val=&quot;009744FF&quot;/&gt;&lt;wsp:rsid wsp:val=&quot;00974520&quot;/&gt;&lt;wsp:rsid wsp:val=&quot;009746CB&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172B&quot;/&gt;&lt;wsp:rsid wsp:val=&quot;009817F9&quot;/&gt;&lt;wsp:rsid wsp:val=&quot;0098183B&quot;/&gt;&lt;wsp:rsid wsp:val=&quot;00981D4B&quot;/&gt;&lt;wsp:rsid wsp:val=&quot;009822AF&quot;/&gt;&lt;wsp:rsid wsp:val=&quot;009823A3&quot;/&gt;&lt;wsp:rsid wsp:val=&quot;00982AB4&quot;/&gt;&lt;wsp:rsid wsp:val=&quot;00982B3A&quot;/&gt;&lt;wsp:rsid wsp:val=&quot;00982E67&quot;/&gt;&lt;wsp:rsid wsp:val=&quot;00983061&quot;/&gt;&lt;wsp:rsid wsp:val=&quot;00983223&quot;/&gt;&lt;wsp:rsid wsp:val=&quot;009838CE&quot;/&gt;&lt;wsp:rsid wsp:val=&quot;00983C41&quot;/&gt;&lt;wsp:rsid wsp:val=&quot;00984206&quot;/&gt;&lt;wsp:rsid wsp:val=&quot;00984449&quot;/&gt;&lt;wsp:rsid wsp:val=&quot;00984E62&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2F3&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E5D&quot;/&gt;&lt;wsp:rsid wsp:val=&quot;009A3183&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127&quot;/&gt;&lt;wsp:rsid wsp:val=&quot;009A637B&quot;/&gt;&lt;wsp:rsid wsp:val=&quot;009A6456&quot;/&gt;&lt;wsp:rsid wsp:val=&quot;009A6513&quot;/&gt;&lt;wsp:rsid wsp:val=&quot;009A6770&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BB7&quot;/&gt;&lt;wsp:rsid wsp:val=&quot;009B7FFA&quot;/&gt;&lt;wsp:rsid wsp:val=&quot;009C00EF&quot;/&gt;&lt;wsp:rsid wsp:val=&quot;009C01D2&quot;/&gt;&lt;wsp:rsid wsp:val=&quot;009C080A&quot;/&gt;&lt;wsp:rsid wsp:val=&quot;009C098E&quot;/&gt;&lt;wsp:rsid wsp:val=&quot;009C0A96&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D12&quot;/&gt;&lt;wsp:rsid wsp:val=&quot;009C3D88&quot;/&gt;&lt;wsp:rsid wsp:val=&quot;009C40AD&quot;/&gt;&lt;wsp:rsid wsp:val=&quot;009C45A3&quot;/&gt;&lt;wsp:rsid wsp:val=&quot;009C4E6A&quot;/&gt;&lt;wsp:rsid wsp:val=&quot;009C4EF7&quot;/&gt;&lt;wsp:rsid wsp:val=&quot;009C520B&quot;/&gt;&lt;wsp:rsid wsp:val=&quot;009C52FB&quot;/&gt;&lt;wsp:rsid wsp:val=&quot;009C5538&quot;/&gt;&lt;wsp:rsid wsp:val=&quot;009C5785&quot;/&gt;&lt;wsp:rsid wsp:val=&quot;009C5874&quot;/&gt;&lt;wsp:rsid wsp:val=&quot;009C5BDA&quot;/&gt;&lt;wsp:rsid wsp:val=&quot;009C6768&quot;/&gt;&lt;wsp:rsid wsp:val=&quot;009C681F&quot;/&gt;&lt;wsp:rsid wsp:val=&quot;009C6894&quot;/&gt;&lt;wsp:rsid wsp:val=&quot;009C6B3B&quot;/&gt;&lt;wsp:rsid wsp:val=&quot;009C6B7B&quot;/&gt;&lt;wsp:rsid wsp:val=&quot;009C6CAA&quot;/&gt;&lt;wsp:rsid wsp:val=&quot;009C6E93&quot;/&gt;&lt;wsp:rsid wsp:val=&quot;009C7147&quot;/&gt;&lt;wsp:rsid wsp:val=&quot;009C7893&quot;/&gt;&lt;wsp:rsid wsp:val=&quot;009C7F47&quot;/&gt;&lt;wsp:rsid wsp:val=&quot;009C7FEB&quot;/&gt;&lt;wsp:rsid wsp:val=&quot;009D00B2&quot;/&gt;&lt;wsp:rsid wsp:val=&quot;009D0361&quot;/&gt;&lt;wsp:rsid wsp:val=&quot;009D0720&quot;/&gt;&lt;wsp:rsid wsp:val=&quot;009D079F&quot;/&gt;&lt;wsp:rsid wsp:val=&quot;009D0897&quot;/&gt;&lt;wsp:rsid wsp:val=&quot;009D09A8&quot;/&gt;&lt;wsp:rsid wsp:val=&quot;009D2118&quot;/&gt;&lt;wsp:rsid wsp:val=&quot;009D22EA&quot;/&gt;&lt;wsp:rsid wsp:val=&quot;009D264B&quot;/&gt;&lt;wsp:rsid wsp:val=&quot;009D280C&quot;/&gt;&lt;wsp:rsid wsp:val=&quot;009D2C43&quot;/&gt;&lt;wsp:rsid wsp:val=&quot;009D327E&quot;/&gt;&lt;wsp:rsid wsp:val=&quot;009D3C90&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3A5F&quot;/&gt;&lt;wsp:rsid wsp:val=&quot;009E457F&quot;/&gt;&lt;wsp:rsid wsp:val=&quot;009E5039&quot;/&gt;&lt;wsp:rsid wsp:val=&quot;009E532F&quot;/&gt;&lt;wsp:rsid wsp:val=&quot;009E5386&quot;/&gt;&lt;wsp:rsid wsp:val=&quot;009E53AA&quot;/&gt;&lt;wsp:rsid wsp:val=&quot;009E53D6&quot;/&gt;&lt;wsp:rsid wsp:val=&quot;009E5656&quot;/&gt;&lt;wsp:rsid wsp:val=&quot;009E5A6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05&quot;/&gt;&lt;wsp:rsid wsp:val=&quot;009F0C38&quot;/&gt;&lt;wsp:rsid wsp:val=&quot;009F0CD1&quot;/&gt;&lt;wsp:rsid wsp:val=&quot;009F1033&quot;/&gt;&lt;wsp:rsid wsp:val=&quot;009F187B&quot;/&gt;&lt;wsp:rsid wsp:val=&quot;009F1933&quot;/&gt;&lt;wsp:rsid wsp:val=&quot;009F2E7E&quot;/&gt;&lt;wsp:rsid wsp:val=&quot;009F3713&quot;/&gt;&lt;wsp:rsid wsp:val=&quot;009F3740&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267E&quot;/&gt;&lt;wsp:rsid wsp:val=&quot;00A02A7C&quot;/&gt;&lt;wsp:rsid wsp:val=&quot;00A02B26&quot;/&gt;&lt;wsp:rsid wsp:val=&quot;00A03255&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738B&quot;/&gt;&lt;wsp:rsid wsp:val=&quot;00A07654&quot;/&gt;&lt;wsp:rsid wsp:val=&quot;00A077DB&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D0&quot;/&gt;&lt;wsp:rsid wsp:val=&quot;00A14743&quot;/&gt;&lt;wsp:rsid wsp:val=&quot;00A14B5D&quot;/&gt;&lt;wsp:rsid wsp:val=&quot;00A152F7&quot;/&gt;&lt;wsp:rsid wsp:val=&quot;00A15521&quot;/&gt;&lt;wsp:rsid wsp:val=&quot;00A1562F&quot;/&gt;&lt;wsp:rsid wsp:val=&quot;00A157EC&quot;/&gt;&lt;wsp:rsid wsp:val=&quot;00A15800&quot;/&gt;&lt;wsp:rsid wsp:val=&quot;00A15ABD&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253&quot;/&gt;&lt;wsp:rsid wsp:val=&quot;00A2049C&quot;/&gt;&lt;wsp:rsid wsp:val=&quot;00A204ED&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6BE&quot;/&gt;&lt;wsp:rsid wsp:val=&quot;00A22D9C&quot;/&gt;&lt;wsp:rsid wsp:val=&quot;00A23921&quot;/&gt;&lt;wsp:rsid wsp:val=&quot;00A23DD8&quot;/&gt;&lt;wsp:rsid wsp:val=&quot;00A24079&quot;/&gt;&lt;wsp:rsid wsp:val=&quot;00A24150&quot;/&gt;&lt;wsp:rsid wsp:val=&quot;00A24701&quot;/&gt;&lt;wsp:rsid wsp:val=&quot;00A2470A&quot;/&gt;&lt;wsp:rsid wsp:val=&quot;00A2481C&quot;/&gt;&lt;wsp:rsid wsp:val=&quot;00A24CCF&quot;/&gt;&lt;wsp:rsid wsp:val=&quot;00A24D81&quot;/&gt;&lt;wsp:rsid wsp:val=&quot;00A25155&quot;/&gt;&lt;wsp:rsid wsp:val=&quot;00A2583E&quot;/&gt;&lt;wsp:rsid wsp:val=&quot;00A25A28&quot;/&gt;&lt;wsp:rsid wsp:val=&quot;00A25F8A&quot;/&gt;&lt;wsp:rsid wsp:val=&quot;00A261E4&quot;/&gt;&lt;wsp:rsid wsp:val=&quot;00A26883&quot;/&gt;&lt;wsp:rsid wsp:val=&quot;00A26CF7&quot;/&gt;&lt;wsp:rsid wsp:val=&quot;00A26D60&quot;/&gt;&lt;wsp:rsid wsp:val=&quot;00A26EE0&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D0&quot;/&gt;&lt;wsp:rsid wsp:val=&quot;00A351D0&quot;/&gt;&lt;wsp:rsid wsp:val=&quot;00A35735&quot;/&gt;&lt;wsp:rsid wsp:val=&quot;00A35A0B&quot;/&gt;&lt;wsp:rsid wsp:val=&quot;00A362CB&quot;/&gt;&lt;wsp:rsid wsp:val=&quot;00A36694&quot;/&gt;&lt;wsp:rsid wsp:val=&quot;00A36D80&quot;/&gt;&lt;wsp:rsid wsp:val=&quot;00A36DC8&quot;/&gt;&lt;wsp:rsid wsp:val=&quot;00A36F1E&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0AB&quot;/&gt;&lt;wsp:rsid wsp:val=&quot;00A4339C&quot;/&gt;&lt;wsp:rsid wsp:val=&quot;00A43666&quot;/&gt;&lt;wsp:rsid wsp:val=&quot;00A43A47&quot;/&gt;&lt;wsp:rsid wsp:val=&quot;00A43B7C&quot;/&gt;&lt;wsp:rsid wsp:val=&quot;00A43E26&quot;/&gt;&lt;wsp:rsid wsp:val=&quot;00A44882&quot;/&gt;&lt;wsp:rsid wsp:val=&quot;00A44AA5&quot;/&gt;&lt;wsp:rsid wsp:val=&quot;00A44B72&quot;/&gt;&lt;wsp:rsid wsp:val=&quot;00A44E28&quot;/&gt;&lt;wsp:rsid wsp:val=&quot;00A4570E&quot;/&gt;&lt;wsp:rsid wsp:val=&quot;00A45A3B&quot;/&gt;&lt;wsp:rsid wsp:val=&quot;00A45B1A&quot;/&gt;&lt;wsp:rsid wsp:val=&quot;00A46FAD&quot;/&gt;&lt;wsp:rsid wsp:val=&quot;00A470ED&quot;/&gt;&lt;wsp:rsid wsp:val=&quot;00A47218&quot;/&gt;&lt;wsp:rsid wsp:val=&quot;00A47391&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11FB&quot;/&gt;&lt;wsp:rsid wsp:val=&quot;00A514EB&quot;/&gt;&lt;wsp:rsid wsp:val=&quot;00A51BC1&quot;/&gt;&lt;wsp:rsid wsp:val=&quot;00A521E0&quot;/&gt;&lt;wsp:rsid wsp:val=&quot;00A52B0A&quot;/&gt;&lt;wsp:rsid wsp:val=&quot;00A52C94&quot;/&gt;&lt;wsp:rsid wsp:val=&quot;00A52D1E&quot;/&gt;&lt;wsp:rsid wsp:val=&quot;00A54492&quot;/&gt;&lt;wsp:rsid wsp:val=&quot;00A544BF&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4E5&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3&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354&quot;/&gt;&lt;wsp:rsid wsp:val=&quot;00A65589&quot;/&gt;&lt;wsp:rsid wsp:val=&quot;00A657CF&quot;/&gt;&lt;wsp:rsid wsp:val=&quot;00A65BE3&quot;/&gt;&lt;wsp:rsid wsp:val=&quot;00A65FBF&quot;/&gt;&lt;wsp:rsid wsp:val=&quot;00A66089&quot;/&gt;&lt;wsp:rsid wsp:val=&quot;00A6681D&quot;/&gt;&lt;wsp:rsid wsp:val=&quot;00A66A5A&quot;/&gt;&lt;wsp:rsid wsp:val=&quot;00A6736A&quot;/&gt;&lt;wsp:rsid wsp:val=&quot;00A677C1&quot;/&gt;&lt;wsp:rsid wsp:val=&quot;00A67A8E&quot;/&gt;&lt;wsp:rsid wsp:val=&quot;00A67AC6&quot;/&gt;&lt;wsp:rsid wsp:val=&quot;00A67AFD&quot;/&gt;&lt;wsp:rsid wsp:val=&quot;00A67EF1&quot;/&gt;&lt;wsp:rsid wsp:val=&quot;00A7001C&quot;/&gt;&lt;wsp:rsid wsp:val=&quot;00A70A35&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212&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1AD&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E2&quot;/&gt;&lt;wsp:rsid wsp:val=&quot;00A85FFF&quot;/&gt;&lt;wsp:rsid wsp:val=&quot;00A8665A&quot;/&gt;&lt;wsp:rsid wsp:val=&quot;00A869B4&quot;/&gt;&lt;wsp:rsid wsp:val=&quot;00A86ACD&quot;/&gt;&lt;wsp:rsid wsp:val=&quot;00A86AE7&quot;/&gt;&lt;wsp:rsid wsp:val=&quot;00A86D23&quot;/&gt;&lt;wsp:rsid wsp:val=&quot;00A86FEF&quot;/&gt;&lt;wsp:rsid wsp:val=&quot;00A87482&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70&quot;/&gt;&lt;wsp:rsid wsp:val=&quot;00A9505F&quot;/&gt;&lt;wsp:rsid wsp:val=&quot;00A9526D&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550&quot;/&gt;&lt;wsp:rsid wsp:val=&quot;00AA0ABC&quot;/&gt;&lt;wsp:rsid wsp:val=&quot;00AA1250&quot;/&gt;&lt;wsp:rsid wsp:val=&quot;00AA158B&quot;/&gt;&lt;wsp:rsid wsp:val=&quot;00AA1D12&quot;/&gt;&lt;wsp:rsid wsp:val=&quot;00AA1DD6&quot;/&gt;&lt;wsp:rsid wsp:val=&quot;00AA1EEC&quot;/&gt;&lt;wsp:rsid wsp:val=&quot;00AA210C&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B68&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3BA&quot;/&gt;&lt;wsp:rsid wsp:val=&quot;00AB57AD&quot;/&gt;&lt;wsp:rsid wsp:val=&quot;00AB583A&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0E4B&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64F&quot;/&gt;&lt;wsp:rsid wsp:val=&quot;00AD0EAA&quot;/&gt;&lt;wsp:rsid wsp:val=&quot;00AD12BD&quot;/&gt;&lt;wsp:rsid wsp:val=&quot;00AD13B2&quot;/&gt;&lt;wsp:rsid wsp:val=&quot;00AD163D&quot;/&gt;&lt;wsp:rsid wsp:val=&quot;00AD1B19&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2F7F&quot;/&gt;&lt;wsp:rsid wsp:val=&quot;00AD3042&quot;/&gt;&lt;wsp:rsid wsp:val=&quot;00AD3047&quot;/&gt;&lt;wsp:rsid wsp:val=&quot;00AD33C3&quot;/&gt;&lt;wsp:rsid wsp:val=&quot;00AD34A1&quot;/&gt;&lt;wsp:rsid wsp:val=&quot;00AD3BEC&quot;/&gt;&lt;wsp:rsid wsp:val=&quot;00AD48F9&quot;/&gt;&lt;wsp:rsid wsp:val=&quot;00AD514B&quot;/&gt;&lt;wsp:rsid wsp:val=&quot;00AD5542&quot;/&gt;&lt;wsp:rsid wsp:val=&quot;00AD567D&quot;/&gt;&lt;wsp:rsid wsp:val=&quot;00AD5930&quot;/&gt;&lt;wsp:rsid wsp:val=&quot;00AD5B1B&quot;/&gt;&lt;wsp:rsid wsp:val=&quot;00AD5F5A&quot;/&gt;&lt;wsp:rsid wsp:val=&quot;00AD6C7F&quot;/&gt;&lt;wsp:rsid wsp:val=&quot;00AD70C9&quot;/&gt;&lt;wsp:rsid wsp:val=&quot;00AD732B&quot;/&gt;&lt;wsp:rsid wsp:val=&quot;00AD75A6&quot;/&gt;&lt;wsp:rsid wsp:val=&quot;00AD7927&quot;/&gt;&lt;wsp:rsid wsp:val=&quot;00AD7B75&quot;/&gt;&lt;wsp:rsid wsp:val=&quot;00AD7CD8&quot;/&gt;&lt;wsp:rsid wsp:val=&quot;00AE075A&quot;/&gt;&lt;wsp:rsid wsp:val=&quot;00AE0794&quot;/&gt;&lt;wsp:rsid wsp:val=&quot;00AE0D23&quot;/&gt;&lt;wsp:rsid wsp:val=&quot;00AE0E9E&quot;/&gt;&lt;wsp:rsid wsp:val=&quot;00AE1418&quot;/&gt;&lt;wsp:rsid wsp:val=&quot;00AE14B7&quot;/&gt;&lt;wsp:rsid wsp:val=&quot;00AE171A&quot;/&gt;&lt;wsp:rsid wsp:val=&quot;00AE186D&quot;/&gt;&lt;wsp:rsid wsp:val=&quot;00AE1C33&quot;/&gt;&lt;wsp:rsid wsp:val=&quot;00AE2205&quot;/&gt;&lt;wsp:rsid wsp:val=&quot;00AE232B&quot;/&gt;&lt;wsp:rsid wsp:val=&quot;00AE29B5&quot;/&gt;&lt;wsp:rsid wsp:val=&quot;00AE2BFE&quot;/&gt;&lt;wsp:rsid wsp:val=&quot;00AE3004&quot;/&gt;&lt;wsp:rsid wsp:val=&quot;00AE31BA&quot;/&gt;&lt;wsp:rsid wsp:val=&quot;00AE32B3&quot;/&gt;&lt;wsp:rsid wsp:val=&quot;00AE34B9&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4F45&quot;/&gt;&lt;wsp:rsid wsp:val=&quot;00AE552C&quot;/&gt;&lt;wsp:rsid wsp:val=&quot;00AE567B&quot;/&gt;&lt;wsp:rsid wsp:val=&quot;00AE5749&quot;/&gt;&lt;wsp:rsid wsp:val=&quot;00AE5E95&quot;/&gt;&lt;wsp:rsid wsp:val=&quot;00AE6271&quot;/&gt;&lt;wsp:rsid wsp:val=&quot;00AE62C7&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992&quot;/&gt;&lt;wsp:rsid wsp:val=&quot;00AE7E0E&quot;/&gt;&lt;wsp:rsid wsp:val=&quot;00AF0801&quot;/&gt;&lt;wsp:rsid wsp:val=&quot;00AF0C77&quot;/&gt;&lt;wsp:rsid wsp:val=&quot;00AF109F&quot;/&gt;&lt;wsp:rsid wsp:val=&quot;00AF13DC&quot;/&gt;&lt;wsp:rsid wsp:val=&quot;00AF1414&quot;/&gt;&lt;wsp:rsid wsp:val=&quot;00AF26BE&quot;/&gt;&lt;wsp:rsid wsp:val=&quot;00AF28B0&quot;/&gt;&lt;wsp:rsid wsp:val=&quot;00AF2D55&quot;/&gt;&lt;wsp:rsid wsp:val=&quot;00AF2DED&quot;/&gt;&lt;wsp:rsid wsp:val=&quot;00AF2E7C&quot;/&gt;&lt;wsp:rsid wsp:val=&quot;00AF377C&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49&quot;/&gt;&lt;wsp:rsid wsp:val=&quot;00AF5A90&quot;/&gt;&lt;wsp:rsid wsp:val=&quot;00AF5B9F&quot;/&gt;&lt;wsp:rsid wsp:val=&quot;00AF5E03&quot;/&gt;&lt;wsp:rsid wsp:val=&quot;00AF5F78&quot;/&gt;&lt;wsp:rsid wsp:val=&quot;00AF5FC2&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D26&quot;/&gt;&lt;wsp:rsid wsp:val=&quot;00B03E1C&quot;/&gt;&lt;wsp:rsid wsp:val=&quot;00B04D36&quot;/&gt;&lt;wsp:rsid wsp:val=&quot;00B04F11&quot;/&gt;&lt;wsp:rsid wsp:val=&quot;00B052E4&quot;/&gt;&lt;wsp:rsid wsp:val=&quot;00B054CE&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EE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CCB&quot;/&gt;&lt;wsp:rsid wsp:val=&quot;00B16E3A&quot;/&gt;&lt;wsp:rsid wsp:val=&quot;00B16F4E&quot;/&gt;&lt;wsp:rsid wsp:val=&quot;00B1736C&quot;/&gt;&lt;wsp:rsid wsp:val=&quot;00B175EA&quot;/&gt;&lt;wsp:rsid wsp:val=&quot;00B17744&quot;/&gt;&lt;wsp:rsid wsp:val=&quot;00B17853&quot;/&gt;&lt;wsp:rsid wsp:val=&quot;00B20057&quot;/&gt;&lt;wsp:rsid wsp:val=&quot;00B20075&quot;/&gt;&lt;wsp:rsid wsp:val=&quot;00B2043A&quot;/&gt;&lt;wsp:rsid wsp:val=&quot;00B206FB&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33A9&quot;/&gt;&lt;wsp:rsid wsp:val=&quot;00B239CC&quot;/&gt;&lt;wsp:rsid wsp:val=&quot;00B23A73&quot;/&gt;&lt;wsp:rsid wsp:val=&quot;00B24059&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D8A&quot;/&gt;&lt;wsp:rsid wsp:val=&quot;00B30F29&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4CFB&quot;/&gt;&lt;wsp:rsid wsp:val=&quot;00B3511C&quot;/&gt;&lt;wsp:rsid wsp:val=&quot;00B3539A&quot;/&gt;&lt;wsp:rsid wsp:val=&quot;00B35620&quot;/&gt;&lt;wsp:rsid wsp:val=&quot;00B35643&quot;/&gt;&lt;wsp:rsid wsp:val=&quot;00B35CB3&quot;/&gt;&lt;wsp:rsid wsp:val=&quot;00B35F8E&quot;/&gt;&lt;wsp:rsid wsp:val=&quot;00B36AB2&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B2&quot;/&gt;&lt;wsp:rsid wsp:val=&quot;00B40BF1&quot;/&gt;&lt;wsp:rsid wsp:val=&quot;00B40D73&quot;/&gt;&lt;wsp:rsid wsp:val=&quot;00B411A3&quot;/&gt;&lt;wsp:rsid wsp:val=&quot;00B412CB&quot;/&gt;&lt;wsp:rsid wsp:val=&quot;00B41351&quot;/&gt;&lt;wsp:rsid wsp:val=&quot;00B415EF&quot;/&gt;&lt;wsp:rsid wsp:val=&quot;00B41B34&quot;/&gt;&lt;wsp:rsid wsp:val=&quot;00B41C34&quot;/&gt;&lt;wsp:rsid wsp:val=&quot;00B427E4&quot;/&gt;&lt;wsp:rsid wsp:val=&quot;00B42879&quot;/&gt;&lt;wsp:rsid wsp:val=&quot;00B428F3&quot;/&gt;&lt;wsp:rsid wsp:val=&quot;00B42B9A&quot;/&gt;&lt;wsp:rsid wsp:val=&quot;00B42C35&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1BC&quot;/&gt;&lt;wsp:rsid wsp:val=&quot;00B443C5&quot;/&gt;&lt;wsp:rsid wsp:val=&quot;00B4472F&quot;/&gt;&lt;wsp:rsid wsp:val=&quot;00B4485B&quot;/&gt;&lt;wsp:rsid wsp:val=&quot;00B45029&quot;/&gt;&lt;wsp:rsid wsp:val=&quot;00B45878&quot;/&gt;&lt;wsp:rsid wsp:val=&quot;00B45A61&quot;/&gt;&lt;wsp:rsid wsp:val=&quot;00B460AA&quot;/&gt;&lt;wsp:rsid wsp:val=&quot;00B462D6&quot;/&gt;&lt;wsp:rsid wsp:val=&quot;00B46BBB&quot;/&gt;&lt;wsp:rsid wsp:val=&quot;00B46F57&quot;/&gt;&lt;wsp:rsid wsp:val=&quot;00B47784&quot;/&gt;&lt;wsp:rsid wsp:val=&quot;00B4783F&quot;/&gt;&lt;wsp:rsid wsp:val=&quot;00B47CEF&quot;/&gt;&lt;wsp:rsid wsp:val=&quot;00B47DDC&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559&quot;/&gt;&lt;wsp:rsid wsp:val=&quot;00B52646&quot;/&gt;&lt;wsp:rsid wsp:val=&quot;00B529F2&quot;/&gt;&lt;wsp:rsid wsp:val=&quot;00B52AAD&quot;/&gt;&lt;wsp:rsid wsp:val=&quot;00B530BA&quot;/&gt;&lt;wsp:rsid wsp:val=&quot;00B531B2&quot;/&gt;&lt;wsp:rsid wsp:val=&quot;00B53630&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A18&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52B0&quot;/&gt;&lt;wsp:rsid wsp:val=&quot;00B657B5&quot;/&gt;&lt;wsp:rsid wsp:val=&quot;00B65D1C&quot;/&gt;&lt;wsp:rsid wsp:val=&quot;00B65E9D&quot;/&gt;&lt;wsp:rsid wsp:val=&quot;00B660F5&quot;/&gt;&lt;wsp:rsid wsp:val=&quot;00B664EC&quot;/&gt;&lt;wsp:rsid wsp:val=&quot;00B66801&quot;/&gt;&lt;wsp:rsid wsp:val=&quot;00B672F3&quot;/&gt;&lt;wsp:rsid wsp:val=&quot;00B6796C&quot;/&gt;&lt;wsp:rsid wsp:val=&quot;00B67B2B&quot;/&gt;&lt;wsp:rsid wsp:val=&quot;00B67E89&quot;/&gt;&lt;wsp:rsid wsp:val=&quot;00B70333&quot;/&gt;&lt;wsp:rsid wsp:val=&quot;00B70A49&quot;/&gt;&lt;wsp:rsid wsp:val=&quot;00B70B3D&quot;/&gt;&lt;wsp:rsid wsp:val=&quot;00B70DDA&quot;/&gt;&lt;wsp:rsid wsp:val=&quot;00B70EDB&quot;/&gt;&lt;wsp:rsid wsp:val=&quot;00B71A5D&quot;/&gt;&lt;wsp:rsid wsp:val=&quot;00B72184&quot;/&gt;&lt;wsp:rsid wsp:val=&quot;00B7273B&quot;/&gt;&lt;wsp:rsid wsp:val=&quot;00B727B8&quot;/&gt;&lt;wsp:rsid wsp:val=&quot;00B72964&quot;/&gt;&lt;wsp:rsid wsp:val=&quot;00B73259&quot;/&gt;&lt;wsp:rsid wsp:val=&quot;00B73453&quot;/&gt;&lt;wsp:rsid wsp:val=&quot;00B737C7&quot;/&gt;&lt;wsp:rsid wsp:val=&quot;00B73801&quot;/&gt;&lt;wsp:rsid wsp:val=&quot;00B73B68&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36B&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B55&quot;/&gt;&lt;wsp:rsid wsp:val=&quot;00B93C36&quot;/&gt;&lt;wsp:rsid wsp:val=&quot;00B94054&quot;/&gt;&lt;wsp:rsid wsp:val=&quot;00B94253&quot;/&gt;&lt;wsp:rsid wsp:val=&quot;00B9436E&quot;/&gt;&lt;wsp:rsid wsp:val=&quot;00B94506&quot;/&gt;&lt;wsp:rsid wsp:val=&quot;00B94D3F&quot;/&gt;&lt;wsp:rsid wsp:val=&quot;00B950E8&quot;/&gt;&lt;wsp:rsid wsp:val=&quot;00B95242&quot;/&gt;&lt;wsp:rsid wsp:val=&quot;00B95305&quot;/&gt;&lt;wsp:rsid wsp:val=&quot;00B954FC&quot;/&gt;&lt;wsp:rsid wsp:val=&quot;00B9561D&quot;/&gt;&lt;wsp:rsid wsp:val=&quot;00B958BA&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C97&quot;/&gt;&lt;wsp:rsid wsp:val=&quot;00BA5EFB&quot;/&gt;&lt;wsp:rsid wsp:val=&quot;00BA6282&quot;/&gt;&lt;wsp:rsid wsp:val=&quot;00BA659A&quot;/&gt;&lt;wsp:rsid wsp:val=&quot;00BA68C1&quot;/&gt;&lt;wsp:rsid wsp:val=&quot;00BA6CFD&quot;/&gt;&lt;wsp:rsid wsp:val=&quot;00BA7339&quot;/&gt;&lt;wsp:rsid wsp:val=&quot;00BA73C4&quot;/&gt;&lt;wsp:rsid wsp:val=&quot;00BA7423&quot;/&gt;&lt;wsp:rsid wsp:val=&quot;00BA7541&quot;/&gt;&lt;wsp:rsid wsp:val=&quot;00BA7688&quot;/&gt;&lt;wsp:rsid wsp:val=&quot;00BA7E99&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966&quot;/&gt;&lt;wsp:rsid wsp:val=&quot;00BB1B24&quot;/&gt;&lt;wsp:rsid wsp:val=&quot;00BB1C4F&quot;/&gt;&lt;wsp:rsid wsp:val=&quot;00BB1D50&quot;/&gt;&lt;wsp:rsid wsp:val=&quot;00BB225D&quot;/&gt;&lt;wsp:rsid wsp:val=&quot;00BB26CC&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5321&quot;/&gt;&lt;wsp:rsid wsp:val=&quot;00BB55E4&quot;/&gt;&lt;wsp:rsid wsp:val=&quot;00BB56F2&quot;/&gt;&lt;wsp:rsid wsp:val=&quot;00BB56F3&quot;/&gt;&lt;wsp:rsid wsp:val=&quot;00BB58A7&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DA3&quot;/&gt;&lt;wsp:rsid wsp:val=&quot;00BC16BF&quot;/&gt;&lt;wsp:rsid wsp:val=&quot;00BC17BC&quot;/&gt;&lt;wsp:rsid wsp:val=&quot;00BC18B2&quot;/&gt;&lt;wsp:rsid wsp:val=&quot;00BC1A03&quot;/&gt;&lt;wsp:rsid wsp:val=&quot;00BC1A99&quot;/&gt;&lt;wsp:rsid wsp:val=&quot;00BC1CDD&quot;/&gt;&lt;wsp:rsid wsp:val=&quot;00BC201A&quot;/&gt;&lt;wsp:rsid wsp:val=&quot;00BC2125&quot;/&gt;&lt;wsp:rsid wsp:val=&quot;00BC27E0&quot;/&gt;&lt;wsp:rsid wsp:val=&quot;00BC2BC7&quot;/&gt;&lt;wsp:rsid wsp:val=&quot;00BC2F45&quot;/&gt;&lt;wsp:rsid wsp:val=&quot;00BC321B&quot;/&gt;&lt;wsp:rsid wsp:val=&quot;00BC344E&quot;/&gt;&lt;wsp:rsid wsp:val=&quot;00BC38B8&quot;/&gt;&lt;wsp:rsid wsp:val=&quot;00BC3B16&quot;/&gt;&lt;wsp:rsid wsp:val=&quot;00BC3CF8&quot;/&gt;&lt;wsp:rsid wsp:val=&quot;00BC3FE8&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F10&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6A38&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EA0&quot;/&gt;&lt;wsp:rsid wsp:val=&quot;00BE403F&quot;/&gt;&lt;wsp:rsid wsp:val=&quot;00BE44A3&quot;/&gt;&lt;wsp:rsid wsp:val=&quot;00BE475F&quot;/&gt;&lt;wsp:rsid wsp:val=&quot;00BE5171&quot;/&gt;&lt;wsp:rsid wsp:val=&quot;00BE5519&quot;/&gt;&lt;wsp:rsid wsp:val=&quot;00BE57B1&quot;/&gt;&lt;wsp:rsid wsp:val=&quot;00BE5813&quot;/&gt;&lt;wsp:rsid wsp:val=&quot;00BE63D5&quot;/&gt;&lt;wsp:rsid wsp:val=&quot;00BE65B3&quot;/&gt;&lt;wsp:rsid wsp:val=&quot;00BE7501&quot;/&gt;&lt;wsp:rsid wsp:val=&quot;00BE7B27&quot;/&gt;&lt;wsp:rsid wsp:val=&quot;00BE7BF8&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72&quot;/&gt;&lt;wsp:rsid wsp:val=&quot;00BF2817&quot;/&gt;&lt;wsp:rsid wsp:val=&quot;00BF28A5&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879&quot;/&gt;&lt;wsp:rsid wsp:val=&quot;00BF6C19&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84F&quot;/&gt;&lt;wsp:rsid wsp:val=&quot;00C039B6&quot;/&gt;&lt;wsp:rsid wsp:val=&quot;00C03B7B&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6E05&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114F&quot;/&gt;&lt;wsp:rsid wsp:val=&quot;00C11183&quot;/&gt;&lt;wsp:rsid wsp:val=&quot;00C11197&quot;/&gt;&lt;wsp:rsid wsp:val=&quot;00C1120D&quot;/&gt;&lt;wsp:rsid wsp:val=&quot;00C11C33&quot;/&gt;&lt;wsp:rsid wsp:val=&quot;00C11C73&quot;/&gt;&lt;wsp:rsid wsp:val=&quot;00C11FE5&quot;/&gt;&lt;wsp:rsid wsp:val=&quot;00C11FF6&quot;/&gt;&lt;wsp:rsid wsp:val=&quot;00C1286D&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BE8&quot;/&gt;&lt;wsp:rsid wsp:val=&quot;00C15135&quot;/&gt;&lt;wsp:rsid wsp:val=&quot;00C15595&quot;/&gt;&lt;wsp:rsid wsp:val=&quot;00C1595F&quot;/&gt;&lt;wsp:rsid wsp:val=&quot;00C159ED&quot;/&gt;&lt;wsp:rsid wsp:val=&quot;00C1662C&quot;/&gt;&lt;wsp:rsid wsp:val=&quot;00C16B93&quot;/&gt;&lt;wsp:rsid wsp:val=&quot;00C16FCA&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B1D&quot;/&gt;&lt;wsp:rsid wsp:val=&quot;00C21C53&quot;/&gt;&lt;wsp:rsid wsp:val=&quot;00C222CF&quot;/&gt;&lt;wsp:rsid wsp:val=&quot;00C232DD&quot;/&gt;&lt;wsp:rsid wsp:val=&quot;00C23989&quot;/&gt;&lt;wsp:rsid wsp:val=&quot;00C23E92&quot;/&gt;&lt;wsp:rsid wsp:val=&quot;00C2423A&quot;/&gt;&lt;wsp:rsid wsp:val=&quot;00C24781&quot;/&gt;&lt;wsp:rsid wsp:val=&quot;00C24CA2&quot;/&gt;&lt;wsp:rsid wsp:val=&quot;00C24EE5&quot;/&gt;&lt;wsp:rsid wsp:val=&quot;00C24F74&quot;/&gt;&lt;wsp:rsid wsp:val=&quot;00C250CF&quot;/&gt;&lt;wsp:rsid wsp:val=&quot;00C2544D&quot;/&gt;&lt;wsp:rsid wsp:val=&quot;00C25B9D&quot;/&gt;&lt;wsp:rsid wsp:val=&quot;00C25D3A&quot;/&gt;&lt;wsp:rsid wsp:val=&quot;00C26181&quot;/&gt;&lt;wsp:rsid wsp:val=&quot;00C263AE&quot;/&gt;&lt;wsp:rsid wsp:val=&quot;00C26871&quot;/&gt;&lt;wsp:rsid wsp:val=&quot;00C2695A&quot;/&gt;&lt;wsp:rsid wsp:val=&quot;00C2716B&quot;/&gt;&lt;wsp:rsid wsp:val=&quot;00C274BE&quot;/&gt;&lt;wsp:rsid wsp:val=&quot;00C307FA&quot;/&gt;&lt;wsp:rsid wsp:val=&quot;00C30D3F&quot;/&gt;&lt;wsp:rsid wsp:val=&quot;00C30DAA&quot;/&gt;&lt;wsp:rsid wsp:val=&quot;00C30F1F&quot;/&gt;&lt;wsp:rsid wsp:val=&quot;00C30F8E&quot;/&gt;&lt;wsp:rsid wsp:val=&quot;00C30FB5&quot;/&gt;&lt;wsp:rsid wsp:val=&quot;00C30FB7&quot;/&gt;&lt;wsp:rsid wsp:val=&quot;00C31089&quot;/&gt;&lt;wsp:rsid wsp:val=&quot;00C311C9&quot;/&gt;&lt;wsp:rsid wsp:val=&quot;00C31206&quot;/&gt;&lt;wsp:rsid wsp:val=&quot;00C31237&quot;/&gt;&lt;wsp:rsid wsp:val=&quot;00C314DF&quot;/&gt;&lt;wsp:rsid wsp:val=&quot;00C3175A&quot;/&gt;&lt;wsp:rsid wsp:val=&quot;00C31895&quot;/&gt;&lt;wsp:rsid wsp:val=&quot;00C319A2&quot;/&gt;&lt;wsp:rsid wsp:val=&quot;00C31DDA&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B77&quot;/&gt;&lt;wsp:rsid wsp:val=&quot;00C35D4F&quot;/&gt;&lt;wsp:rsid wsp:val=&quot;00C36DAD&quot;/&gt;&lt;wsp:rsid wsp:val=&quot;00C37050&quot;/&gt;&lt;wsp:rsid wsp:val=&quot;00C37493&quot;/&gt;&lt;wsp:rsid wsp:val=&quot;00C37984&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5AC&quot;/&gt;&lt;wsp:rsid wsp:val=&quot;00C42784&quot;/&gt;&lt;wsp:rsid wsp:val=&quot;00C429E1&quot;/&gt;&lt;wsp:rsid wsp:val=&quot;00C42BA4&quot;/&gt;&lt;wsp:rsid wsp:val=&quot;00C43421&quot;/&gt;&lt;wsp:rsid wsp:val=&quot;00C439F0&quot;/&gt;&lt;wsp:rsid wsp:val=&quot;00C43CE7&quot;/&gt;&lt;wsp:rsid wsp:val=&quot;00C44189&quot;/&gt;&lt;wsp:rsid wsp:val=&quot;00C4464F&quot;/&gt;&lt;wsp:rsid wsp:val=&quot;00C447FB&quot;/&gt;&lt;wsp:rsid wsp:val=&quot;00C44962&quot;/&gt;&lt;wsp:rsid wsp:val=&quot;00C44ADA&quot;/&gt;&lt;wsp:rsid wsp:val=&quot;00C4522A&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C62&quot;/&gt;&lt;wsp:rsid wsp:val=&quot;00C55ADC&quot;/&gt;&lt;wsp:rsid wsp:val=&quot;00C55B02&quot;/&gt;&lt;wsp:rsid wsp:val=&quot;00C56282&quot;/&gt;&lt;wsp:rsid wsp:val=&quot;00C5638E&quot;/&gt;&lt;wsp:rsid wsp:val=&quot;00C56918&quot;/&gt;&lt;wsp:rsid wsp:val=&quot;00C569CA&quot;/&gt;&lt;wsp:rsid wsp:val=&quot;00C56A29&quot;/&gt;&lt;wsp:rsid wsp:val=&quot;00C5707E&quot;/&gt;&lt;wsp:rsid wsp:val=&quot;00C5718B&quot;/&gt;&lt;wsp:rsid wsp:val=&quot;00C57C29&quot;/&gt;&lt;wsp:rsid wsp:val=&quot;00C57CC6&quot;/&gt;&lt;wsp:rsid wsp:val=&quot;00C601EB&quot;/&gt;&lt;wsp:rsid wsp:val=&quot;00C60EC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68E&quot;/&gt;&lt;wsp:rsid wsp:val=&quot;00C64376&quot;/&gt;&lt;wsp:rsid wsp:val=&quot;00C64626&quot;/&gt;&lt;wsp:rsid wsp:val=&quot;00C646FA&quot;/&gt;&lt;wsp:rsid wsp:val=&quot;00C64849&quot;/&gt;&lt;wsp:rsid wsp:val=&quot;00C64EDC&quot;/&gt;&lt;wsp:rsid wsp:val=&quot;00C658B2&quot;/&gt;&lt;wsp:rsid wsp:val=&quot;00C659D7&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40D&quot;/&gt;&lt;wsp:rsid wsp:val=&quot;00C70B8C&quot;/&gt;&lt;wsp:rsid wsp:val=&quot;00C712FF&quot;/&gt;&lt;wsp:rsid wsp:val=&quot;00C71468&quot;/&gt;&lt;wsp:rsid wsp:val=&quot;00C723AF&quot;/&gt;&lt;wsp:rsid wsp:val=&quot;00C7251B&quot;/&gt;&lt;wsp:rsid wsp:val=&quot;00C72EF5&quot;/&gt;&lt;wsp:rsid wsp:val=&quot;00C73224&quot;/&gt;&lt;wsp:rsid wsp:val=&quot;00C732C5&quot;/&gt;&lt;wsp:rsid wsp:val=&quot;00C7357D&quot;/&gt;&lt;wsp:rsid wsp:val=&quot;00C740FD&quot;/&gt;&lt;wsp:rsid wsp:val=&quot;00C74157&quot;/&gt;&lt;wsp:rsid wsp:val=&quot;00C7448E&quot;/&gt;&lt;wsp:rsid wsp:val=&quot;00C74531&quot;/&gt;&lt;wsp:rsid wsp:val=&quot;00C748E2&quot;/&gt;&lt;wsp:rsid wsp:val=&quot;00C75004&quot;/&gt;&lt;wsp:rsid wsp:val=&quot;00C755BC&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816&quot;/&gt;&lt;wsp:rsid wsp:val=&quot;00C76A56&quot;/&gt;&lt;wsp:rsid wsp:val=&quot;00C76A6B&quot;/&gt;&lt;wsp:rsid wsp:val=&quot;00C7731D&quot;/&gt;&lt;wsp:rsid wsp:val=&quot;00C775EF&quot;/&gt;&lt;wsp:rsid wsp:val=&quot;00C7799E&quot;/&gt;&lt;wsp:rsid wsp:val=&quot;00C77DF7&quot;/&gt;&lt;wsp:rsid wsp:val=&quot;00C80547&quot;/&gt;&lt;wsp:rsid wsp:val=&quot;00C80FD1&quot;/&gt;&lt;wsp:rsid wsp:val=&quot;00C8123B&quot;/&gt;&lt;wsp:rsid wsp:val=&quot;00C8198E&quot;/&gt;&lt;wsp:rsid wsp:val=&quot;00C81B30&quot;/&gt;&lt;wsp:rsid wsp:val=&quot;00C82387&quot;/&gt;&lt;wsp:rsid wsp:val=&quot;00C8312D&quot;/&gt;&lt;wsp:rsid wsp:val=&quot;00C83E22&quot;/&gt;&lt;wsp:rsid wsp:val=&quot;00C842A1&quot;/&gt;&lt;wsp:rsid wsp:val=&quot;00C84C6D&quot;/&gt;&lt;wsp:rsid wsp:val=&quot;00C8511C&quot;/&gt;&lt;wsp:rsid wsp:val=&quot;00C85253&quot;/&gt;&lt;wsp:rsid wsp:val=&quot;00C8534D&quot;/&gt;&lt;wsp:rsid wsp:val=&quot;00C85519&quot;/&gt;&lt;wsp:rsid wsp:val=&quot;00C8624E&quot;/&gt;&lt;wsp:rsid wsp:val=&quot;00C86379&quot;/&gt;&lt;wsp:rsid wsp:val=&quot;00C864DB&quot;/&gt;&lt;wsp:rsid wsp:val=&quot;00C87014&quot;/&gt;&lt;wsp:rsid wsp:val=&quot;00C87183&quot;/&gt;&lt;wsp:rsid wsp:val=&quot;00C87304&quot;/&gt;&lt;wsp:rsid wsp:val=&quot;00C8781D&quot;/&gt;&lt;wsp:rsid wsp:val=&quot;00C901A9&quot;/&gt;&lt;wsp:rsid wsp:val=&quot;00C905AC&quot;/&gt;&lt;wsp:rsid wsp:val=&quot;00C90947&quot;/&gt;&lt;wsp:rsid wsp:val=&quot;00C90B43&quot;/&gt;&lt;wsp:rsid wsp:val=&quot;00C90B74&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10D&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4508&quot;/&gt;&lt;wsp:rsid wsp:val=&quot;00C945A6&quot;/&gt;&lt;wsp:rsid wsp:val=&quot;00C945EC&quot;/&gt;&lt;wsp:rsid wsp:val=&quot;00C94A44&quot;/&gt;&lt;wsp:rsid wsp:val=&quot;00C94C81&quot;/&gt;&lt;wsp:rsid wsp:val=&quot;00C94E45&quot;/&gt;&lt;wsp:rsid wsp:val=&quot;00C95300&quot;/&gt;&lt;wsp:rsid wsp:val=&quot;00C95548&quot;/&gt;&lt;wsp:rsid wsp:val=&quot;00C955AD&quot;/&gt;&lt;wsp:rsid wsp:val=&quot;00C95730&quot;/&gt;&lt;wsp:rsid wsp:val=&quot;00C95962&quot;/&gt;&lt;wsp:rsid wsp:val=&quot;00C95A8A&quot;/&gt;&lt;wsp:rsid wsp:val=&quot;00C95CCD&quot;/&gt;&lt;wsp:rsid wsp:val=&quot;00C95CD4&quot;/&gt;&lt;wsp:rsid wsp:val=&quot;00C96191&quot;/&gt;&lt;wsp:rsid wsp:val=&quot;00C96A19&quot;/&gt;&lt;wsp:rsid wsp:val=&quot;00C96FE0&quot;/&gt;&lt;wsp:rsid wsp:val=&quot;00C973E2&quot;/&gt;&lt;wsp:rsid wsp:val=&quot;00C975B2&quot;/&gt;&lt;wsp:rsid wsp:val=&quot;00C97AF1&quot;/&gt;&lt;wsp:rsid wsp:val=&quot;00C97C0B&quot;/&gt;&lt;wsp:rsid wsp:val=&quot;00C97F72&quot;/&gt;&lt;wsp:rsid wsp:val=&quot;00CA025F&quot;/&gt;&lt;wsp:rsid wsp:val=&quot;00CA03B6&quot;/&gt;&lt;wsp:rsid wsp:val=&quot;00CA09AA&quot;/&gt;&lt;wsp:rsid wsp:val=&quot;00CA0BAF&quot;/&gt;&lt;wsp:rsid wsp:val=&quot;00CA114D&quot;/&gt;&lt;wsp:rsid wsp:val=&quot;00CA1225&quot;/&gt;&lt;wsp:rsid wsp:val=&quot;00CA18D2&quot;/&gt;&lt;wsp:rsid wsp:val=&quot;00CA2919&quot;/&gt;&lt;wsp:rsid wsp:val=&quot;00CA2A7E&quot;/&gt;&lt;wsp:rsid wsp:val=&quot;00CA2B09&quot;/&gt;&lt;wsp:rsid wsp:val=&quot;00CA2C56&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44D&quot;/&gt;&lt;wsp:rsid wsp:val=&quot;00CA657E&quot;/&gt;&lt;wsp:rsid wsp:val=&quot;00CA73B2&quot;/&gt;&lt;wsp:rsid wsp:val=&quot;00CA74E8&quot;/&gt;&lt;wsp:rsid wsp:val=&quot;00CA765C&quot;/&gt;&lt;wsp:rsid wsp:val=&quot;00CA7EE9&quot;/&gt;&lt;wsp:rsid wsp:val=&quot;00CB016A&quot;/&gt;&lt;wsp:rsid wsp:val=&quot;00CB03DE&quot;/&gt;&lt;wsp:rsid wsp:val=&quot;00CB047F&quot;/&gt;&lt;wsp:rsid wsp:val=&quot;00CB0C2A&quot;/&gt;&lt;wsp:rsid wsp:val=&quot;00CB10EC&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108&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AC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AB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79D&quot;/&gt;&lt;wsp:rsid wsp:val=&quot;00CD1E6A&quot;/&gt;&lt;wsp:rsid wsp:val=&quot;00CD1E74&quot;/&gt;&lt;wsp:rsid wsp:val=&quot;00CD1F4A&quot;/&gt;&lt;wsp:rsid wsp:val=&quot;00CD223B&quot;/&gt;&lt;wsp:rsid wsp:val=&quot;00CD2585&quot;/&gt;&lt;wsp:rsid wsp:val=&quot;00CD25A6&quot;/&gt;&lt;wsp:rsid wsp:val=&quot;00CD283A&quot;/&gt;&lt;wsp:rsid wsp:val=&quot;00CD2B04&quot;/&gt;&lt;wsp:rsid wsp:val=&quot;00CD2C72&quot;/&gt;&lt;wsp:rsid wsp:val=&quot;00CD2EFD&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6BD&quot;/&gt;&lt;wsp:rsid wsp:val=&quot;00CE79BC&quot;/&gt;&lt;wsp:rsid wsp:val=&quot;00CE7E65&quot;/&gt;&lt;wsp:rsid wsp:val=&quot;00CF02AC&quot;/&gt;&lt;wsp:rsid wsp:val=&quot;00CF057C&quot;/&gt;&lt;wsp:rsid wsp:val=&quot;00CF06E6&quot;/&gt;&lt;wsp:rsid wsp:val=&quot;00CF0754&quot;/&gt;&lt;wsp:rsid wsp:val=&quot;00CF1328&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BF2&quot;/&gt;&lt;wsp:rsid wsp:val=&quot;00CF2FBF&quot;/&gt;&lt;wsp:rsid wsp:val=&quot;00CF33BA&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5D6&quot;/&gt;&lt;wsp:rsid wsp:val=&quot;00CF66DE&quot;/&gt;&lt;wsp:rsid wsp:val=&quot;00CF6848&quot;/&gt;&lt;wsp:rsid wsp:val=&quot;00CF6AF3&quot;/&gt;&lt;wsp:rsid wsp:val=&quot;00CF6C9A&quot;/&gt;&lt;wsp:rsid wsp:val=&quot;00CF6E82&quot;/&gt;&lt;wsp:rsid wsp:val=&quot;00CF6F64&quot;/&gt;&lt;wsp:rsid wsp:val=&quot;00CF6F70&quot;/&gt;&lt;wsp:rsid wsp:val=&quot;00CF7477&quot;/&gt;&lt;wsp:rsid wsp:val=&quot;00CF7CCF&quot;/&gt;&lt;wsp:rsid wsp:val=&quot;00CF7FC8&quot;/&gt;&lt;wsp:rsid wsp:val=&quot;00D00419&quot;/&gt;&lt;wsp:rsid wsp:val=&quot;00D00522&quot;/&gt;&lt;wsp:rsid wsp:val=&quot;00D00B22&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2C9&quot;/&gt;&lt;wsp:rsid wsp:val=&quot;00D03E71&quot;/&gt;&lt;wsp:rsid wsp:val=&quot;00D0407B&quot;/&gt;&lt;wsp:rsid wsp:val=&quot;00D046D4&quot;/&gt;&lt;wsp:rsid wsp:val=&quot;00D04FC8&quot;/&gt;&lt;wsp:rsid wsp:val=&quot;00D05393&quot;/&gt;&lt;wsp:rsid wsp:val=&quot;00D05962&quot;/&gt;&lt;wsp:rsid wsp:val=&quot;00D05A1A&quot;/&gt;&lt;wsp:rsid wsp:val=&quot;00D05FD4&quot;/&gt;&lt;wsp:rsid wsp:val=&quot;00D06088&quot;/&gt;&lt;wsp:rsid wsp:val=&quot;00D0675C&quot;/&gt;&lt;wsp:rsid wsp:val=&quot;00D06800&quot;/&gt;&lt;wsp:rsid wsp:val=&quot;00D06B22&quot;/&gt;&lt;wsp:rsid wsp:val=&quot;00D06C97&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6D85&quot;/&gt;&lt;wsp:rsid wsp:val=&quot;00D17490&quot;/&gt;&lt;wsp:rsid wsp:val=&quot;00D174E5&quot;/&gt;&lt;wsp:rsid wsp:val=&quot;00D17DBC&quot;/&gt;&lt;wsp:rsid wsp:val=&quot;00D17F37&quot;/&gt;&lt;wsp:rsid wsp:val=&quot;00D20171&quot;/&gt;&lt;wsp:rsid wsp:val=&quot;00D202D3&quot;/&gt;&lt;wsp:rsid wsp:val=&quot;00D20900&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D9C&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7DF2&quot;/&gt;&lt;wsp:rsid wsp:val=&quot;00D27F01&quot;/&gt;&lt;wsp:rsid wsp:val=&quot;00D305AC&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3FF&quot;/&gt;&lt;wsp:rsid wsp:val=&quot;00D35BE8&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1A6&quot;/&gt;&lt;wsp:rsid wsp:val=&quot;00D37C2D&quot;/&gt;&lt;wsp:rsid wsp:val=&quot;00D403D9&quot;/&gt;&lt;wsp:rsid wsp:val=&quot;00D404CE&quot;/&gt;&lt;wsp:rsid wsp:val=&quot;00D40E25&quot;/&gt;&lt;wsp:rsid wsp:val=&quot;00D40E78&quot;/&gt;&lt;wsp:rsid wsp:val=&quot;00D41009&quot;/&gt;&lt;wsp:rsid wsp:val=&quot;00D4155E&quot;/&gt;&lt;wsp:rsid wsp:val=&quot;00D41901&quot;/&gt;&lt;wsp:rsid wsp:val=&quot;00D41BD5&quot;/&gt;&lt;wsp:rsid wsp:val=&quot;00D41C77&quot;/&gt;&lt;wsp:rsid wsp:val=&quot;00D41CD0&quot;/&gt;&lt;wsp:rsid wsp:val=&quot;00D420DA&quot;/&gt;&lt;wsp:rsid wsp:val=&quot;00D421D9&quot;/&gt;&lt;wsp:rsid wsp:val=&quot;00D422E4&quot;/&gt;&lt;wsp:rsid wsp:val=&quot;00D42840&quot;/&gt;&lt;wsp:rsid wsp:val=&quot;00D429DA&quot;/&gt;&lt;wsp:rsid wsp:val=&quot;00D42B71&quot;/&gt;&lt;wsp:rsid wsp:val=&quot;00D42B88&quot;/&gt;&lt;wsp:rsid wsp:val=&quot;00D435FC&quot;/&gt;&lt;wsp:rsid wsp:val=&quot;00D43888&quot;/&gt;&lt;wsp:rsid wsp:val=&quot;00D43E85&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0B&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2F1&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552&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C8E&quot;/&gt;&lt;wsp:rsid wsp:val=&quot;00D56D65&quot;/&gt;&lt;wsp:rsid wsp:val=&quot;00D56E86&quot;/&gt;&lt;wsp:rsid wsp:val=&quot;00D572B2&quot;/&gt;&lt;wsp:rsid wsp:val=&quot;00D578C5&quot;/&gt;&lt;wsp:rsid wsp:val=&quot;00D57A3B&quot;/&gt;&lt;wsp:rsid wsp:val=&quot;00D57C20&quot;/&gt;&lt;wsp:rsid wsp:val=&quot;00D57F0A&quot;/&gt;&lt;wsp:rsid wsp:val=&quot;00D600BE&quot;/&gt;&lt;wsp:rsid wsp:val=&quot;00D60207&quot;/&gt;&lt;wsp:rsid wsp:val=&quot;00D6028B&quot;/&gt;&lt;wsp:rsid wsp:val=&quot;00D60BCB&quot;/&gt;&lt;wsp:rsid wsp:val=&quot;00D60CB2&quot;/&gt;&lt;wsp:rsid wsp:val=&quot;00D60DD4&quot;/&gt;&lt;wsp:rsid wsp:val=&quot;00D610A5&quot;/&gt;&lt;wsp:rsid wsp:val=&quot;00D61834&quot;/&gt;&lt;wsp:rsid wsp:val=&quot;00D61FA8&quot;/&gt;&lt;wsp:rsid wsp:val=&quot;00D620D9&quot;/&gt;&lt;wsp:rsid wsp:val=&quot;00D62243&quot;/&gt;&lt;wsp:rsid wsp:val=&quot;00D62334&quot;/&gt;&lt;wsp:rsid wsp:val=&quot;00D6278F&quot;/&gt;&lt;wsp:rsid wsp:val=&quot;00D62949&quot;/&gt;&lt;wsp:rsid wsp:val=&quot;00D62C7C&quot;/&gt;&lt;wsp:rsid wsp:val=&quot;00D62DEC&quot;/&gt;&lt;wsp:rsid wsp:val=&quot;00D63BAD&quot;/&gt;&lt;wsp:rsid wsp:val=&quot;00D63C5F&quot;/&gt;&lt;wsp:rsid wsp:val=&quot;00D63D8C&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8FD&quot;/&gt;&lt;wsp:rsid wsp:val=&quot;00D66DAA&quot;/&gt;&lt;wsp:rsid wsp:val=&quot;00D7010A&quot;/&gt;&lt;wsp:rsid wsp:val=&quot;00D7040B&quot;/&gt;&lt;wsp:rsid wsp:val=&quot;00D70F5E&quot;/&gt;&lt;wsp:rsid wsp:val=&quot;00D70F87&quot;/&gt;&lt;wsp:rsid wsp:val=&quot;00D7123A&quot;/&gt;&lt;wsp:rsid wsp:val=&quot;00D71259&quot;/&gt;&lt;wsp:rsid wsp:val=&quot;00D71D45&quot;/&gt;&lt;wsp:rsid wsp:val=&quot;00D72400&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3FFE&quot;/&gt;&lt;wsp:rsid wsp:val=&quot;00D740A5&quot;/&gt;&lt;wsp:rsid wsp:val=&quot;00D7416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7FD&quot;/&gt;&lt;wsp:rsid wsp:val=&quot;00D86B37&quot;/&gt;&lt;wsp:rsid wsp:val=&quot;00D86ED1&quot;/&gt;&lt;wsp:rsid wsp:val=&quot;00D87154&quot;/&gt;&lt;wsp:rsid wsp:val=&quot;00D8757E&quot;/&gt;&lt;wsp:rsid wsp:val=&quot;00D8778A&quot;/&gt;&lt;wsp:rsid wsp:val=&quot;00D87BCC&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17&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6E8&quot;/&gt;&lt;wsp:rsid wsp:val=&quot;00D938A9&quot;/&gt;&lt;wsp:rsid wsp:val=&quot;00D93D5E&quot;/&gt;&lt;wsp:rsid wsp:val=&quot;00D948A0&quot;/&gt;&lt;wsp:rsid wsp:val=&quot;00D94BA1&quot;/&gt;&lt;wsp:rsid wsp:val=&quot;00D94BB0&quot;/&gt;&lt;wsp:rsid wsp:val=&quot;00D94FF3&quot;/&gt;&lt;wsp:rsid wsp:val=&quot;00D957C0&quot;/&gt;&lt;wsp:rsid wsp:val=&quot;00D95BF0&quot;/&gt;&lt;wsp:rsid wsp:val=&quot;00D95BFF&quot;/&gt;&lt;wsp:rsid wsp:val=&quot;00D95F44&quot;/&gt;&lt;wsp:rsid wsp:val=&quot;00D96193&quot;/&gt;&lt;wsp:rsid wsp:val=&quot;00D96780&quot;/&gt;&lt;wsp:rsid wsp:val=&quot;00D96824&quot;/&gt;&lt;wsp:rsid wsp:val=&quot;00D96DD2&quot;/&gt;&lt;wsp:rsid wsp:val=&quot;00D97DCE&quot;/&gt;&lt;wsp:rsid wsp:val=&quot;00D97E86&quot;/&gt;&lt;wsp:rsid wsp:val=&quot;00DA0FC0&quot;/&gt;&lt;wsp:rsid wsp:val=&quot;00DA1D80&quot;/&gt;&lt;wsp:rsid wsp:val=&quot;00DA1FF1&quot;/&gt;&lt;wsp:rsid wsp:val=&quot;00DA2046&quot;/&gt;&lt;wsp:rsid wsp:val=&quot;00DA23D2&quot;/&gt;&lt;wsp:rsid wsp:val=&quot;00DA25F8&quot;/&gt;&lt;wsp:rsid wsp:val=&quot;00DA29C4&quot;/&gt;&lt;wsp:rsid wsp:val=&quot;00DA2B47&quot;/&gt;&lt;wsp:rsid wsp:val=&quot;00DA2CD7&quot;/&gt;&lt;wsp:rsid wsp:val=&quot;00DA2D90&quot;/&gt;&lt;wsp:rsid wsp:val=&quot;00DA30A8&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9A6&quot;/&gt;&lt;wsp:rsid wsp:val=&quot;00DA5A53&quot;/&gt;&lt;wsp:rsid wsp:val=&quot;00DA5CA9&quot;/&gt;&lt;wsp:rsid wsp:val=&quot;00DA5E7E&quot;/&gt;&lt;wsp:rsid wsp:val=&quot;00DA5EB0&quot;/&gt;&lt;wsp:rsid wsp:val=&quot;00DA64EB&quot;/&gt;&lt;wsp:rsid wsp:val=&quot;00DA6794&quot;/&gt;&lt;wsp:rsid wsp:val=&quot;00DA6C50&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0D27&quot;/&gt;&lt;wsp:rsid wsp:val=&quot;00DB1239&quot;/&gt;&lt;wsp:rsid wsp:val=&quot;00DB1539&quot;/&gt;&lt;wsp:rsid wsp:val=&quot;00DB1F98&quot;/&gt;&lt;wsp:rsid wsp:val=&quot;00DB2037&quot;/&gt;&lt;wsp:rsid wsp:val=&quot;00DB2551&quot;/&gt;&lt;wsp:rsid wsp:val=&quot;00DB2706&quot;/&gt;&lt;wsp:rsid wsp:val=&quot;00DB286C&quot;/&gt;&lt;wsp:rsid wsp:val=&quot;00DB2DC2&quot;/&gt;&lt;wsp:rsid wsp:val=&quot;00DB34AC&quot;/&gt;&lt;wsp:rsid wsp:val=&quot;00DB35C7&quot;/&gt;&lt;wsp:rsid wsp:val=&quot;00DB369E&quot;/&gt;&lt;wsp:rsid wsp:val=&quot;00DB39DE&quot;/&gt;&lt;wsp:rsid wsp:val=&quot;00DB3D52&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15C&quot;/&gt;&lt;wsp:rsid wsp:val=&quot;00DC65D8&quot;/&gt;&lt;wsp:rsid wsp:val=&quot;00DC6A94&quot;/&gt;&lt;wsp:rsid wsp:val=&quot;00DC6B82&quot;/&gt;&lt;wsp:rsid wsp:val=&quot;00DC7073&quot;/&gt;&lt;wsp:rsid wsp:val=&quot;00DC765F&quot;/&gt;&lt;wsp:rsid wsp:val=&quot;00DC7722&quot;/&gt;&lt;wsp:rsid wsp:val=&quot;00DC7890&quot;/&gt;&lt;wsp:rsid wsp:val=&quot;00DC7E92&quot;/&gt;&lt;wsp:rsid wsp:val=&quot;00DD02C4&quot;/&gt;&lt;wsp:rsid wsp:val=&quot;00DD0877&quot;/&gt;&lt;wsp:rsid wsp:val=&quot;00DD0C93&quot;/&gt;&lt;wsp:rsid wsp:val=&quot;00DD0D46&quot;/&gt;&lt;wsp:rsid wsp:val=&quot;00DD1271&quot;/&gt;&lt;wsp:rsid wsp:val=&quot;00DD128A&quot;/&gt;&lt;wsp:rsid wsp:val=&quot;00DD12B1&quot;/&gt;&lt;wsp:rsid wsp:val=&quot;00DD12B5&quot;/&gt;&lt;wsp:rsid wsp:val=&quot;00DD1422&quot;/&gt;&lt;wsp:rsid wsp:val=&quot;00DD1947&quot;/&gt;&lt;wsp:rsid wsp:val=&quot;00DD1992&quot;/&gt;&lt;wsp:rsid wsp:val=&quot;00DD1A59&quot;/&gt;&lt;wsp:rsid wsp:val=&quot;00DD1B7F&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01E&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D33&quot;/&gt;&lt;wsp:rsid wsp:val=&quot;00DF0E63&quot;/&gt;&lt;wsp:rsid wsp:val=&quot;00DF1280&quot;/&gt;&lt;wsp:rsid wsp:val=&quot;00DF1300&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E97&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6014&quot;/&gt;&lt;wsp:rsid wsp:val=&quot;00DF6154&quot;/&gt;&lt;wsp:rsid wsp:val=&quot;00DF6824&quot;/&gt;&lt;wsp:rsid wsp:val=&quot;00DF6F81&quot;/&gt;&lt;wsp:rsid wsp:val=&quot;00DF7226&quot;/&gt;&lt;wsp:rsid wsp:val=&quot;00DF7644&quot;/&gt;&lt;wsp:rsid wsp:val=&quot;00DF7C0A&quot;/&gt;&lt;wsp:rsid wsp:val=&quot;00E00018&quot;/&gt;&lt;wsp:rsid wsp:val=&quot;00E004D1&quot;/&gt;&lt;wsp:rsid wsp:val=&quot;00E00A07&quot;/&gt;&lt;wsp:rsid wsp:val=&quot;00E00EFF&quot;/&gt;&lt;wsp:rsid wsp:val=&quot;00E0158D&quot;/&gt;&lt;wsp:rsid wsp:val=&quot;00E019EA&quot;/&gt;&lt;wsp:rsid wsp:val=&quot;00E01BD9&quot;/&gt;&lt;wsp:rsid wsp:val=&quot;00E01CAC&quot;/&gt;&lt;wsp:rsid wsp:val=&quot;00E0243C&quot;/&gt;&lt;wsp:rsid wsp:val=&quot;00E028E6&quot;/&gt;&lt;wsp:rsid wsp:val=&quot;00E02C20&quot;/&gt;&lt;wsp:rsid wsp:val=&quot;00E03016&quot;/&gt;&lt;wsp:rsid wsp:val=&quot;00E031D7&quot;/&gt;&lt;wsp:rsid wsp:val=&quot;00E032C1&quot;/&gt;&lt;wsp:rsid wsp:val=&quot;00E03926&quot;/&gt;&lt;wsp:rsid wsp:val=&quot;00E039C0&quot;/&gt;&lt;wsp:rsid wsp:val=&quot;00E046C1&quot;/&gt;&lt;wsp:rsid wsp:val=&quot;00E047AB&quot;/&gt;&lt;wsp:rsid wsp:val=&quot;00E049EC&quot;/&gt;&lt;wsp:rsid wsp:val=&quot;00E04BBA&quot;/&gt;&lt;wsp:rsid wsp:val=&quot;00E04EE6&quot;/&gt;&lt;wsp:rsid wsp:val=&quot;00E04FFA&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45&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43&quot;/&gt;&lt;wsp:rsid wsp:val=&quot;00E150B1&quot;/&gt;&lt;wsp:rsid wsp:val=&quot;00E15352&quot;/&gt;&lt;wsp:rsid wsp:val=&quot;00E154A1&quot;/&gt;&lt;wsp:rsid wsp:val=&quot;00E15B4D&quot;/&gt;&lt;wsp:rsid wsp:val=&quot;00E1626E&quot;/&gt;&lt;wsp:rsid wsp:val=&quot;00E164E8&quot;/&gt;&lt;wsp:rsid wsp:val=&quot;00E1654E&quot;/&gt;&lt;wsp:rsid wsp:val=&quot;00E16706&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1B9&quot;/&gt;&lt;wsp:rsid wsp:val=&quot;00E2446F&quot;/&gt;&lt;wsp:rsid wsp:val=&quot;00E250DB&quot;/&gt;&lt;wsp:rsid wsp:val=&quot;00E259BD&quot;/&gt;&lt;wsp:rsid wsp:val=&quot;00E25C00&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A89&quot;/&gt;&lt;wsp:rsid wsp:val=&quot;00E33B1B&quot;/&gt;&lt;wsp:rsid wsp:val=&quot;00E33BB9&quot;/&gt;&lt;wsp:rsid wsp:val=&quot;00E33E4D&quot;/&gt;&lt;wsp:rsid wsp:val=&quot;00E3457A&quot;/&gt;&lt;wsp:rsid wsp:val=&quot;00E34F08&quot;/&gt;&lt;wsp:rsid wsp:val=&quot;00E35F47&quot;/&gt;&lt;wsp:rsid wsp:val=&quot;00E360A5&quot;/&gt;&lt;wsp:rsid wsp:val=&quot;00E362BC&quot;/&gt;&lt;wsp:rsid wsp:val=&quot;00E36D92&quot;/&gt;&lt;wsp:rsid wsp:val=&quot;00E377BF&quot;/&gt;&lt;wsp:rsid wsp:val=&quot;00E37C25&quot;/&gt;&lt;wsp:rsid wsp:val=&quot;00E40362&quot;/&gt;&lt;wsp:rsid wsp:val=&quot;00E40DAE&quot;/&gt;&lt;wsp:rsid wsp:val=&quot;00E41479&quot;/&gt;&lt;wsp:rsid wsp:val=&quot;00E416D6&quot;/&gt;&lt;wsp:rsid wsp:val=&quot;00E41A3E&quot;/&gt;&lt;wsp:rsid wsp:val=&quot;00E41D2F&quot;/&gt;&lt;wsp:rsid wsp:val=&quot;00E41DB4&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3E8&quot;/&gt;&lt;wsp:rsid wsp:val=&quot;00E45A9D&quot;/&gt;&lt;wsp:rsid wsp:val=&quot;00E460A1&quot;/&gt;&lt;wsp:rsid wsp:val=&quot;00E46398&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548&quot;/&gt;&lt;wsp:rsid wsp:val=&quot;00E515A3&quot;/&gt;&lt;wsp:rsid wsp:val=&quot;00E516B4&quot;/&gt;&lt;wsp:rsid wsp:val=&quot;00E51735&quot;/&gt;&lt;wsp:rsid wsp:val=&quot;00E51817&quot;/&gt;&lt;wsp:rsid wsp:val=&quot;00E51ABD&quot;/&gt;&lt;wsp:rsid wsp:val=&quot;00E51E23&quot;/&gt;&lt;wsp:rsid wsp:val=&quot;00E52CCE&quot;/&gt;&lt;wsp:rsid wsp:val=&quot;00E52F76&quot;/&gt;&lt;wsp:rsid wsp:val=&quot;00E53069&quot;/&gt;&lt;wsp:rsid wsp:val=&quot;00E5315C&quot;/&gt;&lt;wsp:rsid wsp:val=&quot;00E53370&quot;/&gt;&lt;wsp:rsid wsp:val=&quot;00E538E0&quot;/&gt;&lt;wsp:rsid wsp:val=&quot;00E54D33&quot;/&gt;&lt;wsp:rsid wsp:val=&quot;00E55AEB&quot;/&gt;&lt;wsp:rsid wsp:val=&quot;00E56E29&quot;/&gt;&lt;wsp:rsid wsp:val=&quot;00E5711F&quot;/&gt;&lt;wsp:rsid wsp:val=&quot;00E572CE&quot;/&gt;&lt;wsp:rsid wsp:val=&quot;00E5765B&quot;/&gt;&lt;wsp:rsid wsp:val=&quot;00E57A3C&quot;/&gt;&lt;wsp:rsid wsp:val=&quot;00E6000E&quot;/&gt;&lt;wsp:rsid wsp:val=&quot;00E602C9&quot;/&gt;&lt;wsp:rsid wsp:val=&quot;00E6043C&quot;/&gt;&lt;wsp:rsid wsp:val=&quot;00E60774&quot;/&gt;&lt;wsp:rsid wsp:val=&quot;00E608B7&quot;/&gt;&lt;wsp:rsid wsp:val=&quot;00E60AB5&quot;/&gt;&lt;wsp:rsid wsp:val=&quot;00E60D6F&quot;/&gt;&lt;wsp:rsid wsp:val=&quot;00E60F80&quot;/&gt;&lt;wsp:rsid wsp:val=&quot;00E61DAC&quot;/&gt;&lt;wsp:rsid wsp:val=&quot;00E624DA&quot;/&gt;&lt;wsp:rsid wsp:val=&quot;00E6275D&quot;/&gt;&lt;wsp:rsid wsp:val=&quot;00E627BC&quot;/&gt;&lt;wsp:rsid wsp:val=&quot;00E629F9&quot;/&gt;&lt;wsp:rsid wsp:val=&quot;00E62AF2&quot;/&gt;&lt;wsp:rsid wsp:val=&quot;00E62B5D&quot;/&gt;&lt;wsp:rsid wsp:val=&quot;00E62D6E&quot;/&gt;&lt;wsp:rsid wsp:val=&quot;00E630F7&quot;/&gt;&lt;wsp:rsid wsp:val=&quot;00E632B7&quot;/&gt;&lt;wsp:rsid wsp:val=&quot;00E63983&quot;/&gt;&lt;wsp:rsid wsp:val=&quot;00E63AF2&quot;/&gt;&lt;wsp:rsid wsp:val=&quot;00E63C65&quot;/&gt;&lt;wsp:rsid wsp:val=&quot;00E6412A&quot;/&gt;&lt;wsp:rsid wsp:val=&quot;00E64286&quot;/&gt;&lt;wsp:rsid wsp:val=&quot;00E64763&quot;/&gt;&lt;wsp:rsid wsp:val=&quot;00E64C11&quot;/&gt;&lt;wsp:rsid wsp:val=&quot;00E64CDD&quot;/&gt;&lt;wsp:rsid wsp:val=&quot;00E64E79&quot;/&gt;&lt;wsp:rsid wsp:val=&quot;00E65013&quot;/&gt;&lt;wsp:rsid wsp:val=&quot;00E65E6B&quot;/&gt;&lt;wsp:rsid wsp:val=&quot;00E6640D&quot;/&gt;&lt;wsp:rsid wsp:val=&quot;00E6682F&quot;/&gt;&lt;wsp:rsid wsp:val=&quot;00E701D0&quot;/&gt;&lt;wsp:rsid wsp:val=&quot;00E705E5&quot;/&gt;&lt;wsp:rsid wsp:val=&quot;00E70B0C&quot;/&gt;&lt;wsp:rsid wsp:val=&quot;00E70F61&quot;/&gt;&lt;wsp:rsid wsp:val=&quot;00E71542&quot;/&gt;&lt;wsp:rsid wsp:val=&quot;00E71DF1&quot;/&gt;&lt;wsp:rsid wsp:val=&quot;00E722EF&quot;/&gt;&lt;wsp:rsid wsp:val=&quot;00E723D3&quot;/&gt;&lt;wsp:rsid wsp:val=&quot;00E7242A&quot;/&gt;&lt;wsp:rsid wsp:val=&quot;00E7245A&quot;/&gt;&lt;wsp:rsid wsp:val=&quot;00E7251D&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99A&quot;/&gt;&lt;wsp:rsid wsp:val=&quot;00E81F9F&quot;/&gt;&lt;wsp:rsid wsp:val=&quot;00E81FFC&quot;/&gt;&lt;wsp:rsid wsp:val=&quot;00E8213F&quot;/&gt;&lt;wsp:rsid wsp:val=&quot;00E826C8&quot;/&gt;&lt;wsp:rsid wsp:val=&quot;00E828DA&quot;/&gt;&lt;wsp:rsid wsp:val=&quot;00E82B9F&quot;/&gt;&lt;wsp:rsid wsp:val=&quot;00E83280&quot;/&gt;&lt;wsp:rsid wsp:val=&quot;00E832C9&quot;/&gt;&lt;wsp:rsid wsp:val=&quot;00E83469&quot;/&gt;&lt;wsp:rsid wsp:val=&quot;00E83E6E&quot;/&gt;&lt;wsp:rsid wsp:val=&quot;00E83EE9&quot;/&gt;&lt;wsp:rsid wsp:val=&quot;00E843C5&quot;/&gt;&lt;wsp:rsid wsp:val=&quot;00E84A59&quot;/&gt;&lt;wsp:rsid wsp:val=&quot;00E84E78&quot;/&gt;&lt;wsp:rsid wsp:val=&quot;00E850F7&quot;/&gt;&lt;wsp:rsid wsp:val=&quot;00E85483&quot;/&gt;&lt;wsp:rsid wsp:val=&quot;00E8563C&quot;/&gt;&lt;wsp:rsid wsp:val=&quot;00E859CA&quot;/&gt;&lt;wsp:rsid wsp:val=&quot;00E85BAE&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E&quot;/&gt;&lt;wsp:rsid wsp:val=&quot;00E87F95&quot;/&gt;&lt;wsp:rsid wsp:val=&quot;00E90199&quot;/&gt;&lt;wsp:rsid wsp:val=&quot;00E90367&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A9&quot;/&gt;&lt;wsp:rsid wsp:val=&quot;00E91EFC&quot;/&gt;&lt;wsp:rsid wsp:val=&quot;00E92054&quot;/&gt;&lt;wsp:rsid wsp:val=&quot;00E920B8&quot;/&gt;&lt;wsp:rsid wsp:val=&quot;00E9232D&quot;/&gt;&lt;wsp:rsid wsp:val=&quot;00E924C7&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72A&quot;/&gt;&lt;wsp:rsid wsp:val=&quot;00E9694A&quot;/&gt;&lt;wsp:rsid wsp:val=&quot;00E96B89&quot;/&gt;&lt;wsp:rsid wsp:val=&quot;00E96C84&quot;/&gt;&lt;wsp:rsid wsp:val=&quot;00E96EB3&quot;/&gt;&lt;wsp:rsid wsp:val=&quot;00E96FBC&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300C&quot;/&gt;&lt;wsp:rsid wsp:val=&quot;00EA32DE&quot;/&gt;&lt;wsp:rsid wsp:val=&quot;00EA3601&quot;/&gt;&lt;wsp:rsid wsp:val=&quot;00EA3D67&quot;/&gt;&lt;wsp:rsid wsp:val=&quot;00EA3DB9&quot;/&gt;&lt;wsp:rsid wsp:val=&quot;00EA4022&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77E&quot;/&gt;&lt;wsp:rsid wsp:val=&quot;00EB0FD8&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042&quot;/&gt;&lt;wsp:rsid wsp:val=&quot;00EB410B&quot;/&gt;&lt;wsp:rsid wsp:val=&quot;00EB4155&quot;/&gt;&lt;wsp:rsid wsp:val=&quot;00EB42C8&quot;/&gt;&lt;wsp:rsid wsp:val=&quot;00EB4A13&quot;/&gt;&lt;wsp:rsid wsp:val=&quot;00EB52C5&quot;/&gt;&lt;wsp:rsid wsp:val=&quot;00EB534C&quot;/&gt;&lt;wsp:rsid wsp:val=&quot;00EB542F&quot;/&gt;&lt;wsp:rsid wsp:val=&quot;00EB55D2&quot;/&gt;&lt;wsp:rsid wsp:val=&quot;00EB57E7&quot;/&gt;&lt;wsp:rsid wsp:val=&quot;00EB5ADE&quot;/&gt;&lt;wsp:rsid wsp:val=&quot;00EB5CC3&quot;/&gt;&lt;wsp:rsid wsp:val=&quot;00EB6440&quot;/&gt;&lt;wsp:rsid wsp:val=&quot;00EB6698&quot;/&gt;&lt;wsp:rsid wsp:val=&quot;00EB6C27&quot;/&gt;&lt;wsp:rsid wsp:val=&quot;00EB6C53&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3EF&quot;/&gt;&lt;wsp:rsid wsp:val=&quot;00EC0A9B&quot;/&gt;&lt;wsp:rsid wsp:val=&quot;00EC0BF0&quot;/&gt;&lt;wsp:rsid wsp:val=&quot;00EC117E&quot;/&gt;&lt;wsp:rsid wsp:val=&quot;00EC183D&quot;/&gt;&lt;wsp:rsid wsp:val=&quot;00EC1B6D&quot;/&gt;&lt;wsp:rsid wsp:val=&quot;00EC1D83&quot;/&gt;&lt;wsp:rsid wsp:val=&quot;00EC1E45&quot;/&gt;&lt;wsp:rsid wsp:val=&quot;00EC246B&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20F7&quot;/&gt;&lt;wsp:rsid wsp:val=&quot;00ED24AE&quot;/&gt;&lt;wsp:rsid wsp:val=&quot;00ED2FF1&quot;/&gt;&lt;wsp:rsid wsp:val=&quot;00ED3207&quot;/&gt;&lt;wsp:rsid wsp:val=&quot;00ED32E7&quot;/&gt;&lt;wsp:rsid wsp:val=&quot;00ED3534&quot;/&gt;&lt;wsp:rsid wsp:val=&quot;00ED35B9&quot;/&gt;&lt;wsp:rsid wsp:val=&quot;00ED367B&quot;/&gt;&lt;wsp:rsid wsp:val=&quot;00ED378D&quot;/&gt;&lt;wsp:rsid wsp:val=&quot;00ED38D7&quot;/&gt;&lt;wsp:rsid wsp:val=&quot;00ED3B7D&quot;/&gt;&lt;wsp:rsid wsp:val=&quot;00ED3E6E&quot;/&gt;&lt;wsp:rsid wsp:val=&quot;00ED5122&quot;/&gt;&lt;wsp:rsid wsp:val=&quot;00ED54F7&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DCB&quot;/&gt;&lt;wsp:rsid wsp:val=&quot;00EE4AE8&quot;/&gt;&lt;wsp:rsid wsp:val=&quot;00EE5112&quot;/&gt;&lt;wsp:rsid wsp:val=&quot;00EE5553&quot;/&gt;&lt;wsp:rsid wsp:val=&quot;00EE62B4&quot;/&gt;&lt;wsp:rsid wsp:val=&quot;00EE636D&quot;/&gt;&lt;wsp:rsid wsp:val=&quot;00EE66B1&quot;/&gt;&lt;wsp:rsid wsp:val=&quot;00EE6CC0&quot;/&gt;&lt;wsp:rsid wsp:val=&quot;00EE75D6&quot;/&gt;&lt;wsp:rsid wsp:val=&quot;00EE7C06&quot;/&gt;&lt;wsp:rsid wsp:val=&quot;00EE7D91&quot;/&gt;&lt;wsp:rsid wsp:val=&quot;00EE7ECE&quot;/&gt;&lt;wsp:rsid wsp:val=&quot;00EF0225&quot;/&gt;&lt;wsp:rsid wsp:val=&quot;00EF05A6&quot;/&gt;&lt;wsp:rsid wsp:val=&quot;00EF082A&quot;/&gt;&lt;wsp:rsid wsp:val=&quot;00EF0E50&quot;/&gt;&lt;wsp:rsid wsp:val=&quot;00EF118E&quot;/&gt;&lt;wsp:rsid wsp:val=&quot;00EF118F&quot;/&gt;&lt;wsp:rsid wsp:val=&quot;00EF1287&quot;/&gt;&lt;wsp:rsid wsp:val=&quot;00EF1333&quot;/&gt;&lt;wsp:rsid wsp:val=&quot;00EF1AEC&quot;/&gt;&lt;wsp:rsid wsp:val=&quot;00EF20FD&quot;/&gt;&lt;wsp:rsid wsp:val=&quot;00EF2786&quot;/&gt;&lt;wsp:rsid wsp:val=&quot;00EF2A1F&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6141&quot;/&gt;&lt;wsp:rsid wsp:val=&quot;00EF650F&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D6&quot;/&gt;&lt;wsp:rsid wsp:val=&quot;00EF7CE8&quot;/&gt;&lt;wsp:rsid wsp:val=&quot;00F000F0&quot;/&gt;&lt;wsp:rsid wsp:val=&quot;00F00180&quot;/&gt;&lt;wsp:rsid wsp:val=&quot;00F00497&quot;/&gt;&lt;wsp:rsid wsp:val=&quot;00F005AF&quot;/&gt;&lt;wsp:rsid wsp:val=&quot;00F006E4&quot;/&gt;&lt;wsp:rsid wsp:val=&quot;00F00829&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06&quot;/&gt;&lt;wsp:rsid wsp:val=&quot;00F15860&quot;/&gt;&lt;wsp:rsid wsp:val=&quot;00F15B3A&quot;/&gt;&lt;wsp:rsid wsp:val=&quot;00F1698C&quot;/&gt;&lt;wsp:rsid wsp:val=&quot;00F16BB1&quot;/&gt;&lt;wsp:rsid wsp:val=&quot;00F17A8F&quot;/&gt;&lt;wsp:rsid wsp:val=&quot;00F20046&quot;/&gt;&lt;wsp:rsid wsp:val=&quot;00F205A6&quot;/&gt;&lt;wsp:rsid wsp:val=&quot;00F206FE&quot;/&gt;&lt;wsp:rsid wsp:val=&quot;00F20798&quot;/&gt;&lt;wsp:rsid wsp:val=&quot;00F20F5B&quot;/&gt;&lt;wsp:rsid wsp:val=&quot;00F21048&quot;/&gt;&lt;wsp:rsid wsp:val=&quot;00F210AB&quot;/&gt;&lt;wsp:rsid wsp:val=&quot;00F211CB&quot;/&gt;&lt;wsp:rsid wsp:val=&quot;00F21345&quot;/&gt;&lt;wsp:rsid wsp:val=&quot;00F21484&quot;/&gt;&lt;wsp:rsid wsp:val=&quot;00F215C3&quot;/&gt;&lt;wsp:rsid wsp:val=&quot;00F21857&quot;/&gt;&lt;wsp:rsid wsp:val=&quot;00F218EF&quot;/&gt;&lt;wsp:rsid wsp:val=&quot;00F21A0B&quot;/&gt;&lt;wsp:rsid wsp:val=&quot;00F21B4F&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E0C&quot;/&gt;&lt;wsp:rsid wsp:val=&quot;00F27EF4&quot;/&gt;&lt;wsp:rsid wsp:val=&quot;00F3002F&quot;/&gt;&lt;wsp:rsid wsp:val=&quot;00F30031&quot;/&gt;&lt;wsp:rsid wsp:val=&quot;00F30063&quot;/&gt;&lt;wsp:rsid wsp:val=&quot;00F30353&quot;/&gt;&lt;wsp:rsid wsp:val=&quot;00F308C0&quot;/&gt;&lt;wsp:rsid wsp:val=&quot;00F30BE8&quot;/&gt;&lt;wsp:rsid wsp:val=&quot;00F30FF2&quot;/&gt;&lt;wsp:rsid wsp:val=&quot;00F31375&quot;/&gt;&lt;wsp:rsid wsp:val=&quot;00F316ED&quot;/&gt;&lt;wsp:rsid wsp:val=&quot;00F318E7&quot;/&gt;&lt;wsp:rsid wsp:val=&quot;00F31F17&quot;/&gt;&lt;wsp:rsid wsp:val=&quot;00F3236F&quot;/&gt;&lt;wsp:rsid wsp:val=&quot;00F32374&quot;/&gt;&lt;wsp:rsid wsp:val=&quot;00F32F0E&quot;/&gt;&lt;wsp:rsid wsp:val=&quot;00F32F3E&quot;/&gt;&lt;wsp:rsid wsp:val=&quot;00F3338A&quot;/&gt;&lt;wsp:rsid wsp:val=&quot;00F3372E&quot;/&gt;&lt;wsp:rsid wsp:val=&quot;00F3383E&quot;/&gt;&lt;wsp:rsid wsp:val=&quot;00F34057&quot;/&gt;&lt;wsp:rsid wsp:val=&quot;00F34286&quot;/&gt;&lt;wsp:rsid wsp:val=&quot;00F342E5&quot;/&gt;&lt;wsp:rsid wsp:val=&quot;00F346BC&quot;/&gt;&lt;wsp:rsid wsp:val=&quot;00F347D0&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8D6&quot;/&gt;&lt;wsp:rsid wsp:val=&quot;00F37922&quot;/&gt;&lt;wsp:rsid wsp:val=&quot;00F37A1D&quot;/&gt;&lt;wsp:rsid wsp:val=&quot;00F37AEF&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0F3&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0939&quot;/&gt;&lt;wsp:rsid wsp:val=&quot;00F513BA&quot;/&gt;&lt;wsp:rsid wsp:val=&quot;00F51447&quot;/&gt;&lt;wsp:rsid wsp:val=&quot;00F514EF&quot;/&gt;&lt;wsp:rsid wsp:val=&quot;00F516F4&quot;/&gt;&lt;wsp:rsid wsp:val=&quot;00F52477&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4192&quot;/&gt;&lt;wsp:rsid wsp:val=&quot;00F542D8&quot;/&gt;&lt;wsp:rsid wsp:val=&quot;00F546DB&quot;/&gt;&lt;wsp:rsid wsp:val=&quot;00F548C8&quot;/&gt;&lt;wsp:rsid wsp:val=&quot;00F54E13&quot;/&gt;&lt;wsp:rsid wsp:val=&quot;00F55331&quot;/&gt;&lt;wsp:rsid wsp:val=&quot;00F55AC5&quot;/&gt;&lt;wsp:rsid wsp:val=&quot;00F55C34&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596&quot;/&gt;&lt;wsp:rsid wsp:val=&quot;00F61701&quot;/&gt;&lt;wsp:rsid wsp:val=&quot;00F61902&quot;/&gt;&lt;wsp:rsid wsp:val=&quot;00F61C45&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AF6&quot;/&gt;&lt;wsp:rsid wsp:val=&quot;00F675DD&quot;/&gt;&lt;wsp:rsid wsp:val=&quot;00F67A85&quot;/&gt;&lt;wsp:rsid wsp:val=&quot;00F70559&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D87&quot;/&gt;&lt;wsp:rsid wsp:val=&quot;00F73E55&quot;/&gt;&lt;wsp:rsid wsp:val=&quot;00F73F43&quot;/&gt;&lt;wsp:rsid wsp:val=&quot;00F7409F&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A00&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5AB&quot;/&gt;&lt;wsp:rsid wsp:val=&quot;00F9174D&quot;/&gt;&lt;wsp:rsid wsp:val=&quot;00F91906&quot;/&gt;&lt;wsp:rsid wsp:val=&quot;00F91CA2&quot;/&gt;&lt;wsp:rsid wsp:val=&quot;00F91DAB&quot;/&gt;&lt;wsp:rsid wsp:val=&quot;00F91DAC&quot;/&gt;&lt;wsp:rsid wsp:val=&quot;00F91FBE&quot;/&gt;&lt;wsp:rsid wsp:val=&quot;00F92174&quot;/&gt;&lt;wsp:rsid wsp:val=&quot;00F923DB&quot;/&gt;&lt;wsp:rsid wsp:val=&quot;00F92725&quot;/&gt;&lt;wsp:rsid wsp:val=&quot;00F9344F&quot;/&gt;&lt;wsp:rsid wsp:val=&quot;00F93A3D&quot;/&gt;&lt;wsp:rsid wsp:val=&quot;00F93C3E&quot;/&gt;&lt;wsp:rsid wsp:val=&quot;00F93D13&quot;/&gt;&lt;wsp:rsid wsp:val=&quot;00F93EE6&quot;/&gt;&lt;wsp:rsid wsp:val=&quot;00F94003&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59B&quot;/&gt;&lt;wsp:rsid wsp:val=&quot;00F958CD&quot;/&gt;&lt;wsp:rsid wsp:val=&quot;00F9632D&quot;/&gt;&lt;wsp:rsid wsp:val=&quot;00F9644F&quot;/&gt;&lt;wsp:rsid wsp:val=&quot;00F965D9&quot;/&gt;&lt;wsp:rsid wsp:val=&quot;00F968CC&quot;/&gt;&lt;wsp:rsid wsp:val=&quot;00F96C7A&quot;/&gt;&lt;wsp:rsid wsp:val=&quot;00F96E7C&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24&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1E9&quot;/&gt;&lt;wsp:rsid wsp:val=&quot;00FA7A20&quot;/&gt;&lt;wsp:rsid wsp:val=&quot;00FA7AA6&quot;/&gt;&lt;wsp:rsid wsp:val=&quot;00FA7C04&quot;/&gt;&lt;wsp:rsid wsp:val=&quot;00FB007D&quot;/&gt;&lt;wsp:rsid wsp:val=&quot;00FB0443&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81C&quot;/&gt;&lt;wsp:rsid wsp:val=&quot;00FB3A91&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3CC&quot;/&gt;&lt;wsp:rsid wsp:val=&quot;00FC1485&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60B6&quot;/&gt;&lt;wsp:rsid wsp:val=&quot;00FC65A0&quot;/&gt;&lt;wsp:rsid wsp:val=&quot;00FC6672&quot;/&gt;&lt;wsp:rsid wsp:val=&quot;00FC6B41&quot;/&gt;&lt;wsp:rsid wsp:val=&quot;00FC7308&quot;/&gt;&lt;wsp:rsid wsp:val=&quot;00FC7896&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5502&quot;/&gt;&lt;wsp:rsid wsp:val=&quot;00FD6318&quot;/&gt;&lt;wsp:rsid wsp:val=&quot;00FD6556&quot;/&gt;&lt;wsp:rsid wsp:val=&quot;00FD691F&quot;/&gt;&lt;wsp:rsid wsp:val=&quot;00FD6A3D&quot;/&gt;&lt;wsp:rsid wsp:val=&quot;00FD6BD7&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352&quot;/&gt;&lt;wsp:rsid wsp:val=&quot;00FE1718&quot;/&gt;&lt;wsp:rsid wsp:val=&quot;00FE1B11&quot;/&gt;&lt;wsp:rsid wsp:val=&quot;00FE20AB&quot;/&gt;&lt;wsp:rsid wsp:val=&quot;00FE22FE&quot;/&gt;&lt;wsp:rsid wsp:val=&quot;00FE2955&quot;/&gt;&lt;wsp:rsid wsp:val=&quot;00FE2B7B&quot;/&gt;&lt;wsp:rsid wsp:val=&quot;00FE3100&quot;/&gt;&lt;wsp:rsid wsp:val=&quot;00FE3439&quot;/&gt;&lt;wsp:rsid wsp:val=&quot;00FE3768&quot;/&gt;&lt;wsp:rsid wsp:val=&quot;00FE4705&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FE&quot;/&gt;&lt;wsp:rsid wsp:val=&quot;00FF609A&quot;/&gt;&lt;wsp:rsid wsp:val=&quot;00FF6A39&quot;/&gt;&lt;wsp:rsid wsp:val=&quot;00FF6CF6&quot;/&gt;&lt;wsp:rsid wsp:val=&quot;00FF707C&quot;/&gt;&lt;wsp:rsid wsp:val=&quot;00FF7237&quot;/&gt;&lt;wsp:rsid wsp:val=&quot;00FF78DB&quot;/&gt;&lt;/wsp:rsids&gt;&lt;/w:docPr&gt;&lt;w:body&gt;&lt;wx:sect&gt;&lt;w:p wsp:rsidR=&quot;00000000&quot; wsp:rsidRDefault=&quot;002D375E&quot; wsp:rsidP=&quot;002D375E&quot;&gt;&lt;m:oMathPara&gt;&lt;m:oMath&gt;&lt;m:sSub&gt;&lt;m:sSubPr&gt;&lt;m:ctrlPr&gt;&lt;w:rPr&gt;&lt;w:rFonts w:ascii=&quot;Cambria Math&quot; w:h-ansi=&quot;Cambria Math&quot;/&gt;&lt;wx:font wx:val=&quot;Cambria Math&quot;/&gt;&lt;w:i/&gt;&lt;w:highlight w:val=&quot;yellow&quot;/&gt;&lt;w:lang w:fareast=&quot;EN-GB&quot;/&gt;&lt;/w:rPr&gt;&lt;/m:ctrlPr&gt;&lt;/m:sSubPr&gt;&lt;m:e&gt;&lt;m:r&gt;&lt;w:rPr&gt;&lt;w:rFonts w:ascii=&quot;Cambria Math&quot; w:h-ansi=&quot;Cambria Math&quot;/&gt;&lt;wx:font wx:val=&quot;Cambria Math&quot;/&gt;&lt;w:i/&gt;&lt;w:highlight w:val=&quot;yellow&quot;/&gt;&lt;w:lang w:fareast=&quot;EN-GB&quot;/&gt;&lt;/w:rPr&gt;&lt;m:t&gt;S&lt;/m:t&gt;&lt;/m:r&gt;&lt;/m:e&gt;&lt;m:sub&gt;&lt;m:r&gt;&lt;w:rPr&gt;&lt;w:rFonts w:ascii=&quot;Cambria Math&quot; w:h-ansi=&quot;Cambria Math&quot;/&gt;&lt;wx:font wx:val=&quot;Cambria Math&quot;/&gt;&lt;w:i/&gt;&lt;w:highlight w:val=&quot;yellow&quot;/&gt;&lt;w:lang w:fareast=&quot;EN-GB&quot;/&gt;&lt;/w:rPr&gt;&lt;m:t&g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40C61">
        <w:rPr>
          <w:rFonts w:eastAsia="Malgun Gothic"/>
          <w:i/>
          <w:iCs/>
          <w:lang w:eastAsia="ko-KR"/>
        </w:rPr>
        <w:instrText xml:space="preserve"> </w:instrText>
      </w:r>
      <w:r w:rsidRPr="00740C61">
        <w:rPr>
          <w:rFonts w:eastAsia="Malgun Gothic"/>
          <w:i/>
          <w:iCs/>
          <w:lang w:eastAsia="ko-KR"/>
        </w:rPr>
        <w:fldChar w:fldCharType="separate"/>
      </w:r>
      <w:r w:rsidR="008D5F4A">
        <w:rPr>
          <w:i/>
          <w:iCs/>
          <w:position w:val="-5"/>
        </w:rPr>
        <w:pict w14:anchorId="4B0EA574">
          <v:shape id="_x0000_i1026" type="#_x0000_t75" style="width:10.2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1924&quot;/&gt;&lt;wsp:rsid wsp:val=&quot;000121EC&quot;/&gt;&lt;wsp:rsid wsp:val=&quot;000124D1&quot;/&gt;&lt;wsp:rsid wsp:val=&quot;00012D90&quot;/&gt;&lt;wsp:rsid wsp:val=&quot;00012DCC&quot;/&gt;&lt;wsp:rsid wsp:val=&quot;0001321B&quot;/&gt;&lt;wsp:rsid wsp:val=&quot;00013488&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3DD2&quot;/&gt;&lt;wsp:rsid wsp:val=&quot;0002400D&quot;/&gt;&lt;wsp:rsid wsp:val=&quot;00024A87&quot;/&gt;&lt;wsp:rsid wsp:val=&quot;00024E37&quot;/&gt;&lt;wsp:rsid wsp:val=&quot;00024E57&quot;/&gt;&lt;wsp:rsid wsp:val=&quot;0002506A&quot;/&gt;&lt;wsp:rsid wsp:val=&quot;00025281&quot;/&gt;&lt;wsp:rsid wsp:val=&quot;000254B6&quot;/&gt;&lt;wsp:rsid wsp:val=&quot;000255A1&quot;/&gt;&lt;wsp:rsid wsp:val=&quot;00025825&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E02&quot;/&gt;&lt;wsp:rsid wsp:val=&quot;00031EDD&quot;/&gt;&lt;wsp:rsid wsp:val=&quot;000321DC&quot;/&gt;&lt;wsp:rsid wsp:val=&quot;00032905&quot;/&gt;&lt;wsp:rsid wsp:val=&quot;00032A64&quot;/&gt;&lt;wsp:rsid wsp:val=&quot;000334D2&quot;/&gt;&lt;wsp:rsid wsp:val=&quot;00033834&quot;/&gt;&lt;wsp:rsid wsp:val=&quot;00033A55&quot;/&gt;&lt;wsp:rsid wsp:val=&quot;00033AE8&quot;/&gt;&lt;wsp:rsid wsp:val=&quot;00033E5C&quot;/&gt;&lt;wsp:rsid wsp:val=&quot;00033FE2&quot;/&gt;&lt;wsp:rsid wsp:val=&quot;0003441E&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8D6&quot;/&gt;&lt;wsp:rsid wsp:val=&quot;00036A16&quot;/&gt;&lt;wsp:rsid wsp:val=&quot;00036C45&quot;/&gt;&lt;wsp:rsid wsp:val=&quot;00036FA7&quot;/&gt;&lt;wsp:rsid wsp:val=&quot;000377E3&quot;/&gt;&lt;wsp:rsid wsp:val=&quot;00037910&quot;/&gt;&lt;wsp:rsid wsp:val=&quot;00037A21&quot;/&gt;&lt;wsp:rsid wsp:val=&quot;00037D3E&quot;/&gt;&lt;wsp:rsid wsp:val=&quot;00040279&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527&quot;/&gt;&lt;wsp:rsid wsp:val=&quot;000426B1&quot;/&gt;&lt;wsp:rsid wsp:val=&quot;000429CD&quot;/&gt;&lt;wsp:rsid wsp:val=&quot;00042BFC&quot;/&gt;&lt;wsp:rsid wsp:val=&quot;000430CF&quot;/&gt;&lt;wsp:rsid wsp:val=&quot;000433B7&quot;/&gt;&lt;wsp:rsid wsp:val=&quot;00043607&quot;/&gt;&lt;wsp:rsid wsp:val=&quot;00043703&quot;/&gt;&lt;wsp:rsid wsp:val=&quot;00043CFE&quot;/&gt;&lt;wsp:rsid wsp:val=&quot;0004403C&quot;/&gt;&lt;wsp:rsid wsp:val=&quot;000441EC&quot;/&gt;&lt;wsp:rsid wsp:val=&quot;00044225&quot;/&gt;&lt;wsp:rsid wsp:val=&quot;00044359&quot;/&gt;&lt;wsp:rsid wsp:val=&quot;000444AD&quot;/&gt;&lt;wsp:rsid wsp:val=&quot;0004457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885&quot;/&gt;&lt;wsp:rsid wsp:val=&quot;00047A82&quot;/&gt;&lt;wsp:rsid wsp:val=&quot;00047D3D&quot;/&gt;&lt;wsp:rsid wsp:val=&quot;0005055B&quot;/&gt;&lt;wsp:rsid wsp:val=&quot;000505B9&quot;/&gt;&lt;wsp:rsid wsp:val=&quot;000505E0&quot;/&gt;&lt;wsp:rsid wsp:val=&quot;000508D9&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56B&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9C&quot;/&gt;&lt;wsp:rsid wsp:val=&quot;0005504C&quot;/&gt;&lt;wsp:rsid wsp:val=&quot;00055871&quot;/&gt;&lt;wsp:rsid wsp:val=&quot;00055873&quot;/&gt;&lt;wsp:rsid wsp:val=&quot;00055B8E&quot;/&gt;&lt;wsp:rsid wsp:val=&quot;0005602E&quot;/&gt;&lt;wsp:rsid wsp:val=&quot;00056052&quot;/&gt;&lt;wsp:rsid wsp:val=&quot;00056057&quot;/&gt;&lt;wsp:rsid wsp:val=&quot;00056318&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1E9&quot;/&gt;&lt;wsp:rsid wsp:val=&quot;00060586&quot;/&gt;&lt;wsp:rsid wsp:val=&quot;00060A9B&quot;/&gt;&lt;wsp:rsid wsp:val=&quot;00060FDB&quot;/&gt;&lt;wsp:rsid wsp:val=&quot;000612C5&quot;/&gt;&lt;wsp:rsid wsp:val=&quot;00061C96&quot;/&gt;&lt;wsp:rsid wsp:val=&quot;00061E34&quot;/&gt;&lt;wsp:rsid wsp:val=&quot;000621A9&quot;/&gt;&lt;wsp:rsid wsp:val=&quot;0006263A&quot;/&gt;&lt;wsp:rsid wsp:val=&quot;00062A7F&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5FE&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8E&quot;/&gt;&lt;wsp:rsid wsp:val=&quot;00074BF5&quot;/&gt;&lt;wsp:rsid wsp:val=&quot;00074E65&quot;/&gt;&lt;wsp:rsid wsp:val=&quot;000752CD&quot;/&gt;&lt;wsp:rsid wsp:val=&quot;00075680&quot;/&gt;&lt;wsp:rsid wsp:val=&quot;0007590A&quot;/&gt;&lt;wsp:rsid wsp:val=&quot;00075999&quot;/&gt;&lt;wsp:rsid wsp:val=&quot;00075FE3&quot;/&gt;&lt;wsp:rsid wsp:val=&quot;00076622&quot;/&gt;&lt;wsp:rsid wsp:val=&quot;00076775&quot;/&gt;&lt;wsp:rsid wsp:val=&quot;00076D63&quot;/&gt;&lt;wsp:rsid wsp:val=&quot;00076D95&quot;/&gt;&lt;wsp:rsid wsp:val=&quot;00077579&quot;/&gt;&lt;wsp:rsid wsp:val=&quot;00077A78&quot;/&gt;&lt;wsp:rsid wsp:val=&quot;00080170&quot;/&gt;&lt;wsp:rsid wsp:val=&quot;000805B2&quot;/&gt;&lt;wsp:rsid wsp:val=&quot;00080786&quot;/&gt;&lt;wsp:rsid wsp:val=&quot;00080D74&quot;/&gt;&lt;wsp:rsid wsp:val=&quot;000812DB&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60&quot;/&gt;&lt;wsp:rsid wsp:val=&quot;00087881&quot;/&gt;&lt;wsp:rsid wsp:val=&quot;00087BAB&quot;/&gt;&lt;wsp:rsid wsp:val=&quot;00087E29&quot;/&gt;&lt;wsp:rsid wsp:val=&quot;00087F91&quot;/&gt;&lt;wsp:rsid wsp:val=&quot;00090573&quot;/&gt;&lt;wsp:rsid wsp:val=&quot;00090586&quot;/&gt;&lt;wsp:rsid wsp:val=&quot;00090653&quot;/&gt;&lt;wsp:rsid wsp:val=&quot;00091277&quot;/&gt;&lt;wsp:rsid wsp:val=&quot;00091714&quot;/&gt;&lt;wsp:rsid wsp:val=&quot;000921E3&quot;/&gt;&lt;wsp:rsid wsp:val=&quot;00092334&quot;/&gt;&lt;wsp:rsid wsp:val=&quot;000923BD&quot;/&gt;&lt;wsp:rsid wsp:val=&quot;000924A8&quot;/&gt;&lt;wsp:rsid wsp:val=&quot;000931C3&quot;/&gt;&lt;wsp:rsid wsp:val=&quot;000938A0&quot;/&gt;&lt;wsp:rsid wsp:val=&quot;00093B72&quot;/&gt;&lt;wsp:rsid wsp:val=&quot;0009437A&quot;/&gt;&lt;wsp:rsid wsp:val=&quot;000947B7&quot;/&gt;&lt;wsp:rsid wsp:val=&quot;0009493A&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A0296&quot;/&gt;&lt;wsp:rsid wsp:val=&quot;000A02DC&quot;/&gt;&lt;wsp:rsid wsp:val=&quot;000A06C9&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D49&quot;/&gt;&lt;wsp:rsid wsp:val=&quot;000A1F8D&quot;/&gt;&lt;wsp:rsid wsp:val=&quot;000A23B7&quot;/&gt;&lt;wsp:rsid wsp:val=&quot;000A2D70&quot;/&gt;&lt;wsp:rsid wsp:val=&quot;000A3A3A&quot;/&gt;&lt;wsp:rsid wsp:val=&quot;000A3ACB&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499&quot;/&gt;&lt;wsp:rsid wsp:val=&quot;000B081C&quot;/&gt;&lt;wsp:rsid wsp:val=&quot;000B10AB&quot;/&gt;&lt;wsp:rsid wsp:val=&quot;000B17A1&quot;/&gt;&lt;wsp:rsid wsp:val=&quot;000B1CD3&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33&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05B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2B9&quot;/&gt;&lt;wsp:rsid wsp:val=&quot;000C4C76&quot;/&gt;&lt;wsp:rsid wsp:val=&quot;000C54A6&quot;/&gt;&lt;wsp:rsid wsp:val=&quot;000C550B&quot;/&gt;&lt;wsp:rsid wsp:val=&quot;000C5759&quot;/&gt;&lt;wsp:rsid wsp:val=&quot;000C5B91&quot;/&gt;&lt;wsp:rsid wsp:val=&quot;000C5E7D&quot;/&gt;&lt;wsp:rsid wsp:val=&quot;000C673C&quot;/&gt;&lt;wsp:rsid wsp:val=&quot;000C69F8&quot;/&gt;&lt;wsp:rsid wsp:val=&quot;000C71D9&quot;/&gt;&lt;wsp:rsid wsp:val=&quot;000C7C3E&quot;/&gt;&lt;wsp:rsid wsp:val=&quot;000D037E&quot;/&gt;&lt;wsp:rsid wsp:val=&quot;000D0A0F&quot;/&gt;&lt;wsp:rsid wsp:val=&quot;000D0AB8&quot;/&gt;&lt;wsp:rsid wsp:val=&quot;000D0BCC&quot;/&gt;&lt;wsp:rsid wsp:val=&quot;000D0F9A&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DE6&quot;/&gt;&lt;wsp:rsid wsp:val=&quot;000D4DFF&quot;/&gt;&lt;wsp:rsid wsp:val=&quot;000D4F5A&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1DF&quot;/&gt;&lt;wsp:rsid wsp:val=&quot;000D7268&quot;/&gt;&lt;wsp:rsid wsp:val=&quot;000D7383&quot;/&gt;&lt;wsp:rsid wsp:val=&quot;000D745D&quot;/&gt;&lt;wsp:rsid wsp:val=&quot;000D75CC&quot;/&gt;&lt;wsp:rsid wsp:val=&quot;000D75EE&quot;/&gt;&lt;wsp:rsid wsp:val=&quot;000D7783&quot;/&gt;&lt;wsp:rsid wsp:val=&quot;000D7A10&quot;/&gt;&lt;wsp:rsid wsp:val=&quot;000D7C7C&quot;/&gt;&lt;wsp:rsid wsp:val=&quot;000E011D&quot;/&gt;&lt;wsp:rsid wsp:val=&quot;000E0706&quot;/&gt;&lt;wsp:rsid wsp:val=&quot;000E14B9&quot;/&gt;&lt;wsp:rsid wsp:val=&quot;000E182B&quot;/&gt;&lt;wsp:rsid wsp:val=&quot;000E19C9&quot;/&gt;&lt;wsp:rsid wsp:val=&quot;000E1E8E&quot;/&gt;&lt;wsp:rsid wsp:val=&quot;000E279B&quot;/&gt;&lt;wsp:rsid wsp:val=&quot;000E2D41&quot;/&gt;&lt;wsp:rsid wsp:val=&quot;000E3075&quot;/&gt;&lt;wsp:rsid wsp:val=&quot;000E3358&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8E2&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38E&quot;/&gt;&lt;wsp:rsid wsp:val=&quot;000F251F&quot;/&gt;&lt;wsp:rsid wsp:val=&quot;000F2965&quot;/&gt;&lt;wsp:rsid wsp:val=&quot;000F2A21&quot;/&gt;&lt;wsp:rsid wsp:val=&quot;000F2A71&quot;/&gt;&lt;wsp:rsid wsp:val=&quot;000F2E12&quot;/&gt;&lt;wsp:rsid wsp:val=&quot;000F34C7&quot;/&gt;&lt;wsp:rsid wsp:val=&quot;000F3755&quot;/&gt;&lt;wsp:rsid wsp:val=&quot;000F3B40&quot;/&gt;&lt;wsp:rsid wsp:val=&quot;000F3FFF&quot;/&gt;&lt;wsp:rsid wsp:val=&quot;000F42EA&quot;/&gt;&lt;wsp:rsid wsp:val=&quot;000F4A11&quot;/&gt;&lt;wsp:rsid wsp:val=&quot;000F4CAF&quot;/&gt;&lt;wsp:rsid wsp:val=&quot;000F4D95&quot;/&gt;&lt;wsp:rsid wsp:val=&quot;000F4F44&quot;/&gt;&lt;wsp:rsid wsp:val=&quot;000F53CB&quot;/&gt;&lt;wsp:rsid wsp:val=&quot;000F55F2&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789F&quot;/&gt;&lt;wsp:rsid wsp:val=&quot;00117957&quot;/&gt;&lt;wsp:rsid wsp:val=&quot;00117AF5&quot;/&gt;&lt;wsp:rsid wsp:val=&quot;00117B4F&quot;/&gt;&lt;wsp:rsid wsp:val=&quot;00117B90&quot;/&gt;&lt;wsp:rsid wsp:val=&quot;00117CB8&quot;/&gt;&lt;wsp:rsid wsp:val=&quot;001202E9&quot;/&gt;&lt;wsp:rsid wsp:val=&quot;001203DB&quot;/&gt;&lt;wsp:rsid wsp:val=&quot;0012079F&quot;/&gt;&lt;wsp:rsid wsp:val=&quot;001207F3&quot;/&gt;&lt;wsp:rsid wsp:val=&quot;00120A7B&quot;/&gt;&lt;wsp:rsid wsp:val=&quot;00121316&quot;/&gt;&lt;wsp:rsid wsp:val=&quot;0012142A&quot;/&gt;&lt;wsp:rsid wsp:val=&quot;001215DB&quot;/&gt;&lt;wsp:rsid wsp:val=&quot;00121897&quot;/&gt;&lt;wsp:rsid wsp:val=&quot;001218BF&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467D&quot;/&gt;&lt;wsp:rsid wsp:val=&quot;001246EC&quot;/&gt;&lt;wsp:rsid wsp:val=&quot;001249D7&quot;/&gt;&lt;wsp:rsid wsp:val=&quot;00124E10&quot;/&gt;&lt;wsp:rsid wsp:val=&quot;00125078&quot;/&gt;&lt;wsp:rsid wsp:val=&quot;001252FE&quot;/&gt;&lt;wsp:rsid wsp:val=&quot;001257E6&quot;/&gt;&lt;wsp:rsid wsp:val=&quot;00126D98&quot;/&gt;&lt;wsp:rsid wsp:val=&quot;00126DAB&quot;/&gt;&lt;wsp:rsid wsp:val=&quot;00127080&quot;/&gt;&lt;wsp:rsid wsp:val=&quot;001274AC&quot;/&gt;&lt;wsp:rsid wsp:val=&quot;001275E6&quot;/&gt;&lt;wsp:rsid wsp:val=&quot;00127DE2&quot;/&gt;&lt;wsp:rsid wsp:val=&quot;00127F28&quot;/&gt;&lt;wsp:rsid wsp:val=&quot;00127F4C&quot;/&gt;&lt;wsp:rsid wsp:val=&quot;0013009E&quot;/&gt;&lt;wsp:rsid wsp:val=&quot;0013013D&quot;/&gt;&lt;wsp:rsid wsp:val=&quot;001301E5&quot;/&gt;&lt;wsp:rsid wsp:val=&quot;001305AC&quot;/&gt;&lt;wsp:rsid wsp:val=&quot;00130714&quot;/&gt;&lt;wsp:rsid wsp:val=&quot;00130953&quot;/&gt;&lt;wsp:rsid wsp:val=&quot;001309B5&quot;/&gt;&lt;wsp:rsid wsp:val=&quot;00130A25&quot;/&gt;&lt;wsp:rsid wsp:val=&quot;00131162&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B3A&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3&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6A9&quot;/&gt;&lt;wsp:rsid wsp:val=&quot;00147884&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208&quot;/&gt;&lt;wsp:rsid wsp:val=&quot;0015347E&quot;/&gt;&lt;wsp:rsid wsp:val=&quot;00153578&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F7A&quot;/&gt;&lt;wsp:rsid wsp:val=&quot;00156199&quot;/&gt;&lt;wsp:rsid wsp:val=&quot;00156260&quot;/&gt;&lt;wsp:rsid wsp:val=&quot;0015674F&quot;/&gt;&lt;wsp:rsid wsp:val=&quot;0015722A&quot;/&gt;&lt;wsp:rsid wsp:val=&quot;0016019C&quot;/&gt;&lt;wsp:rsid wsp:val=&quot;00160674&quot;/&gt;&lt;wsp:rsid wsp:val=&quot;00160786&quot;/&gt;&lt;wsp:rsid wsp:val=&quot;00160D2A&quot;/&gt;&lt;wsp:rsid wsp:val=&quot;0016117C&quot;/&gt;&lt;wsp:rsid wsp:val=&quot;001613AD&quot;/&gt;&lt;wsp:rsid wsp:val=&quot;001616AF&quot;/&gt;&lt;wsp:rsid wsp:val=&quot;001618A3&quot;/&gt;&lt;wsp:rsid wsp:val=&quot;0016223A&quot;/&gt;&lt;wsp:rsid wsp:val=&quot;00162262&quot;/&gt;&lt;wsp:rsid wsp:val=&quot;00162898&quot;/&gt;&lt;wsp:rsid wsp:val=&quot;00162BD5&quot;/&gt;&lt;wsp:rsid wsp:val=&quot;00162CF1&quot;/&gt;&lt;wsp:rsid wsp:val=&quot;00162F82&quot;/&gt;&lt;wsp:rsid wsp:val=&quot;001630E4&quot;/&gt;&lt;wsp:rsid wsp:val=&quot;001634EB&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634F&quot;/&gt;&lt;wsp:rsid wsp:val=&quot;00166994&quot;/&gt;&lt;wsp:rsid wsp:val=&quot;001669F9&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190&quot;/&gt;&lt;wsp:rsid wsp:val=&quot;00171944&quot;/&gt;&lt;wsp:rsid wsp:val=&quot;00171D7E&quot;/&gt;&lt;wsp:rsid wsp:val=&quot;00171F14&quot;/&gt;&lt;wsp:rsid wsp:val=&quot;0017226B&quot;/&gt;&lt;wsp:rsid wsp:val=&quot;00172304&quot;/&gt;&lt;wsp:rsid wsp:val=&quot;00172403&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1C5&quot;/&gt;&lt;wsp:rsid wsp:val=&quot;00180DC7&quot;/&gt;&lt;wsp:rsid wsp:val=&quot;00180E60&quot;/&gt;&lt;wsp:rsid wsp:val=&quot;00180EC7&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9D3&quot;/&gt;&lt;wsp:rsid wsp:val=&quot;0019022C&quot;/&gt;&lt;wsp:rsid wsp:val=&quot;00190307&quot;/&gt;&lt;wsp:rsid wsp:val=&quot;001907C7&quot;/&gt;&lt;wsp:rsid wsp:val=&quot;00190927&quot;/&gt;&lt;wsp:rsid wsp:val=&quot;00190BD5&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643&quot;/&gt;&lt;wsp:rsid wsp:val=&quot;001A272C&quot;/&gt;&lt;wsp:rsid wsp:val=&quot;001A2939&quot;/&gt;&lt;wsp:rsid wsp:val=&quot;001A2FD5&quot;/&gt;&lt;wsp:rsid wsp:val=&quot;001A3037&quot;/&gt;&lt;wsp:rsid wsp:val=&quot;001A30B0&quot;/&gt;&lt;wsp:rsid wsp:val=&quot;001A30FB&quot;/&gt;&lt;wsp:rsid wsp:val=&quot;001A35B2&quot;/&gt;&lt;wsp:rsid wsp:val=&quot;001A36AC&quot;/&gt;&lt;wsp:rsid wsp:val=&quot;001A36CF&quot;/&gt;&lt;wsp:rsid wsp:val=&quot;001A3974&quot;/&gt;&lt;wsp:rsid wsp:val=&quot;001A3F0F&quot;/&gt;&lt;wsp:rsid wsp:val=&quot;001A3FA5&quot;/&gt;&lt;wsp:rsid wsp:val=&quot;001A4156&quot;/&gt;&lt;wsp:rsid wsp:val=&quot;001A43B8&quot;/&gt;&lt;wsp:rsid wsp:val=&quot;001A4EDF&quot;/&gt;&lt;wsp:rsid wsp:val=&quot;001A5174&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7E6&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256&quot;/&gt;&lt;wsp:rsid wsp:val=&quot;001B748B&quot;/&gt;&lt;wsp:rsid wsp:val=&quot;001B7CD0&quot;/&gt;&lt;wsp:rsid wsp:val=&quot;001C002C&quot;/&gt;&lt;wsp:rsid wsp:val=&quot;001C0085&quot;/&gt;&lt;wsp:rsid wsp:val=&quot;001C04E1&quot;/&gt;&lt;wsp:rsid wsp:val=&quot;001C063F&quot;/&gt;&lt;wsp:rsid wsp:val=&quot;001C0883&quot;/&gt;&lt;wsp:rsid wsp:val=&quot;001C0CD4&quot;/&gt;&lt;wsp:rsid wsp:val=&quot;001C1163&quot;/&gt;&lt;wsp:rsid wsp:val=&quot;001C16A9&quot;/&gt;&lt;wsp:rsid wsp:val=&quot;001C1E53&quot;/&gt;&lt;wsp:rsid wsp:val=&quot;001C211D&quot;/&gt;&lt;wsp:rsid wsp:val=&quot;001C2582&quot;/&gt;&lt;wsp:rsid wsp:val=&quot;001C2C3E&quot;/&gt;&lt;wsp:rsid wsp:val=&quot;001C2E60&quot;/&gt;&lt;wsp:rsid wsp:val=&quot;001C3227&quot;/&gt;&lt;wsp:rsid wsp:val=&quot;001C3474&quot;/&gt;&lt;wsp:rsid wsp:val=&quot;001C3B46&quot;/&gt;&lt;wsp:rsid wsp:val=&quot;001C3DC6&quot;/&gt;&lt;wsp:rsid wsp:val=&quot;001C3EAE&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185&quot;/&gt;&lt;wsp:rsid wsp:val=&quot;001C73C4&quot;/&gt;&lt;wsp:rsid wsp:val=&quot;001C76FC&quot;/&gt;&lt;wsp:rsid wsp:val=&quot;001C7AB6&quot;/&gt;&lt;wsp:rsid wsp:val=&quot;001C7BC3&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77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A25&quot;/&gt;&lt;wsp:rsid wsp:val=&quot;001D3C68&quot;/&gt;&lt;wsp:rsid wsp:val=&quot;001D4315&quot;/&gt;&lt;wsp:rsid wsp:val=&quot;001D43C0&quot;/&gt;&lt;wsp:rsid wsp:val=&quot;001D46EB&quot;/&gt;&lt;wsp:rsid wsp:val=&quot;001D4969&quot;/&gt;&lt;wsp:rsid wsp:val=&quot;001D4AF0&quot;/&gt;&lt;wsp:rsid wsp:val=&quot;001D4C91&quot;/&gt;&lt;wsp:rsid wsp:val=&quot;001D4F24&quot;/&gt;&lt;wsp:rsid wsp:val=&quot;001D506F&quot;/&gt;&lt;wsp:rsid wsp:val=&quot;001D53DC&quot;/&gt;&lt;wsp:rsid wsp:val=&quot;001D57B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DF7&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26E&quot;/&gt;&lt;wsp:rsid wsp:val=&quot;001E636D&quot;/&gt;&lt;wsp:rsid wsp:val=&quot;001E6446&quot;/&gt;&lt;wsp:rsid wsp:val=&quot;001E684F&quot;/&gt;&lt;wsp:rsid wsp:val=&quot;001E689D&quot;/&gt;&lt;wsp:rsid wsp:val=&quot;001E69D5&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A2&quot;/&gt;&lt;wsp:rsid wsp:val=&quot;001F54C5&quot;/&gt;&lt;wsp:rsid wsp:val=&quot;001F55C8&quot;/&gt;&lt;wsp:rsid wsp:val=&quot;001F5AF6&quot;/&gt;&lt;wsp:rsid wsp:val=&quot;001F5C84&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2C0&quot;/&gt;&lt;wsp:rsid wsp:val=&quot;00203A6E&quot;/&gt;&lt;wsp:rsid wsp:val=&quot;00203B71&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362&quot;/&gt;&lt;wsp:rsid wsp:val=&quot;0021651E&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66C&quot;/&gt;&lt;wsp:rsid wsp:val=&quot;00220E92&quot;/&gt;&lt;wsp:rsid wsp:val=&quot;00220F1A&quot;/&gt;&lt;wsp:rsid wsp:val=&quot;002211DD&quot;/&gt;&lt;wsp:rsid wsp:val=&quot;0022135D&quot;/&gt;&lt;wsp:rsid wsp:val=&quot;00221B93&quot;/&gt;&lt;wsp:rsid wsp:val=&quot;002222A4&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3B5&quot;/&gt;&lt;wsp:rsid wsp:val=&quot;002314EE&quot;/&gt;&lt;wsp:rsid wsp:val=&quot;00231565&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21F2&quot;/&gt;&lt;wsp:rsid wsp:val=&quot;0024231F&quot;/&gt;&lt;wsp:rsid wsp:val=&quot;00242B2A&quot;/&gt;&lt;wsp:rsid wsp:val=&quot;00242CAE&quot;/&gt;&lt;wsp:rsid wsp:val=&quot;00242E87&quot;/&gt;&lt;wsp:rsid wsp:val=&quot;00243472&quot;/&gt;&lt;wsp:rsid wsp:val=&quot;00243ACD&quot;/&gt;&lt;wsp:rsid wsp:val=&quot;00243DCC&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587&quot;/&gt;&lt;wsp:rsid wsp:val=&quot;00246C52&quot;/&gt;&lt;wsp:rsid wsp:val=&quot;00246C98&quot;/&gt;&lt;wsp:rsid wsp:val=&quot;00246EB6&quot;/&gt;&lt;wsp:rsid wsp:val=&quot;0024703D&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EA4&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37C&quot;/&gt;&lt;wsp:rsid wsp:val=&quot;0026075E&quot;/&gt;&lt;wsp:rsid wsp:val=&quot;00260FAD&quot;/&gt;&lt;wsp:rsid wsp:val=&quot;00260FC7&quot;/&gt;&lt;wsp:rsid wsp:val=&quot;002612A1&quot;/&gt;&lt;wsp:rsid wsp:val=&quot;00261559&quot;/&gt;&lt;wsp:rsid wsp:val=&quot;00261A63&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BAC&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210&quot;/&gt;&lt;wsp:rsid wsp:val=&quot;00266427&quot;/&gt;&lt;wsp:rsid wsp:val=&quot;00266447&quot;/&gt;&lt;wsp:rsid wsp:val=&quot;00267026&quot;/&gt;&lt;wsp:rsid wsp:val=&quot;0026716C&quot;/&gt;&lt;wsp:rsid wsp:val=&quot;002673AD&quot;/&gt;&lt;wsp:rsid wsp:val=&quot;00267959&quot;/&gt;&lt;wsp:rsid wsp:val=&quot;00267D2F&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FB&quot;/&gt;&lt;wsp:rsid wsp:val=&quot;00276BEE&quot;/&gt;&lt;wsp:rsid wsp:val=&quot;00276EFA&quot;/&gt;&lt;wsp:rsid wsp:val=&quot;00277E66&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A5D&quot;/&gt;&lt;wsp:rsid wsp:val=&quot;00280D6E&quot;/&gt;&lt;wsp:rsid wsp:val=&quot;00281166&quot;/&gt;&lt;wsp:rsid wsp:val=&quot;00281679&quot;/&gt;&lt;wsp:rsid wsp:val=&quot;002825CE&quot;/&gt;&lt;wsp:rsid wsp:val=&quot;002826D0&quot;/&gt;&lt;wsp:rsid wsp:val=&quot;00282872&quot;/&gt;&lt;wsp:rsid wsp:val=&quot;002829E8&quot;/&gt;&lt;wsp:rsid wsp:val=&quot;00282E85&quot;/&gt;&lt;wsp:rsid wsp:val=&quot;00282FCB&quot;/&gt;&lt;wsp:rsid wsp:val=&quot;0028316F&quot;/&gt;&lt;wsp:rsid wsp:val=&quot;00283181&quot;/&gt;&lt;wsp:rsid wsp:val=&quot;002832C5&quot;/&gt;&lt;wsp:rsid wsp:val=&quot;002835A5&quot;/&gt;&lt;wsp:rsid wsp:val=&quot;002836DC&quot;/&gt;&lt;wsp:rsid wsp:val=&quot;002838CB&quot;/&gt;&lt;wsp:rsid wsp:val=&quot;00283D6B&quot;/&gt;&lt;wsp:rsid wsp:val=&quot;00284E7F&quot;/&gt;&lt;wsp:rsid wsp:val=&quot;002851CC&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937&quot;/&gt;&lt;wsp:rsid wsp:val=&quot;00287C28&quot;/&gt;&lt;wsp:rsid wsp:val=&quot;00287E5A&quot;/&gt;&lt;wsp:rsid wsp:val=&quot;00287EA3&quot;/&gt;&lt;wsp:rsid wsp:val=&quot;00290006&quot;/&gt;&lt;wsp:rsid wsp:val=&quot;0029006E&quot;/&gt;&lt;wsp:rsid wsp:val=&quot;00290254&quot;/&gt;&lt;wsp:rsid wsp:val=&quot;0029028C&quot;/&gt;&lt;wsp:rsid wsp:val=&quot;0029111B&quot;/&gt;&lt;wsp:rsid wsp:val=&quot;0029178D&quot;/&gt;&lt;wsp:rsid wsp:val=&quot;0029178F&quot;/&gt;&lt;wsp:rsid wsp:val=&quot;00291B01&quot;/&gt;&lt;wsp:rsid wsp:val=&quot;0029230A&quot;/&gt;&lt;wsp:rsid wsp:val=&quot;0029267A&quot;/&gt;&lt;wsp:rsid wsp:val=&quot;002928BD&quot;/&gt;&lt;wsp:rsid wsp:val=&quot;00293504&quot;/&gt;&lt;wsp:rsid wsp:val=&quot;002935D3&quot;/&gt;&lt;wsp:rsid wsp:val=&quot;00293CE8&quot;/&gt;&lt;wsp:rsid wsp:val=&quot;002944CA&quot;/&gt;&lt;wsp:rsid wsp:val=&quot;00294722&quot;/&gt;&lt;wsp:rsid wsp:val=&quot;00294AB1&quot;/&gt;&lt;wsp:rsid wsp:val=&quot;00295018&quot;/&gt;&lt;wsp:rsid wsp:val=&quot;00295226&quot;/&gt;&lt;wsp:rsid wsp:val=&quot;0029548C&quot;/&gt;&lt;wsp:rsid wsp:val=&quot;00295539&quot;/&gt;&lt;wsp:rsid wsp:val=&quot;00295F1C&quot;/&gt;&lt;wsp:rsid wsp:val=&quot;0029636B&quot;/&gt;&lt;wsp:rsid wsp:val=&quot;002963EC&quot;/&gt;&lt;wsp:rsid wsp:val=&quot;002965C5&quot;/&gt;&lt;wsp:rsid wsp:val=&quot;00296E40&quot;/&gt;&lt;wsp:rsid wsp:val=&quot;00296EF9&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4102&quot;/&gt;&lt;wsp:rsid wsp:val=&quot;002A4625&quot;/&gt;&lt;wsp:rsid wsp:val=&quot;002A4918&quot;/&gt;&lt;wsp:rsid wsp:val=&quot;002A4E20&quot;/&gt;&lt;wsp:rsid wsp:val=&quot;002A51FE&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D54&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C00D6&quot;/&gt;&lt;wsp:rsid wsp:val=&quot;002C04C2&quot;/&gt;&lt;wsp:rsid wsp:val=&quot;002C0512&quot;/&gt;&lt;wsp:rsid wsp:val=&quot;002C07DB&quot;/&gt;&lt;wsp:rsid wsp:val=&quot;002C0818&quot;/&gt;&lt;wsp:rsid wsp:val=&quot;002C0AC9&quot;/&gt;&lt;wsp:rsid wsp:val=&quot;002C0DD0&quot;/&gt;&lt;wsp:rsid wsp:val=&quot;002C0E0A&quot;/&gt;&lt;wsp:rsid wsp:val=&quot;002C1368&quot;/&gt;&lt;wsp:rsid wsp:val=&quot;002C1DF1&quot;/&gt;&lt;wsp:rsid wsp:val=&quot;002C203A&quot;/&gt;&lt;wsp:rsid wsp:val=&quot;002C2502&quot;/&gt;&lt;wsp:rsid wsp:val=&quot;002C2E8A&quot;/&gt;&lt;wsp:rsid wsp:val=&quot;002C2FCD&quot;/&gt;&lt;wsp:rsid wsp:val=&quot;002C33D3&quot;/&gt;&lt;wsp:rsid wsp:val=&quot;002C36D3&quot;/&gt;&lt;wsp:rsid wsp:val=&quot;002C3AE4&quot;/&gt;&lt;wsp:rsid wsp:val=&quot;002C3C99&quot;/&gt;&lt;wsp:rsid wsp:val=&quot;002C3E89&quot;/&gt;&lt;wsp:rsid wsp:val=&quot;002C456C&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661&quot;/&gt;&lt;wsp:rsid wsp:val=&quot;002C6F88&quot;/&gt;&lt;wsp:rsid wsp:val=&quot;002C7014&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A8A&quot;/&gt;&lt;wsp:rsid wsp:val=&quot;002D2B4E&quot;/&gt;&lt;wsp:rsid wsp:val=&quot;002D375E&quot;/&gt;&lt;wsp:rsid wsp:val=&quot;002D3968&quot;/&gt;&lt;wsp:rsid wsp:val=&quot;002D3C60&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1A7&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7321&quot;/&gt;&lt;wsp:rsid wsp:val=&quot;002E7894&quot;/&gt;&lt;wsp:rsid wsp:val=&quot;002E7C45&quot;/&gt;&lt;wsp:rsid wsp:val=&quot;002E7EA8&quot;/&gt;&lt;wsp:rsid wsp:val=&quot;002E7F54&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319B&quot;/&gt;&lt;wsp:rsid wsp:val=&quot;002F3AAA&quot;/&gt;&lt;wsp:rsid wsp:val=&quot;002F3C25&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5FF&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0A&quot;/&gt;&lt;wsp:rsid wsp:val=&quot;003004CC&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24D&quot;/&gt;&lt;wsp:rsid wsp:val=&quot;00304506&quot;/&gt;&lt;wsp:rsid wsp:val=&quot;00304549&quot;/&gt;&lt;wsp:rsid wsp:val=&quot;00304AC5&quot;/&gt;&lt;wsp:rsid wsp:val=&quot;00304FCA&quot;/&gt;&lt;wsp:rsid wsp:val=&quot;00305372&quot;/&gt;&lt;wsp:rsid wsp:val=&quot;003054BD&quot;/&gt;&lt;wsp:rsid wsp:val=&quot;0030621C&quot;/&gt;&lt;wsp:rsid wsp:val=&quot;00306306&quot;/&gt;&lt;wsp:rsid wsp:val=&quot;003064DD&quot;/&gt;&lt;wsp:rsid wsp:val=&quot;003065FB&quot;/&gt;&lt;wsp:rsid wsp:val=&quot;00306C47&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941&quot;/&gt;&lt;wsp:rsid wsp:val=&quot;00312064&quot;/&gt;&lt;wsp:rsid wsp:val=&quot;003121B8&quot;/&gt;&lt;wsp:rsid wsp:val=&quot;00312542&quot;/&gt;&lt;wsp:rsid wsp:val=&quot;003133D8&quot;/&gt;&lt;wsp:rsid wsp:val=&quot;003137A0&quot;/&gt;&lt;wsp:rsid wsp:val=&quot;003137ED&quot;/&gt;&lt;wsp:rsid wsp:val=&quot;00313C4F&quot;/&gt;&lt;wsp:rsid wsp:val=&quot;00314176&quot;/&gt;&lt;wsp:rsid wsp:val=&quot;003141C2&quot;/&gt;&lt;wsp:rsid wsp:val=&quot;00314629&quot;/&gt;&lt;wsp:rsid wsp:val=&quot;00314C7C&quot;/&gt;&lt;wsp:rsid wsp:val=&quot;003150EA&quot;/&gt;&lt;wsp:rsid wsp:val=&quot;0031599D&quot;/&gt;&lt;wsp:rsid wsp:val=&quot;00315F72&quot;/&gt;&lt;wsp:rsid wsp:val=&quot;00316072&quot;/&gt;&lt;wsp:rsid wsp:val=&quot;003160FB&quot;/&gt;&lt;wsp:rsid wsp:val=&quot;00316265&quot;/&gt;&lt;wsp:rsid wsp:val=&quot;00316C58&quot;/&gt;&lt;wsp:rsid wsp:val=&quot;00316E46&quot;/&gt;&lt;wsp:rsid wsp:val=&quot;00317050&quot;/&gt;&lt;wsp:rsid wsp:val=&quot;00317884&quot;/&gt;&lt;wsp:rsid wsp:val=&quot;00317B13&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866&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3E27&quot;/&gt;&lt;wsp:rsid wsp:val=&quot;00333FB4&quot;/&gt;&lt;wsp:rsid wsp:val=&quot;00334799&quot;/&gt;&lt;wsp:rsid wsp:val=&quot;003350A7&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725&quot;/&gt;&lt;wsp:rsid wsp:val=&quot;0034511B&quot;/&gt;&lt;wsp:rsid wsp:val=&quot;00345127&quot;/&gt;&lt;wsp:rsid wsp:val=&quot;00345243&quot;/&gt;&lt;wsp:rsid wsp:val=&quot;003454A2&quot;/&gt;&lt;wsp:rsid wsp:val=&quot;003460F4&quot;/&gt;&lt;wsp:rsid wsp:val=&quot;003460F6&quot;/&gt;&lt;wsp:rsid wsp:val=&quot;003461BC&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10E3&quot;/&gt;&lt;wsp:rsid wsp:val=&quot;0035140A&quot;/&gt;&lt;wsp:rsid wsp:val=&quot;0035180B&quot;/&gt;&lt;wsp:rsid wsp:val=&quot;00351C98&quot;/&gt;&lt;wsp:rsid wsp:val=&quot;00351EAA&quot;/&gt;&lt;wsp:rsid wsp:val=&quot;0035216E&quot;/&gt;&lt;wsp:rsid wsp:val=&quot;003522C9&quot;/&gt;&lt;wsp:rsid wsp:val=&quot;0035265C&quot;/&gt;&lt;wsp:rsid wsp:val=&quot;00352759&quot;/&gt;&lt;wsp:rsid wsp:val=&quot;00352812&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EE1&quot;/&gt;&lt;wsp:rsid wsp:val=&quot;00353F9F&quot;/&gt;&lt;wsp:rsid wsp:val=&quot;0035414B&quot;/&gt;&lt;wsp:rsid wsp:val=&quot;0035414E&quot;/&gt;&lt;wsp:rsid wsp:val=&quot;003542BB&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A5&quot;/&gt;&lt;wsp:rsid wsp:val=&quot;00356B3C&quot;/&gt;&lt;wsp:rsid wsp:val=&quot;00356CEC&quot;/&gt;&lt;wsp:rsid wsp:val=&quot;003572DE&quot;/&gt;&lt;wsp:rsid wsp:val=&quot;00357659&quot;/&gt;&lt;wsp:rsid wsp:val=&quot;00357712&quot;/&gt;&lt;wsp:rsid wsp:val=&quot;00357C43&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1C42&quot;/&gt;&lt;wsp:rsid wsp:val=&quot;003621A7&quot;/&gt;&lt;wsp:rsid wsp:val=&quot;0036262C&quot;/&gt;&lt;wsp:rsid wsp:val=&quot;00362A2B&quot;/&gt;&lt;wsp:rsid wsp:val=&quot;00362C5A&quot;/&gt;&lt;wsp:rsid wsp:val=&quot;00363984&quot;/&gt;&lt;wsp:rsid wsp:val=&quot;00363EE9&quot;/&gt;&lt;wsp:rsid wsp:val=&quot;00364280&quot;/&gt;&lt;wsp:rsid wsp:val=&quot;00364A63&quot;/&gt;&lt;wsp:rsid wsp:val=&quot;0036523A&quot;/&gt;&lt;wsp:rsid wsp:val=&quot;003654DA&quot;/&gt;&lt;wsp:rsid wsp:val=&quot;00367349&quot;/&gt;&lt;wsp:rsid wsp:val=&quot;00367D2F&quot;/&gt;&lt;wsp:rsid wsp:val=&quot;003700A7&quot;/&gt;&lt;wsp:rsid wsp:val=&quot;00370285&quot;/&gt;&lt;wsp:rsid wsp:val=&quot;003704EE&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5FE&quot;/&gt;&lt;wsp:rsid wsp:val=&quot;00372A6B&quot;/&gt;&lt;wsp:rsid wsp:val=&quot;00372B3E&quot;/&gt;&lt;wsp:rsid wsp:val=&quot;00372FD7&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4FA&quot;/&gt;&lt;wsp:rsid wsp:val=&quot;0037664D&quot;/&gt;&lt;wsp:rsid wsp:val=&quot;00376778&quot;/&gt;&lt;wsp:rsid wsp:val=&quot;003769B8&quot;/&gt;&lt;wsp:rsid wsp:val=&quot;00376CD6&quot;/&gt;&lt;wsp:rsid wsp:val=&quot;00376E52&quot;/&gt;&lt;wsp:rsid wsp:val=&quot;00376F72&quot;/&gt;&lt;wsp:rsid wsp:val=&quot;0037709A&quot;/&gt;&lt;wsp:rsid wsp:val=&quot;00377146&quot;/&gt;&lt;wsp:rsid wsp:val=&quot;00377397&quot;/&gt;&lt;wsp:rsid wsp:val=&quot;003774FD&quot;/&gt;&lt;wsp:rsid wsp:val=&quot;003775BD&quot;/&gt;&lt;wsp:rsid wsp:val=&quot;00377F1F&quot;/&gt;&lt;wsp:rsid wsp:val=&quot;0038084F&quot;/&gt;&lt;wsp:rsid wsp:val=&quot;00380892&quot;/&gt;&lt;wsp:rsid wsp:val=&quot;00381079&quot;/&gt;&lt;wsp:rsid wsp:val=&quot;00381685&quot;/&gt;&lt;wsp:rsid wsp:val=&quot;00381918&quot;/&gt;&lt;wsp:rsid wsp:val=&quot;00381A1D&quot;/&gt;&lt;wsp:rsid wsp:val=&quot;003821E7&quot;/&gt;&lt;wsp:rsid wsp:val=&quot;0038227A&quot;/&gt;&lt;wsp:rsid wsp:val=&quot;00382425&quot;/&gt;&lt;wsp:rsid wsp:val=&quot;0038245B&quot;/&gt;&lt;wsp:rsid wsp:val=&quot;003826CF&quot;/&gt;&lt;wsp:rsid wsp:val=&quot;003827B3&quot;/&gt;&lt;wsp:rsid wsp:val=&quot;00382903&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7D2&quot;/&gt;&lt;wsp:rsid wsp:val=&quot;00390837&quot;/&gt;&lt;wsp:rsid wsp:val=&quot;00390B8F&quot;/&gt;&lt;wsp:rsid wsp:val=&quot;00390C56&quot;/&gt;&lt;wsp:rsid wsp:val=&quot;00390E89&quot;/&gt;&lt;wsp:rsid wsp:val=&quot;0039122C&quot;/&gt;&lt;wsp:rsid wsp:val=&quot;0039124D&quot;/&gt;&lt;wsp:rsid wsp:val=&quot;003912B7&quot;/&gt;&lt;wsp:rsid wsp:val=&quot;003914C2&quot;/&gt;&lt;wsp:rsid wsp:val=&quot;00391688&quot;/&gt;&lt;wsp:rsid wsp:val=&quot;00391A92&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11E&quot;/&gt;&lt;wsp:rsid wsp:val=&quot;00397464&quot;/&gt;&lt;wsp:rsid wsp:val=&quot;00397514&quot;/&gt;&lt;wsp:rsid wsp:val=&quot;003978B8&quot;/&gt;&lt;wsp:rsid wsp:val=&quot;00397B96&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8FC&quot;/&gt;&lt;wsp:rsid wsp:val=&quot;003A4E82&quot;/&gt;&lt;wsp:rsid wsp:val=&quot;003A5167&quot;/&gt;&lt;wsp:rsid wsp:val=&quot;003A590E&quot;/&gt;&lt;wsp:rsid wsp:val=&quot;003A591A&quot;/&gt;&lt;wsp:rsid wsp:val=&quot;003A5C66&quot;/&gt;&lt;wsp:rsid wsp:val=&quot;003A6330&quot;/&gt;&lt;wsp:rsid wsp:val=&quot;003A67EA&quot;/&gt;&lt;wsp:rsid wsp:val=&quot;003A6A9D&quot;/&gt;&lt;wsp:rsid wsp:val=&quot;003A6BC9&quot;/&gt;&lt;wsp:rsid wsp:val=&quot;003A6F54&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89F&quot;/&gt;&lt;wsp:rsid wsp:val=&quot;003B1CC2&quot;/&gt;&lt;wsp:rsid wsp:val=&quot;003B21B1&quot;/&gt;&lt;wsp:rsid wsp:val=&quot;003B2B79&quot;/&gt;&lt;wsp:rsid wsp:val=&quot;003B31F9&quot;/&gt;&lt;wsp:rsid wsp:val=&quot;003B4482&quot;/&gt;&lt;wsp:rsid wsp:val=&quot;003B493D&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0C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D7&quot;/&gt;&lt;wsp:rsid wsp:val=&quot;003C0985&quot;/&gt;&lt;wsp:rsid wsp:val=&quot;003C0D37&quot;/&gt;&lt;wsp:rsid wsp:val=&quot;003C16F5&quot;/&gt;&lt;wsp:rsid wsp:val=&quot;003C1A16&quot;/&gt;&lt;wsp:rsid wsp:val=&quot;003C1C23&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4FB&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4E6&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707&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6279&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FF0&quot;/&gt;&lt;wsp:rsid wsp:val=&quot;003F30AD&quot;/&gt;&lt;wsp:rsid wsp:val=&quot;003F34D2&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147&quot;/&gt;&lt;wsp:rsid wsp:val=&quot;0040015E&quot;/&gt;&lt;wsp:rsid wsp:val=&quot;00400427&quot;/&gt;&lt;wsp:rsid wsp:val=&quot;004010CF&quot;/&gt;&lt;wsp:rsid wsp:val=&quot;004012FA&quot;/&gt;&lt;wsp:rsid wsp:val=&quot;00401612&quot;/&gt;&lt;wsp:rsid wsp:val=&quot;004017C6&quot;/&gt;&lt;wsp:rsid wsp:val=&quot;00401D54&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D95&quot;/&gt;&lt;wsp:rsid wsp:val=&quot;00405F90&quot;/&gt;&lt;wsp:rsid wsp:val=&quot;00406108&quot;/&gt;&lt;wsp:rsid wsp:val=&quot;00406412&quot;/&gt;&lt;wsp:rsid wsp:val=&quot;00406F4B&quot;/&gt;&lt;wsp:rsid wsp:val=&quot;00406FBD&quot;/&gt;&lt;wsp:rsid wsp:val=&quot;0040711A&quot;/&gt;&lt;wsp:rsid wsp:val=&quot;00407186&quot;/&gt;&lt;wsp:rsid wsp:val=&quot;004073B0&quot;/&gt;&lt;wsp:rsid wsp:val=&quot;00407455&quot;/&gt;&lt;wsp:rsid wsp:val=&quot;00407612&quot;/&gt;&lt;wsp:rsid wsp:val=&quot;00407888&quot;/&gt;&lt;wsp:rsid wsp:val=&quot;00407A66&quot;/&gt;&lt;wsp:rsid wsp:val=&quot;00407C9E&quot;/&gt;&lt;wsp:rsid wsp:val=&quot;0041029D&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8D&quot;/&gt;&lt;wsp:rsid wsp:val=&quot;00413369&quot;/&gt;&lt;wsp:rsid wsp:val=&quot;004135B0&quot;/&gt;&lt;wsp:rsid wsp:val=&quot;00413E02&quot;/&gt;&lt;wsp:rsid wsp:val=&quot;00414129&quot;/&gt;&lt;wsp:rsid wsp:val=&quot;004145AE&quot;/&gt;&lt;wsp:rsid wsp:val=&quot;0041577E&quot;/&gt;&lt;wsp:rsid wsp:val=&quot;004157F6&quot;/&gt;&lt;wsp:rsid wsp:val=&quot;004159D3&quot;/&gt;&lt;wsp:rsid wsp:val=&quot;00415A14&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A33&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476&quot;/&gt;&lt;wsp:rsid wsp:val=&quot;00425771&quot;/&gt;&lt;wsp:rsid wsp:val=&quot;00425B2C&quot;/&gt;&lt;wsp:rsid wsp:val=&quot;00425B4E&quot;/&gt;&lt;wsp:rsid wsp:val=&quot;00425C97&quot;/&gt;&lt;wsp:rsid wsp:val=&quot;00425FFD&quot;/&gt;&lt;wsp:rsid wsp:val=&quot;004262F8&quot;/&gt;&lt;wsp:rsid wsp:val=&quot;00426442&quot;/&gt;&lt;wsp:rsid wsp:val=&quot;0042654A&quot;/&gt;&lt;wsp:rsid wsp:val=&quot;00426A93&quot;/&gt;&lt;wsp:rsid wsp:val=&quot;00426DFA&quot;/&gt;&lt;wsp:rsid wsp:val=&quot;00427299&quot;/&gt;&lt;wsp:rsid wsp:val=&quot;00427300&quot;/&gt;&lt;wsp:rsid wsp:val=&quot;004276E3&quot;/&gt;&lt;wsp:rsid wsp:val=&quot;004279ED&quot;/&gt;&lt;wsp:rsid wsp:val=&quot;00427E67&quot;/&gt;&lt;wsp:rsid wsp:val=&quot;00430178&quot;/&gt;&lt;wsp:rsid wsp:val=&quot;00430495&quot;/&gt;&lt;wsp:rsid wsp:val=&quot;00430680&quot;/&gt;&lt;wsp:rsid wsp:val=&quot;00430685&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C13&quot;/&gt;&lt;wsp:rsid wsp:val=&quot;00432DB9&quot;/&gt;&lt;wsp:rsid wsp:val=&quot;00432DF0&quot;/&gt;&lt;wsp:rsid wsp:val=&quot;00432E64&quot;/&gt;&lt;wsp:rsid wsp:val=&quot;00432F8F&quot;/&gt;&lt;wsp:rsid wsp:val=&quot;00432F9E&quot;/&gt;&lt;wsp:rsid wsp:val=&quot;00433106&quot;/&gt;&lt;wsp:rsid wsp:val=&quot;004338F7&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D46&quot;/&gt;&lt;wsp:rsid wsp:val=&quot;00435248&quot;/&gt;&lt;wsp:rsid wsp:val=&quot;004353C1&quot;/&gt;&lt;wsp:rsid wsp:val=&quot;0043542F&quot;/&gt;&lt;wsp:rsid wsp:val=&quot;0043548D&quot;/&gt;&lt;wsp:rsid wsp:val=&quot;004355EB&quot;/&gt;&lt;wsp:rsid wsp:val=&quot;00435602&quot;/&gt;&lt;wsp:rsid wsp:val=&quot;004356FA&quot;/&gt;&lt;wsp:rsid wsp:val=&quot;00435CCF&quot;/&gt;&lt;wsp:rsid wsp:val=&quot;00436A3B&quot;/&gt;&lt;wsp:rsid wsp:val=&quot;00436CA7&quot;/&gt;&lt;wsp:rsid wsp:val=&quot;00437027&quot;/&gt;&lt;wsp:rsid wsp:val=&quot;004370C7&quot;/&gt;&lt;wsp:rsid wsp:val=&quot;004371AB&quot;/&gt;&lt;wsp:rsid wsp:val=&quot;004402A7&quot;/&gt;&lt;wsp:rsid wsp:val=&quot;0044035D&quot;/&gt;&lt;wsp:rsid wsp:val=&quot;00440EA5&quot;/&gt;&lt;wsp:rsid wsp:val=&quot;0044131C&quot;/&gt;&lt;wsp:rsid wsp:val=&quot;0044142F&quot;/&gt;&lt;wsp:rsid wsp:val=&quot;004423B8&quot;/&gt;&lt;wsp:rsid wsp:val=&quot;00442416&quot;/&gt;&lt;wsp:rsid wsp:val=&quot;004425C2&quot;/&gt;&lt;wsp:rsid wsp:val=&quot;00442824&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0FEB&quot;/&gt;&lt;wsp:rsid wsp:val=&quot;004518D5&quot;/&gt;&lt;wsp:rsid wsp:val=&quot;004519BF&quot;/&gt;&lt;wsp:rsid wsp:val=&quot;00451A88&quot;/&gt;&lt;wsp:rsid wsp:val=&quot;00451B06&quot;/&gt;&lt;wsp:rsid wsp:val=&quot;00451BEB&quot;/&gt;&lt;wsp:rsid wsp:val=&quot;004525E6&quot;/&gt;&lt;wsp:rsid wsp:val=&quot;0045267C&quot;/&gt;&lt;wsp:rsid wsp:val=&quot;004527C0&quot;/&gt;&lt;wsp:rsid wsp:val=&quot;0045344C&quot;/&gt;&lt;wsp:rsid wsp:val=&quot;00453871&quot;/&gt;&lt;wsp:rsid wsp:val=&quot;00453DEF&quot;/&gt;&lt;wsp:rsid wsp:val=&quot;00453E84&quot;/&gt;&lt;wsp:rsid wsp:val=&quot;00453F0D&quot;/&gt;&lt;wsp:rsid wsp:val=&quot;00453F94&quot;/&gt;&lt;wsp:rsid wsp:val=&quot;004543E4&quot;/&gt;&lt;wsp:rsid wsp:val=&quot;004548E5&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6EDC&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B0&quot;/&gt;&lt;wsp:rsid wsp:val=&quot;00460894&quot;/&gt;&lt;wsp:rsid wsp:val=&quot;00460921&quot;/&gt;&lt;wsp:rsid wsp:val=&quot;00460958&quot;/&gt;&lt;wsp:rsid wsp:val=&quot;0046100B&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C11&quot;/&gt;&lt;wsp:rsid wsp:val=&quot;00461F05&quot;/&gt;&lt;wsp:rsid wsp:val=&quot;004622A1&quot;/&gt;&lt;wsp:rsid wsp:val=&quot;004622D0&quot;/&gt;&lt;wsp:rsid wsp:val=&quot;00462420&quot;/&gt;&lt;wsp:rsid wsp:val=&quot;0046267C&quot;/&gt;&lt;wsp:rsid wsp:val=&quot;00462A9C&quot;/&gt;&lt;wsp:rsid wsp:val=&quot;00462B09&quot;/&gt;&lt;wsp:rsid wsp:val=&quot;00462B29&quot;/&gt;&lt;wsp:rsid wsp:val=&quot;00462D1C&quot;/&gt;&lt;wsp:rsid wsp:val=&quot;00462FC4&quot;/&gt;&lt;wsp:rsid wsp:val=&quot;00463448&quot;/&gt;&lt;wsp:rsid wsp:val=&quot;00463940&quot;/&gt;&lt;wsp:rsid wsp:val=&quot;00464130&quot;/&gt;&lt;wsp:rsid wsp:val=&quot;0046434B&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185&quot;/&gt;&lt;wsp:rsid wsp:val=&quot;0046645E&quot;/&gt;&lt;wsp:rsid wsp:val=&quot;0046698E&quot;/&gt;&lt;wsp:rsid wsp:val=&quot;004671AF&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2E11&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31&quot;/&gt;&lt;wsp:rsid wsp:val=&quot;004821B4&quot;/&gt;&lt;wsp:rsid wsp:val=&quot;004821BC&quot;/&gt;&lt;wsp:rsid wsp:val=&quot;00482389&quot;/&gt;&lt;wsp:rsid wsp:val=&quot;004824F5&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0F18&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3D5F&quot;/&gt;&lt;wsp:rsid wsp:val=&quot;00494C34&quot;/&gt;&lt;wsp:rsid wsp:val=&quot;00494E75&quot;/&gt;&lt;wsp:rsid wsp:val=&quot;00495071&quot;/&gt;&lt;wsp:rsid wsp:val=&quot;00495227&quot;/&gt;&lt;wsp:rsid wsp:val=&quot;00495555&quot;/&gt;&lt;wsp:rsid wsp:val=&quot;004961DB&quot;/&gt;&lt;wsp:rsid wsp:val=&quot;0049653E&quot;/&gt;&lt;wsp:rsid wsp:val=&quot;00496BEF&quot;/&gt;&lt;wsp:rsid wsp:val=&quot;004970A1&quot;/&gt;&lt;wsp:rsid wsp:val=&quot;0049792C&quot;/&gt;&lt;wsp:rsid wsp:val=&quot;00497BD3&quot;/&gt;&lt;wsp:rsid wsp:val=&quot;00497F24&quot;/&gt;&lt;wsp:rsid wsp:val=&quot;00497F2F&quot;/&gt;&lt;wsp:rsid wsp:val=&quot;00497F71&quot;/&gt;&lt;wsp:rsid wsp:val=&quot;004A01E1&quot;/&gt;&lt;wsp:rsid wsp:val=&quot;004A0273&quot;/&gt;&lt;wsp:rsid wsp:val=&quot;004A09A7&quot;/&gt;&lt;wsp:rsid wsp:val=&quot;004A0E00&quot;/&gt;&lt;wsp:rsid wsp:val=&quot;004A15F7&quot;/&gt;&lt;wsp:rsid wsp:val=&quot;004A1600&quot;/&gt;&lt;wsp:rsid wsp:val=&quot;004A166B&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5A2&quot;/&gt;&lt;wsp:rsid wsp:val=&quot;004B4A0F&quot;/&gt;&lt;wsp:rsid wsp:val=&quot;004B4AA2&quot;/&gt;&lt;wsp:rsid wsp:val=&quot;004B4C67&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A89&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A25&quot;/&gt;&lt;wsp:rsid wsp:val=&quot;004C0AE9&quot;/&gt;&lt;wsp:rsid wsp:val=&quot;004C0B5B&quot;/&gt;&lt;wsp:rsid wsp:val=&quot;004C0EE4&quot;/&gt;&lt;wsp:rsid wsp:val=&quot;004C0F99&quot;/&gt;&lt;wsp:rsid wsp:val=&quot;004C130D&quot;/&gt;&lt;wsp:rsid wsp:val=&quot;004C132F&quot;/&gt;&lt;wsp:rsid wsp:val=&quot;004C1624&quot;/&gt;&lt;wsp:rsid wsp:val=&quot;004C171F&quot;/&gt;&lt;wsp:rsid wsp:val=&quot;004C19E0&quot;/&gt;&lt;wsp:rsid wsp:val=&quot;004C1BD6&quot;/&gt;&lt;wsp:rsid wsp:val=&quot;004C2371&quot;/&gt;&lt;wsp:rsid wsp:val=&quot;004C246F&quot;/&gt;&lt;wsp:rsid wsp:val=&quot;004C2C4E&quot;/&gt;&lt;wsp:rsid wsp:val=&quot;004C2F01&quot;/&gt;&lt;wsp:rsid wsp:val=&quot;004C2F96&quot;/&gt;&lt;wsp:rsid wsp:val=&quot;004C2FAE&quot;/&gt;&lt;wsp:rsid wsp:val=&quot;004C3472&quot;/&gt;&lt;wsp:rsid wsp:val=&quot;004C34E8&quot;/&gt;&lt;wsp:rsid wsp:val=&quot;004C3C51&quot;/&gt;&lt;wsp:rsid wsp:val=&quot;004C3E9B&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0E&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30E&quot;/&gt;&lt;wsp:rsid wsp:val=&quot;004C73C9&quot;/&gt;&lt;wsp:rsid wsp:val=&quot;004C7739&quot;/&gt;&lt;wsp:rsid wsp:val=&quot;004C7A83&quot;/&gt;&lt;wsp:rsid wsp:val=&quot;004C7BDF&quot;/&gt;&lt;wsp:rsid wsp:val=&quot;004C7EFE&quot;/&gt;&lt;wsp:rsid wsp:val=&quot;004C7F09&quot;/&gt;&lt;wsp:rsid wsp:val=&quot;004D0200&quot;/&gt;&lt;wsp:rsid wsp:val=&quot;004D0E42&quot;/&gt;&lt;wsp:rsid wsp:val=&quot;004D171F&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309&quot;/&gt;&lt;wsp:rsid wsp:val=&quot;004D58D1&quot;/&gt;&lt;wsp:rsid wsp:val=&quot;004D5AA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D3&quot;/&gt;&lt;wsp:rsid wsp:val=&quot;004E2AFA&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E4&quot;/&gt;&lt;wsp:rsid wsp:val=&quot;004E471C&quot;/&gt;&lt;wsp:rsid wsp:val=&quot;004E4754&quot;/&gt;&lt;wsp:rsid wsp:val=&quot;004E48A1&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003&quot;/&gt;&lt;wsp:rsid wsp:val=&quot;004E7691&quot;/&gt;&lt;wsp:rsid wsp:val=&quot;004E76A5&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735&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7AE&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C3F&quot;/&gt;&lt;wsp:rsid wsp:val=&quot;005050F8&quot;/&gt;&lt;wsp:rsid wsp:val=&quot;00505A2A&quot;/&gt;&lt;wsp:rsid wsp:val=&quot;00505ABD&quot;/&gt;&lt;wsp:rsid wsp:val=&quot;00505E39&quot;/&gt;&lt;wsp:rsid wsp:val=&quot;0050614B&quot;/&gt;&lt;wsp:rsid wsp:val=&quot;00506571&quot;/&gt;&lt;wsp:rsid wsp:val=&quot;00506816&quot;/&gt;&lt;wsp:rsid wsp:val=&quot;00506A8D&quot;/&gt;&lt;wsp:rsid wsp:val=&quot;00506C2E&quot;/&gt;&lt;wsp:rsid wsp:val=&quot;00506E46&quot;/&gt;&lt;wsp:rsid wsp:val=&quot;005074C9&quot;/&gt;&lt;wsp:rsid wsp:val=&quot;00507718&quot;/&gt;&lt;wsp:rsid wsp:val=&quot;00507754&quot;/&gt;&lt;wsp:rsid wsp:val=&quot;00507CAF&quot;/&gt;&lt;wsp:rsid wsp:val=&quot;00507DB4&quot;/&gt;&lt;wsp:rsid wsp:val=&quot;00507EDF&quot;/&gt;&lt;wsp:rsid wsp:val=&quot;00510374&quot;/&gt;&lt;wsp:rsid wsp:val=&quot;00510444&quot;/&gt;&lt;wsp:rsid wsp:val=&quot;00510B25&quot;/&gt;&lt;wsp:rsid wsp:val=&quot;0051179B&quot;/&gt;&lt;wsp:rsid wsp:val=&quot;00511E67&quot;/&gt;&lt;wsp:rsid wsp:val=&quot;00512747&quot;/&gt;&lt;wsp:rsid wsp:val=&quot;00512E1C&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0DB&quot;/&gt;&lt;wsp:rsid wsp:val=&quot;00516B96&quot;/&gt;&lt;wsp:rsid wsp:val=&quot;005173A4&quot;/&gt;&lt;wsp:rsid wsp:val=&quot;0051770E&quot;/&gt;&lt;wsp:rsid wsp:val=&quot;00517B28&quot;/&gt;&lt;wsp:rsid wsp:val=&quot;0052001B&quot;/&gt;&lt;wsp:rsid wsp:val=&quot;005205C8&quot;/&gt;&lt;wsp:rsid wsp:val=&quot;00521642&quot;/&gt;&lt;wsp:rsid wsp:val=&quot;00521D65&quot;/&gt;&lt;wsp:rsid wsp:val=&quot;005221A4&quot;/&gt;&lt;wsp:rsid wsp:val=&quot;00522F19&quot;/&gt;&lt;wsp:rsid wsp:val=&quot;0052333B&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5C&quot;/&gt;&lt;wsp:rsid wsp:val=&quot;00524DEC&quot;/&gt;&lt;wsp:rsid wsp:val=&quot;00524E6A&quot;/&gt;&lt;wsp:rsid wsp:val=&quot;0052501F&quot;/&gt;&lt;wsp:rsid wsp:val=&quot;005251DA&quot;/&gt;&lt;wsp:rsid wsp:val=&quot;00525407&quot;/&gt;&lt;wsp:rsid wsp:val=&quot;00525EB1&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73A&quot;/&gt;&lt;wsp:rsid wsp:val=&quot;00531824&quot;/&gt;&lt;wsp:rsid wsp:val=&quot;00531AF4&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7FB&quot;/&gt;&lt;wsp:rsid wsp:val=&quot;005349C5&quot;/&gt;&lt;wsp:rsid wsp:val=&quot;005349EB&quot;/&gt;&lt;wsp:rsid wsp:val=&quot;00534AA6&quot;/&gt;&lt;wsp:rsid wsp:val=&quot;00534C83&quot;/&gt;&lt;wsp:rsid wsp:val=&quot;00534C8C&quot;/&gt;&lt;wsp:rsid wsp:val=&quot;00534DB1&quot;/&gt;&lt;wsp:rsid wsp:val=&quot;00535A27&quot;/&gt;&lt;wsp:rsid wsp:val=&quot;0053637E&quot;/&gt;&lt;wsp:rsid wsp:val=&quot;005365F6&quot;/&gt;&lt;wsp:rsid wsp:val=&quot;00536625&quot;/&gt;&lt;wsp:rsid wsp:val=&quot;00536AEE&quot;/&gt;&lt;wsp:rsid wsp:val=&quot;00536D3C&quot;/&gt;&lt;wsp:rsid wsp:val=&quot;00537066&quot;/&gt;&lt;wsp:rsid wsp:val=&quot;0053713E&quot;/&gt;&lt;wsp:rsid wsp:val=&quot;00537BE9&quot;/&gt;&lt;wsp:rsid wsp:val=&quot;00537E22&quot;/&gt;&lt;wsp:rsid wsp:val=&quot;00540147&quot;/&gt;&lt;wsp:rsid wsp:val=&quot;00540CD0&quot;/&gt;&lt;wsp:rsid wsp:val=&quot;00540EB6&quot;/&gt;&lt;wsp:rsid wsp:val=&quot;00540FF7&quot;/&gt;&lt;wsp:rsid wsp:val=&quot;0054101A&quot;/&gt;&lt;wsp:rsid wsp:val=&quot;00541385&quot;/&gt;&lt;wsp:rsid wsp:val=&quot;00541735&quot;/&gt;&lt;wsp:rsid wsp:val=&quot;005417A0&quot;/&gt;&lt;wsp:rsid wsp:val=&quot;00541B6E&quot;/&gt;&lt;wsp:rsid wsp:val=&quot;00541E2B&quot;/&gt;&lt;wsp:rsid wsp:val=&quot;00542607&quot;/&gt;&lt;wsp:rsid wsp:val=&quot;005436D7&quot;/&gt;&lt;wsp:rsid wsp:val=&quot;00543703&quot;/&gt;&lt;wsp:rsid wsp:val=&quot;00543A66&quot;/&gt;&lt;wsp:rsid wsp:val=&quot;00543A83&quot;/&gt;&lt;wsp:rsid wsp:val=&quot;00544220&quot;/&gt;&lt;wsp:rsid wsp:val=&quot;005444D2&quot;/&gt;&lt;wsp:rsid wsp:val=&quot;005448FC&quot;/&gt;&lt;wsp:rsid wsp:val=&quot;00544B77&quot;/&gt;&lt;wsp:rsid wsp:val=&quot;00544C33&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91D&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33D&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4E6&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B4B&quot;/&gt;&lt;wsp:rsid wsp:val=&quot;00576FC7&quot;/&gt;&lt;wsp:rsid wsp:val=&quot;00577368&quot;/&gt;&lt;wsp:rsid wsp:val=&quot;005777AC&quot;/&gt;&lt;wsp:rsid wsp:val=&quot;005777E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0EE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E&quot;/&gt;&lt;wsp:rsid wsp:val=&quot;005836D0&quot;/&gt;&lt;wsp:rsid wsp:val=&quot;005838AC&quot;/&gt;&lt;wsp:rsid wsp:val=&quot;00583C6C&quot;/&gt;&lt;wsp:rsid wsp:val=&quot;00583E78&quot;/&gt;&lt;wsp:rsid wsp:val=&quot;00583F5E&quot;/&gt;&lt;wsp:rsid wsp:val=&quot;00584496&quot;/&gt;&lt;wsp:rsid wsp:val=&quot;00584D31&quot;/&gt;&lt;wsp:rsid wsp:val=&quot;00584DB8&quot;/&gt;&lt;wsp:rsid wsp:val=&quot;00584E97&quot;/&gt;&lt;wsp:rsid wsp:val=&quot;00585125&quot;/&gt;&lt;wsp:rsid wsp:val=&quot;005854EF&quot;/&gt;&lt;wsp:rsid wsp:val=&quot;0058582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26C&quot;/&gt;&lt;wsp:rsid wsp:val=&quot;00590749&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E31&quot;/&gt;&lt;wsp:rsid wsp:val=&quot;00593ED6&quot;/&gt;&lt;wsp:rsid wsp:val=&quot;00594131&quot;/&gt;&lt;wsp:rsid wsp:val=&quot;005942B6&quot;/&gt;&lt;wsp:rsid wsp:val=&quot;005943C6&quot;/&gt;&lt;wsp:rsid wsp:val=&quot;00594695&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B63&quot;/&gt;&lt;wsp:rsid wsp:val=&quot;00597E86&quot;/&gt;&lt;wsp:rsid wsp:val=&quot;005A05C6&quot;/&gt;&lt;wsp:rsid wsp:val=&quot;005A05DF&quot;/&gt;&lt;wsp:rsid wsp:val=&quot;005A0753&quot;/&gt;&lt;wsp:rsid wsp:val=&quot;005A0CB6&quot;/&gt;&lt;wsp:rsid wsp:val=&quot;005A1515&quot;/&gt;&lt;wsp:rsid wsp:val=&quot;005A1D03&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B79&quot;/&gt;&lt;wsp:rsid wsp:val=&quot;005A4E38&quot;/&gt;&lt;wsp:rsid wsp:val=&quot;005A4E39&quot;/&gt;&lt;wsp:rsid wsp:val=&quot;005A50CE&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107A&quot;/&gt;&lt;wsp:rsid wsp:val=&quot;005B1A0D&quot;/&gt;&lt;wsp:rsid wsp:val=&quot;005B1C8E&quot;/&gt;&lt;wsp:rsid wsp:val=&quot;005B1EB5&quot;/&gt;&lt;wsp:rsid wsp:val=&quot;005B2D4D&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E83&quot;/&gt;&lt;wsp:rsid wsp:val=&quot;005B6FAE&quot;/&gt;&lt;wsp:rsid wsp:val=&quot;005B703E&quot;/&gt;&lt;wsp:rsid wsp:val=&quot;005B70E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752&quot;/&gt;&lt;wsp:rsid wsp:val=&quot;005C2144&quot;/&gt;&lt;wsp:rsid wsp:val=&quot;005C2322&quot;/&gt;&lt;wsp:rsid wsp:val=&quot;005C2476&quot;/&gt;&lt;wsp:rsid wsp:val=&quot;005C2A50&quot;/&gt;&lt;wsp:rsid wsp:val=&quot;005C2D85&quot;/&gt;&lt;wsp:rsid wsp:val=&quot;005C376D&quot;/&gt;&lt;wsp:rsid wsp:val=&quot;005C3A65&quot;/&gt;&lt;wsp:rsid wsp:val=&quot;005C3CDF&quot;/&gt;&lt;wsp:rsid wsp:val=&quot;005C44FE&quot;/&gt;&lt;wsp:rsid wsp:val=&quot;005C482A&quot;/&gt;&lt;wsp:rsid wsp:val=&quot;005C4B4D&quot;/&gt;&lt;wsp:rsid wsp:val=&quot;005C4CB2&quot;/&gt;&lt;wsp:rsid wsp:val=&quot;005C4DE3&quot;/&gt;&lt;wsp:rsid wsp:val=&quot;005C50E9&quot;/&gt;&lt;wsp:rsid wsp:val=&quot;005C5320&quot;/&gt;&lt;wsp:rsid wsp:val=&quot;005C5379&quot;/&gt;&lt;wsp:rsid wsp:val=&quot;005C5656&quot;/&gt;&lt;wsp:rsid wsp:val=&quot;005C5849&quot;/&gt;&lt;wsp:rsid wsp:val=&quot;005C5985&quot;/&gt;&lt;wsp:rsid wsp:val=&quot;005C61E1&quot;/&gt;&lt;wsp:rsid wsp:val=&quot;005C67B4&quot;/&gt;&lt;wsp:rsid wsp:val=&quot;005C7234&quot;/&gt;&lt;wsp:rsid wsp:val=&quot;005C7340&quot;/&gt;&lt;wsp:rsid wsp:val=&quot;005C7A54&quot;/&gt;&lt;wsp:rsid wsp:val=&quot;005C7CAD&quot;/&gt;&lt;wsp:rsid wsp:val=&quot;005C7EF8&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1D3&quot;/&gt;&lt;wsp:rsid wsp:val=&quot;005D32ED&quot;/&gt;&lt;wsp:rsid wsp:val=&quot;005D37FF&quot;/&gt;&lt;wsp:rsid wsp:val=&quot;005D38F9&quot;/&gt;&lt;wsp:rsid wsp:val=&quot;005D4764&quot;/&gt;&lt;wsp:rsid wsp:val=&quot;005D5499&quot;/&gt;&lt;wsp:rsid wsp:val=&quot;005D576B&quot;/&gt;&lt;wsp:rsid wsp:val=&quot;005D57B5&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1385&quot;/&gt;&lt;wsp:rsid wsp:val=&quot;005E1393&quot;/&gt;&lt;wsp:rsid wsp:val=&quot;005E1A58&quot;/&gt;&lt;wsp:rsid wsp:val=&quot;005E1C06&quot;/&gt;&lt;wsp:rsid wsp:val=&quot;005E2E2C&quot;/&gt;&lt;wsp:rsid wsp:val=&quot;005E35FD&quot;/&gt;&lt;wsp:rsid wsp:val=&quot;005E383F&quot;/&gt;&lt;wsp:rsid wsp:val=&quot;005E3C1D&quot;/&gt;&lt;wsp:rsid wsp:val=&quot;005E42F5&quot;/&gt;&lt;wsp:rsid wsp:val=&quot;005E48F7&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4B&quot;/&gt;&lt;wsp:rsid wsp:val=&quot;0060268D&quot;/&gt;&lt;wsp:rsid wsp:val=&quot;0060319B&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4FC3&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6F4F&quot;/&gt;&lt;wsp:rsid wsp:val=&quot;00607039&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110B&quot;/&gt;&lt;wsp:rsid wsp:val=&quot;006113A9&quot;/&gt;&lt;wsp:rsid wsp:val=&quot;00611A0D&quot;/&gt;&lt;wsp:rsid wsp:val=&quot;00611E96&quot;/&gt;&lt;wsp:rsid wsp:val=&quot;00612A01&quot;/&gt;&lt;wsp:rsid wsp:val=&quot;00612C73&quot;/&gt;&lt;wsp:rsid wsp:val=&quot;00613036&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B6A&quot;/&gt;&lt;wsp:rsid wsp:val=&quot;00621C0B&quot;/&gt;&lt;wsp:rsid wsp:val=&quot;00621C72&quot;/&gt;&lt;wsp:rsid wsp:val=&quot;00621CAD&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B24&quot;/&gt;&lt;wsp:rsid wsp:val=&quot;00625D29&quot;/&gt;&lt;wsp:rsid wsp:val=&quot;0062657C&quot;/&gt;&lt;wsp:rsid wsp:val=&quot;006269CB&quot;/&gt;&lt;wsp:rsid wsp:val=&quot;00626C25&quot;/&gt;&lt;wsp:rsid wsp:val=&quot;00626E64&quot;/&gt;&lt;wsp:rsid wsp:val=&quot;00627BA3&quot;/&gt;&lt;wsp:rsid wsp:val=&quot;00627BF8&quot;/&gt;&lt;wsp:rsid wsp:val=&quot;00627C39&quot;/&gt;&lt;wsp:rsid wsp:val=&quot;00627E44&quot;/&gt;&lt;wsp:rsid wsp:val=&quot;006300D7&quot;/&gt;&lt;wsp:rsid wsp:val=&quot;0063046A&quot;/&gt;&lt;wsp:rsid wsp:val=&quot;006307B0&quot;/&gt;&lt;wsp:rsid wsp:val=&quot;00630F58&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F5&quot;/&gt;&lt;wsp:rsid wsp:val=&quot;00633296&quot;/&gt;&lt;wsp:rsid wsp:val=&quot;00633780&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B12&quot;/&gt;&lt;wsp:rsid wsp:val=&quot;00635EDC&quot;/&gt;&lt;wsp:rsid wsp:val=&quot;00635F56&quot;/&gt;&lt;wsp:rsid wsp:val=&quot;00636094&quot;/&gt;&lt;wsp:rsid wsp:val=&quot;0063681F&quot;/&gt;&lt;wsp:rsid wsp:val=&quot;00636A76&quot;/&gt;&lt;wsp:rsid wsp:val=&quot;00636FB3&quot;/&gt;&lt;wsp:rsid wsp:val=&quot;00637395&quot;/&gt;&lt;wsp:rsid wsp:val=&quot;006373B0&quot;/&gt;&lt;wsp:rsid wsp:val=&quot;006373C7&quot;/&gt;&lt;wsp:rsid wsp:val=&quot;006374F0&quot;/&gt;&lt;wsp:rsid wsp:val=&quot;00637932&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5B2&quot;/&gt;&lt;wsp:rsid wsp:val=&quot;0064163B&quot;/&gt;&lt;wsp:rsid wsp:val=&quot;006416DD&quot;/&gt;&lt;wsp:rsid wsp:val=&quot;006419ED&quot;/&gt;&lt;wsp:rsid wsp:val=&quot;00642D10&quot;/&gt;&lt;wsp:rsid wsp:val=&quot;006434BA&quot;/&gt;&lt;wsp:rsid wsp:val=&quot;00643769&quot;/&gt;&lt;wsp:rsid wsp:val=&quot;006437A9&quot;/&gt;&lt;wsp:rsid wsp:val=&quot;00643973&quot;/&gt;&lt;wsp:rsid wsp:val=&quot;00644177&quot;/&gt;&lt;wsp:rsid wsp:val=&quot;00644200&quot;/&gt;&lt;wsp:rsid wsp:val=&quot;0064428B&quot;/&gt;&lt;wsp:rsid wsp:val=&quot;00644511&quot;/&gt;&lt;wsp:rsid wsp:val=&quot;0064486C&quot;/&gt;&lt;wsp:rsid wsp:val=&quot;00644E60&quot;/&gt;&lt;wsp:rsid wsp:val=&quot;00644F00&quot;/&gt;&lt;wsp:rsid wsp:val=&quot;006457B7&quot;/&gt;&lt;wsp:rsid wsp:val=&quot;00647CB3&quot;/&gt;&lt;wsp:rsid wsp:val=&quot;00647D60&quot;/&gt;&lt;wsp:rsid wsp:val=&quot;00647DB8&quot;/&gt;&lt;wsp:rsid wsp:val=&quot;00647F91&quot;/&gt;&lt;wsp:rsid wsp:val=&quot;00650150&quot;/&gt;&lt;wsp:rsid wsp:val=&quot;00650719&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8B1&quot;/&gt;&lt;wsp:rsid wsp:val=&quot;00651AD3&quot;/&gt;&lt;wsp:rsid wsp:val=&quot;00651E5A&quot;/&gt;&lt;wsp:rsid wsp:val=&quot;00651FA0&quot;/&gt;&lt;wsp:rsid wsp:val=&quot;00652BB4&quot;/&gt;&lt;wsp:rsid wsp:val=&quot;00653273&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60&quot;/&gt;&lt;wsp:rsid wsp:val=&quot;006635DC&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966&quot;/&gt;&lt;wsp:rsid wsp:val=&quot;006729A2&quot;/&gt;&lt;wsp:rsid wsp:val=&quot;00672F44&quot;/&gt;&lt;wsp:rsid wsp:val=&quot;00673201&quot;/&gt;&lt;wsp:rsid wsp:val=&quot;0067330E&quot;/&gt;&lt;wsp:rsid wsp:val=&quot;0067346F&quot;/&gt;&lt;wsp:rsid wsp:val=&quot;006735BC&quot;/&gt;&lt;wsp:rsid wsp:val=&quot;006737DD&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7B8&quot;/&gt;&lt;wsp:rsid wsp:val=&quot;00676D77&quot;/&gt;&lt;wsp:rsid wsp:val=&quot;00677370&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65E&quot;/&gt;&lt;wsp:rsid wsp:val=&quot;006819F6&quot;/&gt;&lt;wsp:rsid wsp:val=&quot;00681A9A&quot;/&gt;&lt;wsp:rsid wsp:val=&quot;00681BF2&quot;/&gt;&lt;wsp:rsid wsp:val=&quot;0068226B&quot;/&gt;&lt;wsp:rsid wsp:val=&quot;00682318&quot;/&gt;&lt;wsp:rsid wsp:val=&quot;006827C5&quot;/&gt;&lt;wsp:rsid wsp:val=&quot;00682A4A&quot;/&gt;&lt;wsp:rsid wsp:val=&quot;00682DD1&quot;/&gt;&lt;wsp:rsid wsp:val=&quot;00682ED3&quot;/&gt;&lt;wsp:rsid wsp:val=&quot;00683125&quot;/&gt;&lt;wsp:rsid wsp:val=&quot;00683136&quot;/&gt;&lt;wsp:rsid wsp:val=&quot;00683BF9&quot;/&gt;&lt;wsp:rsid wsp:val=&quot;00683D7F&quot;/&gt;&lt;wsp:rsid wsp:val=&quot;00684035&quot;/&gt;&lt;wsp:rsid wsp:val=&quot;006841F4&quot;/&gt;&lt;wsp:rsid wsp:val=&quot;00684258&quot;/&gt;&lt;wsp:rsid wsp:val=&quot;00684353&quot;/&gt;&lt;wsp:rsid wsp:val=&quot;00684594&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7C4&quot;/&gt;&lt;wsp:rsid wsp:val=&quot;00686C33&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39A&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15&quot;/&gt;&lt;wsp:rsid wsp:val=&quot;006A0942&quot;/&gt;&lt;wsp:rsid wsp:val=&quot;006A0A60&quot;/&gt;&lt;wsp:rsid wsp:val=&quot;006A18CF&quot;/&gt;&lt;wsp:rsid wsp:val=&quot;006A18DD&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F94&quot;/&gt;&lt;wsp:rsid wsp:val=&quot;006A4113&quot;/&gt;&lt;wsp:rsid wsp:val=&quot;006A457C&quot;/&gt;&lt;wsp:rsid wsp:val=&quot;006A4584&quot;/&gt;&lt;wsp:rsid wsp:val=&quot;006A484F&quot;/&gt;&lt;wsp:rsid wsp:val=&quot;006A49B5&quot;/&gt;&lt;wsp:rsid wsp:val=&quot;006A5185&quot;/&gt;&lt;wsp:rsid wsp:val=&quot;006A5551&quot;/&gt;&lt;wsp:rsid wsp:val=&quot;006A5A45&quot;/&gt;&lt;wsp:rsid wsp:val=&quot;006A5CA3&quot;/&gt;&lt;wsp:rsid wsp:val=&quot;006A5E26&quot;/&gt;&lt;wsp:rsid wsp:val=&quot;006A606B&quot;/&gt;&lt;wsp:rsid wsp:val=&quot;006A6725&quot;/&gt;&lt;wsp:rsid wsp:val=&quot;006A6B69&quot;/&gt;&lt;wsp:rsid wsp:val=&quot;006A6CCF&quot;/&gt;&lt;wsp:rsid wsp:val=&quot;006A73DA&quot;/&gt;&lt;wsp:rsid wsp:val=&quot;006A7574&quot;/&gt;&lt;wsp:rsid wsp:val=&quot;006A7984&quot;/&gt;&lt;wsp:rsid wsp:val=&quot;006A7BF2&quot;/&gt;&lt;wsp:rsid wsp:val=&quot;006A7C40&quot;/&gt;&lt;wsp:rsid wsp:val=&quot;006A7FDD&quot;/&gt;&lt;wsp:rsid wsp:val=&quot;006B015F&quot;/&gt;&lt;wsp:rsid wsp:val=&quot;006B0489&quot;/&gt;&lt;wsp:rsid wsp:val=&quot;006B08D4&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6D0&quot;/&gt;&lt;wsp:rsid wsp:val=&quot;006B2790&quot;/&gt;&lt;wsp:rsid wsp:val=&quot;006B32B5&quot;/&gt;&lt;wsp:rsid wsp:val=&quot;006B393F&quot;/&gt;&lt;wsp:rsid wsp:val=&quot;006B3E55&quot;/&gt;&lt;wsp:rsid wsp:val=&quot;006B43A5&quot;/&gt;&lt;wsp:rsid wsp:val=&quot;006B4566&quot;/&gt;&lt;wsp:rsid wsp:val=&quot;006B460F&quot;/&gt;&lt;wsp:rsid wsp:val=&quot;006B4D4E&quot;/&gt;&lt;wsp:rsid wsp:val=&quot;006B54EE&quot;/&gt;&lt;wsp:rsid wsp:val=&quot;006B6190&quot;/&gt;&lt;wsp:rsid wsp:val=&quot;006B6955&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9DD&quot;/&gt;&lt;wsp:rsid wsp:val=&quot;006C0A1A&quot;/&gt;&lt;wsp:rsid wsp:val=&quot;006C10B4&quot;/&gt;&lt;wsp:rsid wsp:val=&quot;006C1B3F&quot;/&gt;&lt;wsp:rsid wsp:val=&quot;006C2113&quot;/&gt;&lt;wsp:rsid wsp:val=&quot;006C27DA&quot;/&gt;&lt;wsp:rsid wsp:val=&quot;006C3009&quot;/&gt;&lt;wsp:rsid wsp:val=&quot;006C375B&quot;/&gt;&lt;wsp:rsid wsp:val=&quot;006C377A&quot;/&gt;&lt;wsp:rsid wsp:val=&quot;006C3F40&quot;/&gt;&lt;wsp:rsid wsp:val=&quot;006C44D3&quot;/&gt;&lt;wsp:rsid wsp:val=&quot;006C45C1&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B3E&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164&quot;/&gt;&lt;wsp:rsid wsp:val=&quot;006C7428&quot;/&gt;&lt;wsp:rsid wsp:val=&quot;006C75C9&quot;/&gt;&lt;wsp:rsid wsp:val=&quot;006C7ED2&quot;/&gt;&lt;wsp:rsid wsp:val=&quot;006D0233&quot;/&gt;&lt;wsp:rsid wsp:val=&quot;006D03CD&quot;/&gt;&lt;wsp:rsid wsp:val=&quot;006D0A70&quot;/&gt;&lt;wsp:rsid wsp:val=&quot;006D0AD9&quot;/&gt;&lt;wsp:rsid wsp:val=&quot;006D0DED&quot;/&gt;&lt;wsp:rsid wsp:val=&quot;006D19ED&quot;/&gt;&lt;wsp:rsid wsp:val=&quot;006D1A23&quot;/&gt;&lt;wsp:rsid wsp:val=&quot;006D1F1A&quot;/&gt;&lt;wsp:rsid wsp:val=&quot;006D21FF&quot;/&gt;&lt;wsp:rsid wsp:val=&quot;006D2627&quot;/&gt;&lt;wsp:rsid wsp:val=&quot;006D2B11&quot;/&gt;&lt;wsp:rsid wsp:val=&quot;006D2F55&quot;/&gt;&lt;wsp:rsid wsp:val=&quot;006D31AF&quot;/&gt;&lt;wsp:rsid wsp:val=&quot;006D31DD&quot;/&gt;&lt;wsp:rsid wsp:val=&quot;006D343D&quot;/&gt;&lt;wsp:rsid wsp:val=&quot;006D3D66&quot;/&gt;&lt;wsp:rsid wsp:val=&quot;006D3E35&quot;/&gt;&lt;wsp:rsid wsp:val=&quot;006D409F&quot;/&gt;&lt;wsp:rsid wsp:val=&quot;006D43CB&quot;/&gt;&lt;wsp:rsid wsp:val=&quot;006D4542&quot;/&gt;&lt;wsp:rsid wsp:val=&quot;006D492A&quot;/&gt;&lt;wsp:rsid wsp:val=&quot;006D493C&quot;/&gt;&lt;wsp:rsid wsp:val=&quot;006D4E49&quot;/&gt;&lt;wsp:rsid wsp:val=&quot;006D4F72&quot;/&gt;&lt;wsp:rsid wsp:val=&quot;006D5606&quot;/&gt;&lt;wsp:rsid wsp:val=&quot;006D59BF&quot;/&gt;&lt;wsp:rsid wsp:val=&quot;006D5AE7&quot;/&gt;&lt;wsp:rsid wsp:val=&quot;006D5B99&quot;/&gt;&lt;wsp:rsid wsp:val=&quot;006D5EC2&quot;/&gt;&lt;wsp:rsid wsp:val=&quot;006D5FEF&quot;/&gt;&lt;wsp:rsid wsp:val=&quot;006D615D&quot;/&gt;&lt;wsp:rsid wsp:val=&quot;006D63C2&quot;/&gt;&lt;wsp:rsid wsp:val=&quot;006D6486&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2CC&quot;/&gt;&lt;wsp:rsid wsp:val=&quot;006E2AA6&quot;/&gt;&lt;wsp:rsid wsp:val=&quot;006E2C18&quot;/&gt;&lt;wsp:rsid wsp:val=&quot;006E3854&quot;/&gt;&lt;wsp:rsid wsp:val=&quot;006E3BA9&quot;/&gt;&lt;wsp:rsid wsp:val=&quot;006E3D3A&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C62&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BD&quot;/&gt;&lt;wsp:rsid wsp:val=&quot;006F1008&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2A89&quot;/&gt;&lt;wsp:rsid wsp:val=&quot;00702BFC&quot;/&gt;&lt;wsp:rsid wsp:val=&quot;007034BC&quot;/&gt;&lt;wsp:rsid wsp:val=&quot;007035F6&quot;/&gt;&lt;wsp:rsid wsp:val=&quot;007036E5&quot;/&gt;&lt;wsp:rsid wsp:val=&quot;00703D58&quot;/&gt;&lt;wsp:rsid wsp:val=&quot;007044C2&quot;/&gt;&lt;wsp:rsid wsp:val=&quot;007047A7&quot;/&gt;&lt;wsp:rsid wsp:val=&quot;00704A33&quot;/&gt;&lt;wsp:rsid wsp:val=&quot;00704DEB&quot;/&gt;&lt;wsp:rsid wsp:val=&quot;00705584&quot;/&gt;&lt;wsp:rsid wsp:val=&quot;00705E96&quot;/&gt;&lt;wsp:rsid wsp:val=&quot;007069EA&quot;/&gt;&lt;wsp:rsid wsp:val=&quot;00706E08&quot;/&gt;&lt;wsp:rsid wsp:val=&quot;00706F3F&quot;/&gt;&lt;wsp:rsid wsp:val=&quot;0070711F&quot;/&gt;&lt;wsp:rsid wsp:val=&quot;0070730D&quot;/&gt;&lt;wsp:rsid wsp:val=&quot;0070743B&quot;/&gt;&lt;wsp:rsid wsp:val=&quot;0070746F&quot;/&gt;&lt;wsp:rsid wsp:val=&quot;0070796A&quot;/&gt;&lt;wsp:rsid wsp:val=&quot;00707A89&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B0A&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FC0&quot;/&gt;&lt;wsp:rsid wsp:val=&quot;00717267&quot;/&gt;&lt;wsp:rsid wsp:val=&quot;007178EE&quot;/&gt;&lt;wsp:rsid wsp:val=&quot;00717B0A&quot;/&gt;&lt;wsp:rsid wsp:val=&quot;00720759&quot;/&gt;&lt;wsp:rsid wsp:val=&quot;007208FF&quot;/&gt;&lt;wsp:rsid wsp:val=&quot;00720BD4&quot;/&gt;&lt;wsp:rsid wsp:val=&quot;00721011&quot;/&gt;&lt;wsp:rsid wsp:val=&quot;0072116F&quot;/&gt;&lt;wsp:rsid wsp:val=&quot;00721287&quot;/&gt;&lt;wsp:rsid wsp:val=&quot;007215A9&quot;/&gt;&lt;wsp:rsid wsp:val=&quot;007215BF&quot;/&gt;&lt;wsp:rsid wsp:val=&quot;007218A9&quot;/&gt;&lt;wsp:rsid wsp:val=&quot;0072190B&quot;/&gt;&lt;wsp:rsid wsp:val=&quot;00721E1D&quot;/&gt;&lt;wsp:rsid wsp:val=&quot;00721E87&quot;/&gt;&lt;wsp:rsid wsp:val=&quot;00721F9A&quot;/&gt;&lt;wsp:rsid wsp:val=&quot;0072227B&quot;/&gt;&lt;wsp:rsid wsp:val=&quot;00722B72&quot;/&gt;&lt;wsp:rsid wsp:val=&quot;00722C58&quot;/&gt;&lt;wsp:rsid wsp:val=&quot;00723701&quot;/&gt;&lt;wsp:rsid wsp:val=&quot;00723C7E&quot;/&gt;&lt;wsp:rsid wsp:val=&quot;00723EC3&quot;/&gt;&lt;wsp:rsid wsp:val=&quot;00724012&quot;/&gt;&lt;wsp:rsid wsp:val=&quot;00724426&quot;/&gt;&lt;wsp:rsid wsp:val=&quot;0072464B&quot;/&gt;&lt;wsp:rsid wsp:val=&quot;00725068&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3E3&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519&quot;/&gt;&lt;wsp:rsid wsp:val=&quot;007356D0&quot;/&gt;&lt;wsp:rsid wsp:val=&quot;0073637C&quot;/&gt;&lt;wsp:rsid wsp:val=&quot;007366CA&quot;/&gt;&lt;wsp:rsid wsp:val=&quot;00736D7B&quot;/&gt;&lt;wsp:rsid wsp:val=&quot;0073742F&quot;/&gt;&lt;wsp:rsid wsp:val=&quot;007377ED&quot;/&gt;&lt;wsp:rsid wsp:val=&quot;007379C8&quot;/&gt;&lt;wsp:rsid wsp:val=&quot;00740094&quot;/&gt;&lt;wsp:rsid wsp:val=&quot;00740698&quot;/&gt;&lt;wsp:rsid wsp:val=&quot;007406C0&quot;/&gt;&lt;wsp:rsid wsp:val=&quot;00740797&quot;/&gt;&lt;wsp:rsid wsp:val=&quot;00740AC1&quot;/&gt;&lt;wsp:rsid wsp:val=&quot;00740BBF&quot;/&gt;&lt;wsp:rsid wsp:val=&quot;00740C61&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446&quot;/&gt;&lt;wsp:rsid wsp:val=&quot;0074769D&quot;/&gt;&lt;wsp:rsid wsp:val=&quot;00747BD8&quot;/&gt;&lt;wsp:rsid wsp:val=&quot;00747E09&quot;/&gt;&lt;wsp:rsid wsp:val=&quot;00747F05&quot;/&gt;&lt;wsp:rsid wsp:val=&quot;007500FC&quot;/&gt;&lt;wsp:rsid wsp:val=&quot;0075038A&quot;/&gt;&lt;wsp:rsid wsp:val=&quot;00750443&quot;/&gt;&lt;wsp:rsid wsp:val=&quot;007509F9&quot;/&gt;&lt;wsp:rsid wsp:val=&quot;00750A2B&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8FD&quot;/&gt;&lt;wsp:rsid wsp:val=&quot;00752FE7&quot;/&gt;&lt;wsp:rsid wsp:val=&quot;0075312F&quot;/&gt;&lt;wsp:rsid wsp:val=&quot;00753662&quot;/&gt;&lt;wsp:rsid wsp:val=&quot;007536BB&quot;/&gt;&lt;wsp:rsid wsp:val=&quot;00753B0F&quot;/&gt;&lt;wsp:rsid wsp:val=&quot;00753B9D&quot;/&gt;&lt;wsp:rsid wsp:val=&quot;00753F01&quot;/&gt;&lt;wsp:rsid wsp:val=&quot;0075412E&quot;/&gt;&lt;wsp:rsid wsp:val=&quot;00754D64&quot;/&gt;&lt;wsp:rsid wsp:val=&quot;00754EDC&quot;/&gt;&lt;wsp:rsid wsp:val=&quot;007553DB&quot;/&gt;&lt;wsp:rsid wsp:val=&quot;0075583A&quot;/&gt;&lt;wsp:rsid wsp:val=&quot;00755A86&quot;/&gt;&lt;wsp:rsid wsp:val=&quot;00755B06&quot;/&gt;&lt;wsp:rsid wsp:val=&quot;00755C07&quot;/&gt;&lt;wsp:rsid wsp:val=&quot;00755E06&quot;/&gt;&lt;wsp:rsid wsp:val=&quot;00756211&quot;/&gt;&lt;wsp:rsid wsp:val=&quot;007564B4&quot;/&gt;&lt;wsp:rsid wsp:val=&quot;007565E2&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4B9&quot;/&gt;&lt;wsp:rsid wsp:val=&quot;00762924&quot;/&gt;&lt;wsp:rsid wsp:val=&quot;0076295C&quot;/&gt;&lt;wsp:rsid wsp:val=&quot;00762DC1&quot;/&gt;&lt;wsp:rsid wsp:val=&quot;00762F26&quot;/&gt;&lt;wsp:rsid wsp:val=&quot;00763055&quot;/&gt;&lt;wsp:rsid wsp:val=&quot;0076375B&quot;/&gt;&lt;wsp:rsid wsp:val=&quot;00763D32&quot;/&gt;&lt;wsp:rsid wsp:val=&quot;00763F7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E5F&quot;/&gt;&lt;wsp:rsid wsp:val=&quot;00765FCE&quot;/&gt;&lt;wsp:rsid wsp:val=&quot;00765FDC&quot;/&gt;&lt;wsp:rsid wsp:val=&quot;00766559&quot;/&gt;&lt;wsp:rsid wsp:val=&quot;007667D5&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34&quot;/&gt;&lt;wsp:rsid wsp:val=&quot;00773A60&quot;/&gt;&lt;wsp:rsid wsp:val=&quot;007743A1&quot;/&gt;&lt;wsp:rsid wsp:val=&quot;007744EF&quot;/&gt;&lt;wsp:rsid wsp:val=&quot;00774E74&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06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8FA&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01&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982&quot;/&gt;&lt;wsp:rsid wsp:val=&quot;00787A55&quot;/&gt;&lt;wsp:rsid wsp:val=&quot;00787FF1&quot;/&gt;&lt;wsp:rsid wsp:val=&quot;00790E7E&quot;/&gt;&lt;wsp:rsid wsp:val=&quot;00791296&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9C7&quot;/&gt;&lt;wsp:rsid wsp:val=&quot;00793D62&quot;/&gt;&lt;wsp:rsid wsp:val=&quot;00793F70&quot;/&gt;&lt;wsp:rsid wsp:val=&quot;0079400D&quot;/&gt;&lt;wsp:rsid wsp:val=&quot;007947FB&quot;/&gt;&lt;wsp:rsid wsp:val=&quot;00794842&quot;/&gt;&lt;wsp:rsid wsp:val=&quot;0079485D&quot;/&gt;&lt;wsp:rsid wsp:val=&quot;00794E42&quot;/&gt;&lt;wsp:rsid wsp:val=&quot;007954AC&quot;/&gt;&lt;wsp:rsid wsp:val=&quot;0079601B&quot;/&gt;&lt;wsp:rsid wsp:val=&quot;007962E1&quot;/&gt;&lt;wsp:rsid wsp:val=&quot;00796589&quot;/&gt;&lt;wsp:rsid wsp:val=&quot;0079663F&quot;/&gt;&lt;wsp:rsid wsp:val=&quot;00796726&quot;/&gt;&lt;wsp:rsid wsp:val=&quot;0079692D&quot;/&gt;&lt;wsp:rsid wsp:val=&quot;00796F91&quot;/&gt;&lt;wsp:rsid wsp:val=&quot;00797CCD&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847&quot;/&gt;&lt;wsp:rsid wsp:val=&quot;007A1964&quot;/&gt;&lt;wsp:rsid wsp:val=&quot;007A1B63&quot;/&gt;&lt;wsp:rsid wsp:val=&quot;007A2A53&quot;/&gt;&lt;wsp:rsid wsp:val=&quot;007A2BFF&quot;/&gt;&lt;wsp:rsid wsp:val=&quot;007A2D84&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E48&quot;/&gt;&lt;wsp:rsid wsp:val=&quot;007A618D&quot;/&gt;&lt;wsp:rsid wsp:val=&quot;007A6333&quot;/&gt;&lt;wsp:rsid wsp:val=&quot;007A6477&quot;/&gt;&lt;wsp:rsid wsp:val=&quot;007A6909&quot;/&gt;&lt;wsp:rsid wsp:val=&quot;007A6D88&quot;/&gt;&lt;wsp:rsid wsp:val=&quot;007A75A3&quot;/&gt;&lt;wsp:rsid wsp:val=&quot;007A75D9&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937&quot;/&gt;&lt;wsp:rsid wsp:val=&quot;007B51B7&quot;/&gt;&lt;wsp:rsid wsp:val=&quot;007B53E5&quot;/&gt;&lt;wsp:rsid wsp:val=&quot;007B5A66&quot;/&gt;&lt;wsp:rsid wsp:val=&quot;007B601C&quot;/&gt;&lt;wsp:rsid wsp:val=&quot;007B630D&quot;/&gt;&lt;wsp:rsid wsp:val=&quot;007B64F4&quot;/&gt;&lt;wsp:rsid wsp:val=&quot;007B697F&quot;/&gt;&lt;wsp:rsid wsp:val=&quot;007B6B11&quot;/&gt;&lt;wsp:rsid wsp:val=&quot;007B741A&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839&quot;/&gt;&lt;wsp:rsid wsp:val=&quot;007C1B94&quot;/&gt;&lt;wsp:rsid wsp:val=&quot;007C2A39&quot;/&gt;&lt;wsp:rsid wsp:val=&quot;007C2DBF&quot;/&gt;&lt;wsp:rsid wsp:val=&quot;007C3D88&quot;/&gt;&lt;wsp:rsid wsp:val=&quot;007C3F14&quot;/&gt;&lt;wsp:rsid wsp:val=&quot;007C508D&quot;/&gt;&lt;wsp:rsid wsp:val=&quot;007C515A&quot;/&gt;&lt;wsp:rsid wsp:val=&quot;007C52ED&quot;/&gt;&lt;wsp:rsid wsp:val=&quot;007C56CE&quot;/&gt;&lt;wsp:rsid wsp:val=&quot;007C5768&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287&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357E&quot;/&gt;&lt;wsp:rsid wsp:val=&quot;007D3889&quot;/&gt;&lt;wsp:rsid wsp:val=&quot;007D39A2&quot;/&gt;&lt;wsp:rsid wsp:val=&quot;007D39AC&quot;/&gt;&lt;wsp:rsid wsp:val=&quot;007D39D7&quot;/&gt;&lt;wsp:rsid wsp:val=&quot;007D3A84&quot;/&gt;&lt;wsp:rsid wsp:val=&quot;007D4EA2&quot;/&gt;&lt;wsp:rsid wsp:val=&quot;007D4FF2&quot;/&gt;&lt;wsp:rsid wsp:val=&quot;007D512C&quot;/&gt;&lt;wsp:rsid wsp:val=&quot;007D526F&quot;/&gt;&lt;wsp:rsid wsp:val=&quot;007D5FAA&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46A3&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735&quot;/&gt;&lt;wsp:rsid wsp:val=&quot;007E67F4&quot;/&gt;&lt;wsp:rsid wsp:val=&quot;007E6936&quot;/&gt;&lt;wsp:rsid wsp:val=&quot;007E6EF1&quot;/&gt;&lt;wsp:rsid wsp:val=&quot;007E7B2B&quot;/&gt;&lt;wsp:rsid wsp:val=&quot;007E7CBA&quot;/&gt;&lt;wsp:rsid wsp:val=&quot;007E7FF8&quot;/&gt;&lt;wsp:rsid wsp:val=&quot;007F0076&quot;/&gt;&lt;wsp:rsid wsp:val=&quot;007F02A8&quot;/&gt;&lt;wsp:rsid wsp:val=&quot;007F05E0&quot;/&gt;&lt;wsp:rsid wsp:val=&quot;007F0B77&quot;/&gt;&lt;wsp:rsid wsp:val=&quot;007F0DD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23F&quot;/&gt;&lt;wsp:rsid wsp:val=&quot;007F6562&quot;/&gt;&lt;wsp:rsid wsp:val=&quot;007F65F2&quot;/&gt;&lt;wsp:rsid wsp:val=&quot;007F6F8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408&quot;/&gt;&lt;wsp:rsid wsp:val=&quot;0080179D&quot;/&gt;&lt;wsp:rsid wsp:val=&quot;00801838&quot;/&gt;&lt;wsp:rsid wsp:val=&quot;00801D99&quot;/&gt;&lt;wsp:rsid wsp:val=&quot;00801DCC&quot;/&gt;&lt;wsp:rsid wsp:val=&quot;00801FBC&quot;/&gt;&lt;wsp:rsid wsp:val=&quot;008021CF&quot;/&gt;&lt;wsp:rsid wsp:val=&quot;00802410&quot;/&gt;&lt;wsp:rsid wsp:val=&quot;00803A20&quot;/&gt;&lt;wsp:rsid wsp:val=&quot;00803E2E&quot;/&gt;&lt;wsp:rsid wsp:val=&quot;008041E1&quot;/&gt;&lt;wsp:rsid wsp:val=&quot;00804437&quot;/&gt;&lt;wsp:rsid wsp:val=&quot;00804867&quot;/&gt;&lt;wsp:rsid wsp:val=&quot;00804B2F&quot;/&gt;&lt;wsp:rsid wsp:val=&quot;00804C3F&quot;/&gt;&lt;wsp:rsid wsp:val=&quot;00805227&quot;/&gt;&lt;wsp:rsid wsp:val=&quot;008052B1&quot;/&gt;&lt;wsp:rsid wsp:val=&quot;008058F5&quot;/&gt;&lt;wsp:rsid wsp:val=&quot;00806979&quot;/&gt;&lt;wsp:rsid wsp:val=&quot;0080699F&quot;/&gt;&lt;wsp:rsid wsp:val=&quot;00806ACA&quot;/&gt;&lt;wsp:rsid wsp:val=&quot;00806D29&quot;/&gt;&lt;wsp:rsid wsp:val=&quot;00807582&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582&quot;/&gt;&lt;wsp:rsid wsp:val=&quot;008127B0&quot;/&gt;&lt;wsp:rsid wsp:val=&quot;00813116&quot;/&gt;&lt;wsp:rsid wsp:val=&quot;008136DD&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A81&quot;/&gt;&lt;wsp:rsid wsp:val=&quot;00820DF1&quot;/&gt;&lt;wsp:rsid wsp:val=&quot;0082150F&quot;/&gt;&lt;wsp:rsid wsp:val=&quot;0082172C&quot;/&gt;&lt;wsp:rsid wsp:val=&quot;00821992&quot;/&gt;&lt;wsp:rsid wsp:val=&quot;00821D8A&quot;/&gt;&lt;wsp:rsid wsp:val=&quot;0082266A&quot;/&gt;&lt;wsp:rsid wsp:val=&quot;008226C2&quot;/&gt;&lt;wsp:rsid wsp:val=&quot;00823335&quot;/&gt;&lt;wsp:rsid wsp:val=&quot;00823571&quot;/&gt;&lt;wsp:rsid wsp:val=&quot;008237B2&quot;/&gt;&lt;wsp:rsid wsp:val=&quot;00823F61&quot;/&gt;&lt;wsp:rsid wsp:val=&quot;0082449E&quot;/&gt;&lt;wsp:rsid wsp:val=&quot;008249FF&quot;/&gt;&lt;wsp:rsid wsp:val=&quot;008251EC&quot;/&gt;&lt;wsp:rsid wsp:val=&quot;0082540D&quot;/&gt;&lt;wsp:rsid wsp:val=&quot;00825DD4&quot;/&gt;&lt;wsp:rsid wsp:val=&quot;00826204&quot;/&gt;&lt;wsp:rsid wsp:val=&quot;00826991&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B0F&quot;/&gt;&lt;wsp:rsid wsp:val=&quot;00827BBF&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C1&quot;/&gt;&lt;wsp:rsid wsp:val=&quot;008330DB&quot;/&gt;&lt;wsp:rsid wsp:val=&quot;00833EF5&quot;/&gt;&lt;wsp:rsid wsp:val=&quot;008340A5&quot;/&gt;&lt;wsp:rsid wsp:val=&quot;0083417A&quot;/&gt;&lt;wsp:rsid wsp:val=&quot;00834512&quot;/&gt;&lt;wsp:rsid wsp:val=&quot;00834746&quot;/&gt;&lt;wsp:rsid wsp:val=&quot;008349E7&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B5&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773&quot;/&gt;&lt;wsp:rsid wsp:val=&quot;00842B18&quot;/&gt;&lt;wsp:rsid wsp:val=&quot;00842C7C&quot;/&gt;&lt;wsp:rsid wsp:val=&quot;00842DB7&quot;/&gt;&lt;wsp:rsid wsp:val=&quot;0084343F&quot;/&gt;&lt;wsp:rsid wsp:val=&quot;00843736&quot;/&gt;&lt;wsp:rsid wsp:val=&quot;0084387F&quot;/&gt;&lt;wsp:rsid wsp:val=&quot;00843AFD&quot;/&gt;&lt;wsp:rsid wsp:val=&quot;008444F8&quot;/&gt;&lt;wsp:rsid wsp:val=&quot;0084464F&quot;/&gt;&lt;wsp:rsid wsp:val=&quot;00844750&quot;/&gt;&lt;wsp:rsid wsp:val=&quot;00844D93&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130C&quot;/&gt;&lt;wsp:rsid wsp:val=&quot;00851B22&quot;/&gt;&lt;wsp:rsid wsp:val=&quot;008521C5&quot;/&gt;&lt;wsp:rsid wsp:val=&quot;00852338&quot;/&gt;&lt;wsp:rsid wsp:val=&quot;00852F3B&quot;/&gt;&lt;wsp:rsid wsp:val=&quot;00853132&quot;/&gt;&lt;wsp:rsid wsp:val=&quot;00853B2A&quot;/&gt;&lt;wsp:rsid wsp:val=&quot;00853B65&quot;/&gt;&lt;wsp:rsid wsp:val=&quot;00853C45&quot;/&gt;&lt;wsp:rsid wsp:val=&quot;00853C94&quot;/&gt;&lt;wsp:rsid wsp:val=&quot;00853EF9&quot;/&gt;&lt;wsp:rsid wsp:val=&quot;00853F11&quot;/&gt;&lt;wsp:rsid wsp:val=&quot;00854090&quot;/&gt;&lt;wsp:rsid wsp:val=&quot;008540E5&quot;/&gt;&lt;wsp:rsid wsp:val=&quot;00854983&quot;/&gt;&lt;wsp:rsid wsp:val=&quot;00854B60&quot;/&gt;&lt;wsp:rsid wsp:val=&quot;00854D51&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987&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500&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CB&quot;/&gt;&lt;wsp:rsid wsp:val=&quot;0087229F&quot;/&gt;&lt;wsp:rsid wsp:val=&quot;008722B0&quot;/&gt;&lt;wsp:rsid wsp:val=&quot;008722F6&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6E1F&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392&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D&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5037&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F2E&quot;/&gt;&lt;wsp:rsid wsp:val=&quot;0089035C&quot;/&gt;&lt;wsp:rsid wsp:val=&quot;00890404&quot;/&gt;&lt;wsp:rsid wsp:val=&quot;008907B2&quot;/&gt;&lt;wsp:rsid wsp:val=&quot;00890B03&quot;/&gt;&lt;wsp:rsid wsp:val=&quot;00890BCD&quot;/&gt;&lt;wsp:rsid wsp:val=&quot;00890D15&quot;/&gt;&lt;wsp:rsid wsp:val=&quot;00890EFE&quot;/&gt;&lt;wsp:rsid wsp:val=&quot;00890F04&quot;/&gt;&lt;wsp:rsid wsp:val=&quot;00890F2B&quot;/&gt;&lt;wsp:rsid wsp:val=&quot;008911A2&quot;/&gt;&lt;wsp:rsid wsp:val=&quot;0089129F&quot;/&gt;&lt;wsp:rsid wsp:val=&quot;00891C27&quot;/&gt;&lt;wsp:rsid wsp:val=&quot;00891F63&quot;/&gt;&lt;wsp:rsid wsp:val=&quot;008922DC&quot;/&gt;&lt;wsp:rsid wsp:val=&quot;008922DF&quot;/&gt;&lt;wsp:rsid wsp:val=&quot;00892357&quot;/&gt;&lt;wsp:rsid wsp:val=&quot;00892494&quot;/&gt;&lt;wsp:rsid wsp:val=&quot;00893024&quot;/&gt;&lt;wsp:rsid wsp:val=&quot;00893B3B&quot;/&gt;&lt;wsp:rsid wsp:val=&quot;00894304&quot;/&gt;&lt;wsp:rsid wsp:val=&quot;00894C16&quot;/&gt;&lt;wsp:rsid wsp:val=&quot;00894C3B&quot;/&gt;&lt;wsp:rsid wsp:val=&quot;00894D6C&quot;/&gt;&lt;wsp:rsid wsp:val=&quot;00894FEF&quot;/&gt;&lt;wsp:rsid wsp:val=&quot;008950EC&quot;/&gt;&lt;wsp:rsid wsp:val=&quot;00895243&quot;/&gt;&lt;wsp:rsid wsp:val=&quot;008953FF&quot;/&gt;&lt;wsp:rsid wsp:val=&quot;00895A0C&quot;/&gt;&lt;wsp:rsid wsp:val=&quot;008960B3&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245&quot;/&gt;&lt;wsp:rsid wsp:val=&quot;008B130E&quot;/&gt;&lt;wsp:rsid wsp:val=&quot;008B1651&quot;/&gt;&lt;wsp:rsid wsp:val=&quot;008B175A&quot;/&gt;&lt;wsp:rsid wsp:val=&quot;008B1B08&quot;/&gt;&lt;wsp:rsid wsp:val=&quot;008B1C8C&quot;/&gt;&lt;wsp:rsid wsp:val=&quot;008B1E55&quot;/&gt;&lt;wsp:rsid wsp:val=&quot;008B1EFF&quot;/&gt;&lt;wsp:rsid wsp:val=&quot;008B20E5&quot;/&gt;&lt;wsp:rsid wsp:val=&quot;008B21F5&quot;/&gt;&lt;wsp:rsid wsp:val=&quot;008B251D&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60E9&quot;/&gt;&lt;wsp:rsid wsp:val=&quot;008B60ED&quot;/&gt;&lt;wsp:rsid wsp:val=&quot;008B614C&quot;/&gt;&lt;wsp:rsid wsp:val=&quot;008B6E5C&quot;/&gt;&lt;wsp:rsid wsp:val=&quot;008B739E&quot;/&gt;&lt;wsp:rsid wsp:val=&quot;008B766A&quot;/&gt;&lt;wsp:rsid wsp:val=&quot;008B7A0E&quot;/&gt;&lt;wsp:rsid wsp:val=&quot;008B7BD4&quot;/&gt;&lt;wsp:rsid wsp:val=&quot;008B7E5B&quot;/&gt;&lt;wsp:rsid wsp:val=&quot;008B7F66&quot;/&gt;&lt;wsp:rsid wsp:val=&quot;008C022D&quot;/&gt;&lt;wsp:rsid wsp:val=&quot;008C0431&quot;/&gt;&lt;wsp:rsid wsp:val=&quot;008C0D78&quot;/&gt;&lt;wsp:rsid wsp:val=&quot;008C1ABE&quot;/&gt;&lt;wsp:rsid wsp:val=&quot;008C2426&quot;/&gt;&lt;wsp:rsid wsp:val=&quot;008C2453&quot;/&gt;&lt;wsp:rsid wsp:val=&quot;008C2608&quot;/&gt;&lt;wsp:rsid wsp:val=&quot;008C265E&quot;/&gt;&lt;wsp:rsid wsp:val=&quot;008C26B4&quot;/&gt;&lt;wsp:rsid wsp:val=&quot;008C28BA&quot;/&gt;&lt;wsp:rsid wsp:val=&quot;008C3240&quot;/&gt;&lt;wsp:rsid wsp:val=&quot;008C4188&quot;/&gt;&lt;wsp:rsid wsp:val=&quot;008C49D5&quot;/&gt;&lt;wsp:rsid wsp:val=&quot;008C4B47&quot;/&gt;&lt;wsp:rsid wsp:val=&quot;008C4DD1&quot;/&gt;&lt;wsp:rsid wsp:val=&quot;008C59D5&quot;/&gt;&lt;wsp:rsid wsp:val=&quot;008C5B10&quot;/&gt;&lt;wsp:rsid wsp:val=&quot;008C6276&quot;/&gt;&lt;wsp:rsid wsp:val=&quot;008C6337&quot;/&gt;&lt;wsp:rsid wsp:val=&quot;008C6345&quot;/&gt;&lt;wsp:rsid wsp:val=&quot;008C65A7&quot;/&gt;&lt;wsp:rsid wsp:val=&quot;008C6C7A&quot;/&gt;&lt;wsp:rsid wsp:val=&quot;008C6F4F&quot;/&gt;&lt;wsp:rsid wsp:val=&quot;008C74CC&quot;/&gt;&lt;wsp:rsid wsp:val=&quot;008C74F9&quot;/&gt;&lt;wsp:rsid wsp:val=&quot;008C75BB&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9D&quot;/&gt;&lt;wsp:rsid wsp:val=&quot;008D1D2C&quot;/&gt;&lt;wsp:rsid wsp:val=&quot;008D1E23&quot;/&gt;&lt;wsp:rsid wsp:val=&quot;008D2461&quot;/&gt;&lt;wsp:rsid wsp:val=&quot;008D2D60&quot;/&gt;&lt;wsp:rsid wsp:val=&quot;008D3208&quot;/&gt;&lt;wsp:rsid wsp:val=&quot;008D382D&quot;/&gt;&lt;wsp:rsid wsp:val=&quot;008D3E0C&quot;/&gt;&lt;wsp:rsid wsp:val=&quot;008D3F21&quot;/&gt;&lt;wsp:rsid wsp:val=&quot;008D40FF&quot;/&gt;&lt;wsp:rsid wsp:val=&quot;008D41F1&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F90&quot;/&gt;&lt;wsp:rsid wsp:val=&quot;008D72A4&quot;/&gt;&lt;wsp:rsid wsp:val=&quot;008D7378&quot;/&gt;&lt;wsp:rsid wsp:val=&quot;008D7554&quot;/&gt;&lt;wsp:rsid wsp:val=&quot;008D7615&quot;/&gt;&lt;wsp:rsid wsp:val=&quot;008D76A0&quot;/&gt;&lt;wsp:rsid wsp:val=&quot;008D78C3&quot;/&gt;&lt;wsp:rsid wsp:val=&quot;008D7ACD&quot;/&gt;&lt;wsp:rsid wsp:val=&quot;008D7BB4&quot;/&gt;&lt;wsp:rsid wsp:val=&quot;008D7DEB&quot;/&gt;&lt;wsp:rsid wsp:val=&quot;008E037E&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791&quot;/&gt;&lt;wsp:rsid wsp:val=&quot;008F0D2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6150&quot;/&gt;&lt;wsp:rsid wsp:val=&quot;008F6188&quot;/&gt;&lt;wsp:rsid wsp:val=&quot;008F6649&quot;/&gt;&lt;wsp:rsid wsp:val=&quot;008F6BB4&quot;/&gt;&lt;wsp:rsid wsp:val=&quot;008F6CD1&quot;/&gt;&lt;wsp:rsid wsp:val=&quot;008F7069&quot;/&gt;&lt;wsp:rsid wsp:val=&quot;008F74EA&quot;/&gt;&lt;wsp:rsid wsp:val=&quot;008F74E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7E4&quot;/&gt;&lt;wsp:rsid wsp:val=&quot;00902997&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6100&quot;/&gt;&lt;wsp:rsid wsp:val=&quot;009061A5&quot;/&gt;&lt;wsp:rsid wsp:val=&quot;009067B8&quot;/&gt;&lt;wsp:rsid wsp:val=&quot;00906EED&quot;/&gt;&lt;wsp:rsid wsp:val=&quot;00907071&quot;/&gt;&lt;wsp:rsid wsp:val=&quot;0090715C&quot;/&gt;&lt;wsp:rsid wsp:val=&quot;009108A7&quot;/&gt;&lt;wsp:rsid wsp:val=&quot;00910E0D&quot;/&gt;&lt;wsp:rsid wsp:val=&quot;00910ED6&quot;/&gt;&lt;wsp:rsid wsp:val=&quot;00911E1A&quot;/&gt;&lt;wsp:rsid wsp:val=&quot;009121EF&quot;/&gt;&lt;wsp:rsid wsp:val=&quot;009123B9&quot;/&gt;&lt;wsp:rsid wsp:val=&quot;00912531&quot;/&gt;&lt;wsp:rsid wsp:val=&quot;009138F9&quot;/&gt;&lt;wsp:rsid wsp:val=&quot;00913F4C&quot;/&gt;&lt;wsp:rsid wsp:val=&quot;00913F9C&quot;/&gt;&lt;wsp:rsid wsp:val=&quot;0091404B&quot;/&gt;&lt;wsp:rsid wsp:val=&quot;0091423A&quot;/&gt;&lt;wsp:rsid wsp:val=&quot;00914A5D&quot;/&gt;&lt;wsp:rsid wsp:val=&quot;00914B18&quot;/&gt;&lt;wsp:rsid wsp:val=&quot;00914F86&quot;/&gt;&lt;wsp:rsid wsp:val=&quot;00915032&quot;/&gt;&lt;wsp:rsid wsp:val=&quot;0091537E&quot;/&gt;&lt;wsp:rsid wsp:val=&quot;009154BD&quot;/&gt;&lt;wsp:rsid wsp:val=&quot;009154CF&quot;/&gt;&lt;wsp:rsid wsp:val=&quot;00915AB4&quot;/&gt;&lt;wsp:rsid wsp:val=&quot;00915F97&quot;/&gt;&lt;wsp:rsid wsp:val=&quot;0091610F&quot;/&gt;&lt;wsp:rsid wsp:val=&quot;009161BA&quot;/&gt;&lt;wsp:rsid wsp:val=&quot;00916827&quot;/&gt;&lt;wsp:rsid wsp:val=&quot;00920FE4&quot;/&gt;&lt;wsp:rsid wsp:val=&quot;00921140&quot;/&gt;&lt;wsp:rsid wsp:val=&quot;0092169A&quot;/&gt;&lt;wsp:rsid wsp:val=&quot;009216BF&quot;/&gt;&lt;wsp:rsid wsp:val=&quot;009218D2&quot;/&gt;&lt;wsp:rsid wsp:val=&quot;009219A7&quot;/&gt;&lt;wsp:rsid wsp:val=&quot;00921A74&quot;/&gt;&lt;wsp:rsid wsp:val=&quot;00921BB1&quot;/&gt;&lt;wsp:rsid wsp:val=&quot;00921C9F&quot;/&gt;&lt;wsp:rsid wsp:val=&quot;00921ED5&quot;/&gt;&lt;wsp:rsid wsp:val=&quot;00921FA1&quot;/&gt;&lt;wsp:rsid wsp:val=&quot;00922106&quot;/&gt;&lt;wsp:rsid wsp:val=&quot;009225B6&quot;/&gt;&lt;wsp:rsid wsp:val=&quot;0092286C&quot;/&gt;&lt;wsp:rsid wsp:val=&quot;00922C09&quot;/&gt;&lt;wsp:rsid wsp:val=&quot;00923151&quot;/&gt;&lt;wsp:rsid wsp:val=&quot;00923560&quot;/&gt;&lt;wsp:rsid wsp:val=&quot;00923883&quot;/&gt;&lt;wsp:rsid wsp:val=&quot;00923ABA&quot;/&gt;&lt;wsp:rsid wsp:val=&quot;00923EB5&quot;/&gt;&lt;wsp:rsid wsp:val=&quot;00923F1B&quot;/&gt;&lt;wsp:rsid wsp:val=&quot;00924108&quot;/&gt;&lt;wsp:rsid wsp:val=&quot;0092423D&quot;/&gt;&lt;wsp:rsid wsp:val=&quot;0092434B&quot;/&gt;&lt;wsp:rsid wsp:val=&quot;009247D8&quot;/&gt;&lt;wsp:rsid wsp:val=&quot;00924A7F&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1196&quot;/&gt;&lt;wsp:rsid wsp:val=&quot;0093135E&quot;/&gt;&lt;wsp:rsid wsp:val=&quot;009313ED&quot;/&gt;&lt;wsp:rsid wsp:val=&quot;0093161F&quot;/&gt;&lt;wsp:rsid wsp:val=&quot;0093195D&quot;/&gt;&lt;wsp:rsid wsp:val=&quot;00932109&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3128&quot;/&gt;&lt;wsp:rsid wsp:val=&quot;0094335F&quot;/&gt;&lt;wsp:rsid wsp:val=&quot;00943D04&quot;/&gt;&lt;wsp:rsid wsp:val=&quot;00943D09&quot;/&gt;&lt;wsp:rsid wsp:val=&quot;009440F3&quot;/&gt;&lt;wsp:rsid wsp:val=&quot;00944202&quot;/&gt;&lt;wsp:rsid wsp:val=&quot;00944335&quot;/&gt;&lt;wsp:rsid wsp:val=&quot;00944710&quot;/&gt;&lt;wsp:rsid wsp:val=&quot;0094480B&quot;/&gt;&lt;wsp:rsid wsp:val=&quot;00944AF4&quot;/&gt;&lt;wsp:rsid wsp:val=&quot;00944D54&quot;/&gt;&lt;wsp:rsid wsp:val=&quot;0094564D&quot;/&gt;&lt;wsp:rsid wsp:val=&quot;00945E49&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769&quot;/&gt;&lt;wsp:rsid wsp:val=&quot;00956B4A&quot;/&gt;&lt;wsp:rsid wsp:val=&quot;00957060&quot;/&gt;&lt;wsp:rsid wsp:val=&quot;009572DC&quot;/&gt;&lt;wsp:rsid wsp:val=&quot;00957478&quot;/&gt;&lt;wsp:rsid wsp:val=&quot;00957487&quot;/&gt;&lt;wsp:rsid wsp:val=&quot;00957656&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FF&quot;/&gt;&lt;wsp:rsid wsp:val=&quot;0096292B&quot;/&gt;&lt;wsp:rsid wsp:val=&quot;009629DE&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BA&quot;/&gt;&lt;wsp:rsid wsp:val=&quot;009739F8&quot;/&gt;&lt;wsp:rsid wsp:val=&quot;00973F29&quot;/&gt;&lt;wsp:rsid wsp:val=&quot;00974182&quot;/&gt;&lt;wsp:rsid wsp:val=&quot;009744FF&quot;/&gt;&lt;wsp:rsid wsp:val=&quot;00974520&quot;/&gt;&lt;wsp:rsid wsp:val=&quot;009746CB&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172B&quot;/&gt;&lt;wsp:rsid wsp:val=&quot;009817F9&quot;/&gt;&lt;wsp:rsid wsp:val=&quot;0098183B&quot;/&gt;&lt;wsp:rsid wsp:val=&quot;00981D4B&quot;/&gt;&lt;wsp:rsid wsp:val=&quot;009822AF&quot;/&gt;&lt;wsp:rsid wsp:val=&quot;009823A3&quot;/&gt;&lt;wsp:rsid wsp:val=&quot;00982AB4&quot;/&gt;&lt;wsp:rsid wsp:val=&quot;00982B3A&quot;/&gt;&lt;wsp:rsid wsp:val=&quot;00982E67&quot;/&gt;&lt;wsp:rsid wsp:val=&quot;00983061&quot;/&gt;&lt;wsp:rsid wsp:val=&quot;00983223&quot;/&gt;&lt;wsp:rsid wsp:val=&quot;009838CE&quot;/&gt;&lt;wsp:rsid wsp:val=&quot;00983C41&quot;/&gt;&lt;wsp:rsid wsp:val=&quot;00984206&quot;/&gt;&lt;wsp:rsid wsp:val=&quot;00984449&quot;/&gt;&lt;wsp:rsid wsp:val=&quot;00984E62&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2F3&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E5D&quot;/&gt;&lt;wsp:rsid wsp:val=&quot;009A3183&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127&quot;/&gt;&lt;wsp:rsid wsp:val=&quot;009A637B&quot;/&gt;&lt;wsp:rsid wsp:val=&quot;009A6456&quot;/&gt;&lt;wsp:rsid wsp:val=&quot;009A6513&quot;/&gt;&lt;wsp:rsid wsp:val=&quot;009A6770&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BB7&quot;/&gt;&lt;wsp:rsid wsp:val=&quot;009B7FFA&quot;/&gt;&lt;wsp:rsid wsp:val=&quot;009C00EF&quot;/&gt;&lt;wsp:rsid wsp:val=&quot;009C01D2&quot;/&gt;&lt;wsp:rsid wsp:val=&quot;009C080A&quot;/&gt;&lt;wsp:rsid wsp:val=&quot;009C098E&quot;/&gt;&lt;wsp:rsid wsp:val=&quot;009C0A96&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D12&quot;/&gt;&lt;wsp:rsid wsp:val=&quot;009C3D88&quot;/&gt;&lt;wsp:rsid wsp:val=&quot;009C40AD&quot;/&gt;&lt;wsp:rsid wsp:val=&quot;009C45A3&quot;/&gt;&lt;wsp:rsid wsp:val=&quot;009C4E6A&quot;/&gt;&lt;wsp:rsid wsp:val=&quot;009C4EF7&quot;/&gt;&lt;wsp:rsid wsp:val=&quot;009C520B&quot;/&gt;&lt;wsp:rsid wsp:val=&quot;009C52FB&quot;/&gt;&lt;wsp:rsid wsp:val=&quot;009C5538&quot;/&gt;&lt;wsp:rsid wsp:val=&quot;009C5785&quot;/&gt;&lt;wsp:rsid wsp:val=&quot;009C5874&quot;/&gt;&lt;wsp:rsid wsp:val=&quot;009C5BDA&quot;/&gt;&lt;wsp:rsid wsp:val=&quot;009C6768&quot;/&gt;&lt;wsp:rsid wsp:val=&quot;009C681F&quot;/&gt;&lt;wsp:rsid wsp:val=&quot;009C6894&quot;/&gt;&lt;wsp:rsid wsp:val=&quot;009C6B3B&quot;/&gt;&lt;wsp:rsid wsp:val=&quot;009C6B7B&quot;/&gt;&lt;wsp:rsid wsp:val=&quot;009C6CAA&quot;/&gt;&lt;wsp:rsid wsp:val=&quot;009C6E93&quot;/&gt;&lt;wsp:rsid wsp:val=&quot;009C7147&quot;/&gt;&lt;wsp:rsid wsp:val=&quot;009C7893&quot;/&gt;&lt;wsp:rsid wsp:val=&quot;009C7F47&quot;/&gt;&lt;wsp:rsid wsp:val=&quot;009C7FEB&quot;/&gt;&lt;wsp:rsid wsp:val=&quot;009D00B2&quot;/&gt;&lt;wsp:rsid wsp:val=&quot;009D0361&quot;/&gt;&lt;wsp:rsid wsp:val=&quot;009D0720&quot;/&gt;&lt;wsp:rsid wsp:val=&quot;009D079F&quot;/&gt;&lt;wsp:rsid wsp:val=&quot;009D0897&quot;/&gt;&lt;wsp:rsid wsp:val=&quot;009D09A8&quot;/&gt;&lt;wsp:rsid wsp:val=&quot;009D2118&quot;/&gt;&lt;wsp:rsid wsp:val=&quot;009D22EA&quot;/&gt;&lt;wsp:rsid wsp:val=&quot;009D264B&quot;/&gt;&lt;wsp:rsid wsp:val=&quot;009D280C&quot;/&gt;&lt;wsp:rsid wsp:val=&quot;009D2C43&quot;/&gt;&lt;wsp:rsid wsp:val=&quot;009D327E&quot;/&gt;&lt;wsp:rsid wsp:val=&quot;009D3C90&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3A5F&quot;/&gt;&lt;wsp:rsid wsp:val=&quot;009E457F&quot;/&gt;&lt;wsp:rsid wsp:val=&quot;009E5039&quot;/&gt;&lt;wsp:rsid wsp:val=&quot;009E532F&quot;/&gt;&lt;wsp:rsid wsp:val=&quot;009E5386&quot;/&gt;&lt;wsp:rsid wsp:val=&quot;009E53AA&quot;/&gt;&lt;wsp:rsid wsp:val=&quot;009E53D6&quot;/&gt;&lt;wsp:rsid wsp:val=&quot;009E5656&quot;/&gt;&lt;wsp:rsid wsp:val=&quot;009E5A6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05&quot;/&gt;&lt;wsp:rsid wsp:val=&quot;009F0C38&quot;/&gt;&lt;wsp:rsid wsp:val=&quot;009F0CD1&quot;/&gt;&lt;wsp:rsid wsp:val=&quot;009F1033&quot;/&gt;&lt;wsp:rsid wsp:val=&quot;009F187B&quot;/&gt;&lt;wsp:rsid wsp:val=&quot;009F1933&quot;/&gt;&lt;wsp:rsid wsp:val=&quot;009F2E7E&quot;/&gt;&lt;wsp:rsid wsp:val=&quot;009F3713&quot;/&gt;&lt;wsp:rsid wsp:val=&quot;009F3740&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267E&quot;/&gt;&lt;wsp:rsid wsp:val=&quot;00A02A7C&quot;/&gt;&lt;wsp:rsid wsp:val=&quot;00A02B26&quot;/&gt;&lt;wsp:rsid wsp:val=&quot;00A03255&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738B&quot;/&gt;&lt;wsp:rsid wsp:val=&quot;00A07654&quot;/&gt;&lt;wsp:rsid wsp:val=&quot;00A077DB&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D0&quot;/&gt;&lt;wsp:rsid wsp:val=&quot;00A14743&quot;/&gt;&lt;wsp:rsid wsp:val=&quot;00A14B5D&quot;/&gt;&lt;wsp:rsid wsp:val=&quot;00A152F7&quot;/&gt;&lt;wsp:rsid wsp:val=&quot;00A15521&quot;/&gt;&lt;wsp:rsid wsp:val=&quot;00A1562F&quot;/&gt;&lt;wsp:rsid wsp:val=&quot;00A157EC&quot;/&gt;&lt;wsp:rsid wsp:val=&quot;00A15800&quot;/&gt;&lt;wsp:rsid wsp:val=&quot;00A15ABD&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253&quot;/&gt;&lt;wsp:rsid wsp:val=&quot;00A2049C&quot;/&gt;&lt;wsp:rsid wsp:val=&quot;00A204ED&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6BE&quot;/&gt;&lt;wsp:rsid wsp:val=&quot;00A22D9C&quot;/&gt;&lt;wsp:rsid wsp:val=&quot;00A23921&quot;/&gt;&lt;wsp:rsid wsp:val=&quot;00A23DD8&quot;/&gt;&lt;wsp:rsid wsp:val=&quot;00A24079&quot;/&gt;&lt;wsp:rsid wsp:val=&quot;00A24150&quot;/&gt;&lt;wsp:rsid wsp:val=&quot;00A24701&quot;/&gt;&lt;wsp:rsid wsp:val=&quot;00A2470A&quot;/&gt;&lt;wsp:rsid wsp:val=&quot;00A2481C&quot;/&gt;&lt;wsp:rsid wsp:val=&quot;00A24CCF&quot;/&gt;&lt;wsp:rsid wsp:val=&quot;00A24D81&quot;/&gt;&lt;wsp:rsid wsp:val=&quot;00A25155&quot;/&gt;&lt;wsp:rsid wsp:val=&quot;00A2583E&quot;/&gt;&lt;wsp:rsid wsp:val=&quot;00A25A28&quot;/&gt;&lt;wsp:rsid wsp:val=&quot;00A25F8A&quot;/&gt;&lt;wsp:rsid wsp:val=&quot;00A261E4&quot;/&gt;&lt;wsp:rsid wsp:val=&quot;00A26883&quot;/&gt;&lt;wsp:rsid wsp:val=&quot;00A26CF7&quot;/&gt;&lt;wsp:rsid wsp:val=&quot;00A26D60&quot;/&gt;&lt;wsp:rsid wsp:val=&quot;00A26EE0&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D0&quot;/&gt;&lt;wsp:rsid wsp:val=&quot;00A351D0&quot;/&gt;&lt;wsp:rsid wsp:val=&quot;00A35735&quot;/&gt;&lt;wsp:rsid wsp:val=&quot;00A35A0B&quot;/&gt;&lt;wsp:rsid wsp:val=&quot;00A362CB&quot;/&gt;&lt;wsp:rsid wsp:val=&quot;00A36694&quot;/&gt;&lt;wsp:rsid wsp:val=&quot;00A36D80&quot;/&gt;&lt;wsp:rsid wsp:val=&quot;00A36DC8&quot;/&gt;&lt;wsp:rsid wsp:val=&quot;00A36F1E&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0AB&quot;/&gt;&lt;wsp:rsid wsp:val=&quot;00A4339C&quot;/&gt;&lt;wsp:rsid wsp:val=&quot;00A43666&quot;/&gt;&lt;wsp:rsid wsp:val=&quot;00A43A47&quot;/&gt;&lt;wsp:rsid wsp:val=&quot;00A43B7C&quot;/&gt;&lt;wsp:rsid wsp:val=&quot;00A43E26&quot;/&gt;&lt;wsp:rsid wsp:val=&quot;00A44882&quot;/&gt;&lt;wsp:rsid wsp:val=&quot;00A44AA5&quot;/&gt;&lt;wsp:rsid wsp:val=&quot;00A44B72&quot;/&gt;&lt;wsp:rsid wsp:val=&quot;00A44E28&quot;/&gt;&lt;wsp:rsid wsp:val=&quot;00A4570E&quot;/&gt;&lt;wsp:rsid wsp:val=&quot;00A45A3B&quot;/&gt;&lt;wsp:rsid wsp:val=&quot;00A45B1A&quot;/&gt;&lt;wsp:rsid wsp:val=&quot;00A46FAD&quot;/&gt;&lt;wsp:rsid wsp:val=&quot;00A470ED&quot;/&gt;&lt;wsp:rsid wsp:val=&quot;00A47218&quot;/&gt;&lt;wsp:rsid wsp:val=&quot;00A47391&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11FB&quot;/&gt;&lt;wsp:rsid wsp:val=&quot;00A514EB&quot;/&gt;&lt;wsp:rsid wsp:val=&quot;00A51BC1&quot;/&gt;&lt;wsp:rsid wsp:val=&quot;00A521E0&quot;/&gt;&lt;wsp:rsid wsp:val=&quot;00A52B0A&quot;/&gt;&lt;wsp:rsid wsp:val=&quot;00A52C94&quot;/&gt;&lt;wsp:rsid wsp:val=&quot;00A52D1E&quot;/&gt;&lt;wsp:rsid wsp:val=&quot;00A54492&quot;/&gt;&lt;wsp:rsid wsp:val=&quot;00A544BF&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4E5&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3&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354&quot;/&gt;&lt;wsp:rsid wsp:val=&quot;00A65589&quot;/&gt;&lt;wsp:rsid wsp:val=&quot;00A657CF&quot;/&gt;&lt;wsp:rsid wsp:val=&quot;00A65BE3&quot;/&gt;&lt;wsp:rsid wsp:val=&quot;00A65FBF&quot;/&gt;&lt;wsp:rsid wsp:val=&quot;00A66089&quot;/&gt;&lt;wsp:rsid wsp:val=&quot;00A6681D&quot;/&gt;&lt;wsp:rsid wsp:val=&quot;00A66A5A&quot;/&gt;&lt;wsp:rsid wsp:val=&quot;00A6736A&quot;/&gt;&lt;wsp:rsid wsp:val=&quot;00A677C1&quot;/&gt;&lt;wsp:rsid wsp:val=&quot;00A67A8E&quot;/&gt;&lt;wsp:rsid wsp:val=&quot;00A67AC6&quot;/&gt;&lt;wsp:rsid wsp:val=&quot;00A67AFD&quot;/&gt;&lt;wsp:rsid wsp:val=&quot;00A67EF1&quot;/&gt;&lt;wsp:rsid wsp:val=&quot;00A7001C&quot;/&gt;&lt;wsp:rsid wsp:val=&quot;00A70A35&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212&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1AD&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E2&quot;/&gt;&lt;wsp:rsid wsp:val=&quot;00A85FFF&quot;/&gt;&lt;wsp:rsid wsp:val=&quot;00A8665A&quot;/&gt;&lt;wsp:rsid wsp:val=&quot;00A869B4&quot;/&gt;&lt;wsp:rsid wsp:val=&quot;00A86ACD&quot;/&gt;&lt;wsp:rsid wsp:val=&quot;00A86AE7&quot;/&gt;&lt;wsp:rsid wsp:val=&quot;00A86D23&quot;/&gt;&lt;wsp:rsid wsp:val=&quot;00A86FEF&quot;/&gt;&lt;wsp:rsid wsp:val=&quot;00A87482&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70&quot;/&gt;&lt;wsp:rsid wsp:val=&quot;00A9505F&quot;/&gt;&lt;wsp:rsid wsp:val=&quot;00A9526D&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550&quot;/&gt;&lt;wsp:rsid wsp:val=&quot;00AA0ABC&quot;/&gt;&lt;wsp:rsid wsp:val=&quot;00AA1250&quot;/&gt;&lt;wsp:rsid wsp:val=&quot;00AA158B&quot;/&gt;&lt;wsp:rsid wsp:val=&quot;00AA1D12&quot;/&gt;&lt;wsp:rsid wsp:val=&quot;00AA1DD6&quot;/&gt;&lt;wsp:rsid wsp:val=&quot;00AA1EEC&quot;/&gt;&lt;wsp:rsid wsp:val=&quot;00AA210C&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B68&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3BA&quot;/&gt;&lt;wsp:rsid wsp:val=&quot;00AB57AD&quot;/&gt;&lt;wsp:rsid wsp:val=&quot;00AB583A&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0E4B&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64F&quot;/&gt;&lt;wsp:rsid wsp:val=&quot;00AD0EAA&quot;/&gt;&lt;wsp:rsid wsp:val=&quot;00AD12BD&quot;/&gt;&lt;wsp:rsid wsp:val=&quot;00AD13B2&quot;/&gt;&lt;wsp:rsid wsp:val=&quot;00AD163D&quot;/&gt;&lt;wsp:rsid wsp:val=&quot;00AD1B19&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2F7F&quot;/&gt;&lt;wsp:rsid wsp:val=&quot;00AD3042&quot;/&gt;&lt;wsp:rsid wsp:val=&quot;00AD3047&quot;/&gt;&lt;wsp:rsid wsp:val=&quot;00AD33C3&quot;/&gt;&lt;wsp:rsid wsp:val=&quot;00AD34A1&quot;/&gt;&lt;wsp:rsid wsp:val=&quot;00AD3BEC&quot;/&gt;&lt;wsp:rsid wsp:val=&quot;00AD48F9&quot;/&gt;&lt;wsp:rsid wsp:val=&quot;00AD514B&quot;/&gt;&lt;wsp:rsid wsp:val=&quot;00AD5542&quot;/&gt;&lt;wsp:rsid wsp:val=&quot;00AD567D&quot;/&gt;&lt;wsp:rsid wsp:val=&quot;00AD5930&quot;/&gt;&lt;wsp:rsid wsp:val=&quot;00AD5B1B&quot;/&gt;&lt;wsp:rsid wsp:val=&quot;00AD5F5A&quot;/&gt;&lt;wsp:rsid wsp:val=&quot;00AD6C7F&quot;/&gt;&lt;wsp:rsid wsp:val=&quot;00AD70C9&quot;/&gt;&lt;wsp:rsid wsp:val=&quot;00AD732B&quot;/&gt;&lt;wsp:rsid wsp:val=&quot;00AD75A6&quot;/&gt;&lt;wsp:rsid wsp:val=&quot;00AD7927&quot;/&gt;&lt;wsp:rsid wsp:val=&quot;00AD7B75&quot;/&gt;&lt;wsp:rsid wsp:val=&quot;00AD7CD8&quot;/&gt;&lt;wsp:rsid wsp:val=&quot;00AE075A&quot;/&gt;&lt;wsp:rsid wsp:val=&quot;00AE0794&quot;/&gt;&lt;wsp:rsid wsp:val=&quot;00AE0D23&quot;/&gt;&lt;wsp:rsid wsp:val=&quot;00AE0E9E&quot;/&gt;&lt;wsp:rsid wsp:val=&quot;00AE1418&quot;/&gt;&lt;wsp:rsid wsp:val=&quot;00AE14B7&quot;/&gt;&lt;wsp:rsid wsp:val=&quot;00AE171A&quot;/&gt;&lt;wsp:rsid wsp:val=&quot;00AE186D&quot;/&gt;&lt;wsp:rsid wsp:val=&quot;00AE1C33&quot;/&gt;&lt;wsp:rsid wsp:val=&quot;00AE2205&quot;/&gt;&lt;wsp:rsid wsp:val=&quot;00AE232B&quot;/&gt;&lt;wsp:rsid wsp:val=&quot;00AE29B5&quot;/&gt;&lt;wsp:rsid wsp:val=&quot;00AE2BFE&quot;/&gt;&lt;wsp:rsid wsp:val=&quot;00AE3004&quot;/&gt;&lt;wsp:rsid wsp:val=&quot;00AE31BA&quot;/&gt;&lt;wsp:rsid wsp:val=&quot;00AE32B3&quot;/&gt;&lt;wsp:rsid wsp:val=&quot;00AE34B9&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4F45&quot;/&gt;&lt;wsp:rsid wsp:val=&quot;00AE552C&quot;/&gt;&lt;wsp:rsid wsp:val=&quot;00AE567B&quot;/&gt;&lt;wsp:rsid wsp:val=&quot;00AE5749&quot;/&gt;&lt;wsp:rsid wsp:val=&quot;00AE5E95&quot;/&gt;&lt;wsp:rsid wsp:val=&quot;00AE6271&quot;/&gt;&lt;wsp:rsid wsp:val=&quot;00AE62C7&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992&quot;/&gt;&lt;wsp:rsid wsp:val=&quot;00AE7E0E&quot;/&gt;&lt;wsp:rsid wsp:val=&quot;00AF0801&quot;/&gt;&lt;wsp:rsid wsp:val=&quot;00AF0C77&quot;/&gt;&lt;wsp:rsid wsp:val=&quot;00AF109F&quot;/&gt;&lt;wsp:rsid wsp:val=&quot;00AF13DC&quot;/&gt;&lt;wsp:rsid wsp:val=&quot;00AF1414&quot;/&gt;&lt;wsp:rsid wsp:val=&quot;00AF26BE&quot;/&gt;&lt;wsp:rsid wsp:val=&quot;00AF28B0&quot;/&gt;&lt;wsp:rsid wsp:val=&quot;00AF2D55&quot;/&gt;&lt;wsp:rsid wsp:val=&quot;00AF2DED&quot;/&gt;&lt;wsp:rsid wsp:val=&quot;00AF2E7C&quot;/&gt;&lt;wsp:rsid wsp:val=&quot;00AF377C&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49&quot;/&gt;&lt;wsp:rsid wsp:val=&quot;00AF5A90&quot;/&gt;&lt;wsp:rsid wsp:val=&quot;00AF5B9F&quot;/&gt;&lt;wsp:rsid wsp:val=&quot;00AF5E03&quot;/&gt;&lt;wsp:rsid wsp:val=&quot;00AF5F78&quot;/&gt;&lt;wsp:rsid wsp:val=&quot;00AF5FC2&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D26&quot;/&gt;&lt;wsp:rsid wsp:val=&quot;00B03E1C&quot;/&gt;&lt;wsp:rsid wsp:val=&quot;00B04D36&quot;/&gt;&lt;wsp:rsid wsp:val=&quot;00B04F11&quot;/&gt;&lt;wsp:rsid wsp:val=&quot;00B052E4&quot;/&gt;&lt;wsp:rsid wsp:val=&quot;00B054CE&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EE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CCB&quot;/&gt;&lt;wsp:rsid wsp:val=&quot;00B16E3A&quot;/&gt;&lt;wsp:rsid wsp:val=&quot;00B16F4E&quot;/&gt;&lt;wsp:rsid wsp:val=&quot;00B1736C&quot;/&gt;&lt;wsp:rsid wsp:val=&quot;00B175EA&quot;/&gt;&lt;wsp:rsid wsp:val=&quot;00B17744&quot;/&gt;&lt;wsp:rsid wsp:val=&quot;00B17853&quot;/&gt;&lt;wsp:rsid wsp:val=&quot;00B20057&quot;/&gt;&lt;wsp:rsid wsp:val=&quot;00B20075&quot;/&gt;&lt;wsp:rsid wsp:val=&quot;00B2043A&quot;/&gt;&lt;wsp:rsid wsp:val=&quot;00B206FB&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33A9&quot;/&gt;&lt;wsp:rsid wsp:val=&quot;00B239CC&quot;/&gt;&lt;wsp:rsid wsp:val=&quot;00B23A73&quot;/&gt;&lt;wsp:rsid wsp:val=&quot;00B24059&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D8A&quot;/&gt;&lt;wsp:rsid wsp:val=&quot;00B30F29&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4CFB&quot;/&gt;&lt;wsp:rsid wsp:val=&quot;00B3511C&quot;/&gt;&lt;wsp:rsid wsp:val=&quot;00B3539A&quot;/&gt;&lt;wsp:rsid wsp:val=&quot;00B35620&quot;/&gt;&lt;wsp:rsid wsp:val=&quot;00B35643&quot;/&gt;&lt;wsp:rsid wsp:val=&quot;00B35CB3&quot;/&gt;&lt;wsp:rsid wsp:val=&quot;00B35F8E&quot;/&gt;&lt;wsp:rsid wsp:val=&quot;00B36AB2&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B2&quot;/&gt;&lt;wsp:rsid wsp:val=&quot;00B40BF1&quot;/&gt;&lt;wsp:rsid wsp:val=&quot;00B40D73&quot;/&gt;&lt;wsp:rsid wsp:val=&quot;00B411A3&quot;/&gt;&lt;wsp:rsid wsp:val=&quot;00B412CB&quot;/&gt;&lt;wsp:rsid wsp:val=&quot;00B41351&quot;/&gt;&lt;wsp:rsid wsp:val=&quot;00B415EF&quot;/&gt;&lt;wsp:rsid wsp:val=&quot;00B41B34&quot;/&gt;&lt;wsp:rsid wsp:val=&quot;00B41C34&quot;/&gt;&lt;wsp:rsid wsp:val=&quot;00B427E4&quot;/&gt;&lt;wsp:rsid wsp:val=&quot;00B42879&quot;/&gt;&lt;wsp:rsid wsp:val=&quot;00B428F3&quot;/&gt;&lt;wsp:rsid wsp:val=&quot;00B42B9A&quot;/&gt;&lt;wsp:rsid wsp:val=&quot;00B42C35&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1BC&quot;/&gt;&lt;wsp:rsid wsp:val=&quot;00B443C5&quot;/&gt;&lt;wsp:rsid wsp:val=&quot;00B4472F&quot;/&gt;&lt;wsp:rsid wsp:val=&quot;00B4485B&quot;/&gt;&lt;wsp:rsid wsp:val=&quot;00B45029&quot;/&gt;&lt;wsp:rsid wsp:val=&quot;00B45878&quot;/&gt;&lt;wsp:rsid wsp:val=&quot;00B45A61&quot;/&gt;&lt;wsp:rsid wsp:val=&quot;00B460AA&quot;/&gt;&lt;wsp:rsid wsp:val=&quot;00B462D6&quot;/&gt;&lt;wsp:rsid wsp:val=&quot;00B46BBB&quot;/&gt;&lt;wsp:rsid wsp:val=&quot;00B46F57&quot;/&gt;&lt;wsp:rsid wsp:val=&quot;00B47784&quot;/&gt;&lt;wsp:rsid wsp:val=&quot;00B4783F&quot;/&gt;&lt;wsp:rsid wsp:val=&quot;00B47CEF&quot;/&gt;&lt;wsp:rsid wsp:val=&quot;00B47DDC&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559&quot;/&gt;&lt;wsp:rsid wsp:val=&quot;00B52646&quot;/&gt;&lt;wsp:rsid wsp:val=&quot;00B529F2&quot;/&gt;&lt;wsp:rsid wsp:val=&quot;00B52AAD&quot;/&gt;&lt;wsp:rsid wsp:val=&quot;00B530BA&quot;/&gt;&lt;wsp:rsid wsp:val=&quot;00B531B2&quot;/&gt;&lt;wsp:rsid wsp:val=&quot;00B53630&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A18&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52B0&quot;/&gt;&lt;wsp:rsid wsp:val=&quot;00B657B5&quot;/&gt;&lt;wsp:rsid wsp:val=&quot;00B65D1C&quot;/&gt;&lt;wsp:rsid wsp:val=&quot;00B65E9D&quot;/&gt;&lt;wsp:rsid wsp:val=&quot;00B660F5&quot;/&gt;&lt;wsp:rsid wsp:val=&quot;00B664EC&quot;/&gt;&lt;wsp:rsid wsp:val=&quot;00B66801&quot;/&gt;&lt;wsp:rsid wsp:val=&quot;00B672F3&quot;/&gt;&lt;wsp:rsid wsp:val=&quot;00B6796C&quot;/&gt;&lt;wsp:rsid wsp:val=&quot;00B67B2B&quot;/&gt;&lt;wsp:rsid wsp:val=&quot;00B67E89&quot;/&gt;&lt;wsp:rsid wsp:val=&quot;00B70333&quot;/&gt;&lt;wsp:rsid wsp:val=&quot;00B70A49&quot;/&gt;&lt;wsp:rsid wsp:val=&quot;00B70B3D&quot;/&gt;&lt;wsp:rsid wsp:val=&quot;00B70DDA&quot;/&gt;&lt;wsp:rsid wsp:val=&quot;00B70EDB&quot;/&gt;&lt;wsp:rsid wsp:val=&quot;00B71A5D&quot;/&gt;&lt;wsp:rsid wsp:val=&quot;00B72184&quot;/&gt;&lt;wsp:rsid wsp:val=&quot;00B7273B&quot;/&gt;&lt;wsp:rsid wsp:val=&quot;00B727B8&quot;/&gt;&lt;wsp:rsid wsp:val=&quot;00B72964&quot;/&gt;&lt;wsp:rsid wsp:val=&quot;00B73259&quot;/&gt;&lt;wsp:rsid wsp:val=&quot;00B73453&quot;/&gt;&lt;wsp:rsid wsp:val=&quot;00B737C7&quot;/&gt;&lt;wsp:rsid wsp:val=&quot;00B73801&quot;/&gt;&lt;wsp:rsid wsp:val=&quot;00B73B68&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36B&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B55&quot;/&gt;&lt;wsp:rsid wsp:val=&quot;00B93C36&quot;/&gt;&lt;wsp:rsid wsp:val=&quot;00B94054&quot;/&gt;&lt;wsp:rsid wsp:val=&quot;00B94253&quot;/&gt;&lt;wsp:rsid wsp:val=&quot;00B9436E&quot;/&gt;&lt;wsp:rsid wsp:val=&quot;00B94506&quot;/&gt;&lt;wsp:rsid wsp:val=&quot;00B94D3F&quot;/&gt;&lt;wsp:rsid wsp:val=&quot;00B950E8&quot;/&gt;&lt;wsp:rsid wsp:val=&quot;00B95242&quot;/&gt;&lt;wsp:rsid wsp:val=&quot;00B95305&quot;/&gt;&lt;wsp:rsid wsp:val=&quot;00B954FC&quot;/&gt;&lt;wsp:rsid wsp:val=&quot;00B9561D&quot;/&gt;&lt;wsp:rsid wsp:val=&quot;00B958BA&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C97&quot;/&gt;&lt;wsp:rsid wsp:val=&quot;00BA5EFB&quot;/&gt;&lt;wsp:rsid wsp:val=&quot;00BA6282&quot;/&gt;&lt;wsp:rsid wsp:val=&quot;00BA659A&quot;/&gt;&lt;wsp:rsid wsp:val=&quot;00BA68C1&quot;/&gt;&lt;wsp:rsid wsp:val=&quot;00BA6CFD&quot;/&gt;&lt;wsp:rsid wsp:val=&quot;00BA7339&quot;/&gt;&lt;wsp:rsid wsp:val=&quot;00BA73C4&quot;/&gt;&lt;wsp:rsid wsp:val=&quot;00BA7423&quot;/&gt;&lt;wsp:rsid wsp:val=&quot;00BA7541&quot;/&gt;&lt;wsp:rsid wsp:val=&quot;00BA7688&quot;/&gt;&lt;wsp:rsid wsp:val=&quot;00BA7E99&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966&quot;/&gt;&lt;wsp:rsid wsp:val=&quot;00BB1B24&quot;/&gt;&lt;wsp:rsid wsp:val=&quot;00BB1C4F&quot;/&gt;&lt;wsp:rsid wsp:val=&quot;00BB1D50&quot;/&gt;&lt;wsp:rsid wsp:val=&quot;00BB225D&quot;/&gt;&lt;wsp:rsid wsp:val=&quot;00BB26CC&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5321&quot;/&gt;&lt;wsp:rsid wsp:val=&quot;00BB55E4&quot;/&gt;&lt;wsp:rsid wsp:val=&quot;00BB56F2&quot;/&gt;&lt;wsp:rsid wsp:val=&quot;00BB56F3&quot;/&gt;&lt;wsp:rsid wsp:val=&quot;00BB58A7&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DA3&quot;/&gt;&lt;wsp:rsid wsp:val=&quot;00BC16BF&quot;/&gt;&lt;wsp:rsid wsp:val=&quot;00BC17BC&quot;/&gt;&lt;wsp:rsid wsp:val=&quot;00BC18B2&quot;/&gt;&lt;wsp:rsid wsp:val=&quot;00BC1A03&quot;/&gt;&lt;wsp:rsid wsp:val=&quot;00BC1A99&quot;/&gt;&lt;wsp:rsid wsp:val=&quot;00BC1CDD&quot;/&gt;&lt;wsp:rsid wsp:val=&quot;00BC201A&quot;/&gt;&lt;wsp:rsid wsp:val=&quot;00BC2125&quot;/&gt;&lt;wsp:rsid wsp:val=&quot;00BC27E0&quot;/&gt;&lt;wsp:rsid wsp:val=&quot;00BC2BC7&quot;/&gt;&lt;wsp:rsid wsp:val=&quot;00BC2F45&quot;/&gt;&lt;wsp:rsid wsp:val=&quot;00BC321B&quot;/&gt;&lt;wsp:rsid wsp:val=&quot;00BC344E&quot;/&gt;&lt;wsp:rsid wsp:val=&quot;00BC38B8&quot;/&gt;&lt;wsp:rsid wsp:val=&quot;00BC3B16&quot;/&gt;&lt;wsp:rsid wsp:val=&quot;00BC3CF8&quot;/&gt;&lt;wsp:rsid wsp:val=&quot;00BC3FE8&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F10&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6A38&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EA0&quot;/&gt;&lt;wsp:rsid wsp:val=&quot;00BE403F&quot;/&gt;&lt;wsp:rsid wsp:val=&quot;00BE44A3&quot;/&gt;&lt;wsp:rsid wsp:val=&quot;00BE475F&quot;/&gt;&lt;wsp:rsid wsp:val=&quot;00BE5171&quot;/&gt;&lt;wsp:rsid wsp:val=&quot;00BE5519&quot;/&gt;&lt;wsp:rsid wsp:val=&quot;00BE57B1&quot;/&gt;&lt;wsp:rsid wsp:val=&quot;00BE5813&quot;/&gt;&lt;wsp:rsid wsp:val=&quot;00BE63D5&quot;/&gt;&lt;wsp:rsid wsp:val=&quot;00BE65B3&quot;/&gt;&lt;wsp:rsid wsp:val=&quot;00BE7501&quot;/&gt;&lt;wsp:rsid wsp:val=&quot;00BE7B27&quot;/&gt;&lt;wsp:rsid wsp:val=&quot;00BE7BF8&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72&quot;/&gt;&lt;wsp:rsid wsp:val=&quot;00BF2817&quot;/&gt;&lt;wsp:rsid wsp:val=&quot;00BF28A5&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879&quot;/&gt;&lt;wsp:rsid wsp:val=&quot;00BF6C19&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84F&quot;/&gt;&lt;wsp:rsid wsp:val=&quot;00C039B6&quot;/&gt;&lt;wsp:rsid wsp:val=&quot;00C03B7B&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6E05&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114F&quot;/&gt;&lt;wsp:rsid wsp:val=&quot;00C11183&quot;/&gt;&lt;wsp:rsid wsp:val=&quot;00C11197&quot;/&gt;&lt;wsp:rsid wsp:val=&quot;00C1120D&quot;/&gt;&lt;wsp:rsid wsp:val=&quot;00C11C33&quot;/&gt;&lt;wsp:rsid wsp:val=&quot;00C11C73&quot;/&gt;&lt;wsp:rsid wsp:val=&quot;00C11FE5&quot;/&gt;&lt;wsp:rsid wsp:val=&quot;00C11FF6&quot;/&gt;&lt;wsp:rsid wsp:val=&quot;00C1286D&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BE8&quot;/&gt;&lt;wsp:rsid wsp:val=&quot;00C15135&quot;/&gt;&lt;wsp:rsid wsp:val=&quot;00C15595&quot;/&gt;&lt;wsp:rsid wsp:val=&quot;00C1595F&quot;/&gt;&lt;wsp:rsid wsp:val=&quot;00C159ED&quot;/&gt;&lt;wsp:rsid wsp:val=&quot;00C1662C&quot;/&gt;&lt;wsp:rsid wsp:val=&quot;00C16B93&quot;/&gt;&lt;wsp:rsid wsp:val=&quot;00C16FCA&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B1D&quot;/&gt;&lt;wsp:rsid wsp:val=&quot;00C21C53&quot;/&gt;&lt;wsp:rsid wsp:val=&quot;00C222CF&quot;/&gt;&lt;wsp:rsid wsp:val=&quot;00C232DD&quot;/&gt;&lt;wsp:rsid wsp:val=&quot;00C23989&quot;/&gt;&lt;wsp:rsid wsp:val=&quot;00C23E92&quot;/&gt;&lt;wsp:rsid wsp:val=&quot;00C2423A&quot;/&gt;&lt;wsp:rsid wsp:val=&quot;00C24781&quot;/&gt;&lt;wsp:rsid wsp:val=&quot;00C24CA2&quot;/&gt;&lt;wsp:rsid wsp:val=&quot;00C24EE5&quot;/&gt;&lt;wsp:rsid wsp:val=&quot;00C24F74&quot;/&gt;&lt;wsp:rsid wsp:val=&quot;00C250CF&quot;/&gt;&lt;wsp:rsid wsp:val=&quot;00C2544D&quot;/&gt;&lt;wsp:rsid wsp:val=&quot;00C25B9D&quot;/&gt;&lt;wsp:rsid wsp:val=&quot;00C25D3A&quot;/&gt;&lt;wsp:rsid wsp:val=&quot;00C26181&quot;/&gt;&lt;wsp:rsid wsp:val=&quot;00C263AE&quot;/&gt;&lt;wsp:rsid wsp:val=&quot;00C26871&quot;/&gt;&lt;wsp:rsid wsp:val=&quot;00C2695A&quot;/&gt;&lt;wsp:rsid wsp:val=&quot;00C2716B&quot;/&gt;&lt;wsp:rsid wsp:val=&quot;00C274BE&quot;/&gt;&lt;wsp:rsid wsp:val=&quot;00C307FA&quot;/&gt;&lt;wsp:rsid wsp:val=&quot;00C30D3F&quot;/&gt;&lt;wsp:rsid wsp:val=&quot;00C30DAA&quot;/&gt;&lt;wsp:rsid wsp:val=&quot;00C30F1F&quot;/&gt;&lt;wsp:rsid wsp:val=&quot;00C30F8E&quot;/&gt;&lt;wsp:rsid wsp:val=&quot;00C30FB5&quot;/&gt;&lt;wsp:rsid wsp:val=&quot;00C30FB7&quot;/&gt;&lt;wsp:rsid wsp:val=&quot;00C31089&quot;/&gt;&lt;wsp:rsid wsp:val=&quot;00C311C9&quot;/&gt;&lt;wsp:rsid wsp:val=&quot;00C31206&quot;/&gt;&lt;wsp:rsid wsp:val=&quot;00C31237&quot;/&gt;&lt;wsp:rsid wsp:val=&quot;00C314DF&quot;/&gt;&lt;wsp:rsid wsp:val=&quot;00C3175A&quot;/&gt;&lt;wsp:rsid wsp:val=&quot;00C31895&quot;/&gt;&lt;wsp:rsid wsp:val=&quot;00C319A2&quot;/&gt;&lt;wsp:rsid wsp:val=&quot;00C31DDA&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B77&quot;/&gt;&lt;wsp:rsid wsp:val=&quot;00C35D4F&quot;/&gt;&lt;wsp:rsid wsp:val=&quot;00C36DAD&quot;/&gt;&lt;wsp:rsid wsp:val=&quot;00C37050&quot;/&gt;&lt;wsp:rsid wsp:val=&quot;00C37493&quot;/&gt;&lt;wsp:rsid wsp:val=&quot;00C37984&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5AC&quot;/&gt;&lt;wsp:rsid wsp:val=&quot;00C42784&quot;/&gt;&lt;wsp:rsid wsp:val=&quot;00C429E1&quot;/&gt;&lt;wsp:rsid wsp:val=&quot;00C42BA4&quot;/&gt;&lt;wsp:rsid wsp:val=&quot;00C43421&quot;/&gt;&lt;wsp:rsid wsp:val=&quot;00C439F0&quot;/&gt;&lt;wsp:rsid wsp:val=&quot;00C43CE7&quot;/&gt;&lt;wsp:rsid wsp:val=&quot;00C44189&quot;/&gt;&lt;wsp:rsid wsp:val=&quot;00C4464F&quot;/&gt;&lt;wsp:rsid wsp:val=&quot;00C447FB&quot;/&gt;&lt;wsp:rsid wsp:val=&quot;00C44962&quot;/&gt;&lt;wsp:rsid wsp:val=&quot;00C44ADA&quot;/&gt;&lt;wsp:rsid wsp:val=&quot;00C4522A&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C62&quot;/&gt;&lt;wsp:rsid wsp:val=&quot;00C55ADC&quot;/&gt;&lt;wsp:rsid wsp:val=&quot;00C55B02&quot;/&gt;&lt;wsp:rsid wsp:val=&quot;00C56282&quot;/&gt;&lt;wsp:rsid wsp:val=&quot;00C5638E&quot;/&gt;&lt;wsp:rsid wsp:val=&quot;00C56918&quot;/&gt;&lt;wsp:rsid wsp:val=&quot;00C569CA&quot;/&gt;&lt;wsp:rsid wsp:val=&quot;00C56A29&quot;/&gt;&lt;wsp:rsid wsp:val=&quot;00C5707E&quot;/&gt;&lt;wsp:rsid wsp:val=&quot;00C5718B&quot;/&gt;&lt;wsp:rsid wsp:val=&quot;00C57C29&quot;/&gt;&lt;wsp:rsid wsp:val=&quot;00C57CC6&quot;/&gt;&lt;wsp:rsid wsp:val=&quot;00C601EB&quot;/&gt;&lt;wsp:rsid wsp:val=&quot;00C60EC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68E&quot;/&gt;&lt;wsp:rsid wsp:val=&quot;00C64376&quot;/&gt;&lt;wsp:rsid wsp:val=&quot;00C64626&quot;/&gt;&lt;wsp:rsid wsp:val=&quot;00C646FA&quot;/&gt;&lt;wsp:rsid wsp:val=&quot;00C64849&quot;/&gt;&lt;wsp:rsid wsp:val=&quot;00C64EDC&quot;/&gt;&lt;wsp:rsid wsp:val=&quot;00C658B2&quot;/&gt;&lt;wsp:rsid wsp:val=&quot;00C659D7&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40D&quot;/&gt;&lt;wsp:rsid wsp:val=&quot;00C70B8C&quot;/&gt;&lt;wsp:rsid wsp:val=&quot;00C712FF&quot;/&gt;&lt;wsp:rsid wsp:val=&quot;00C71468&quot;/&gt;&lt;wsp:rsid wsp:val=&quot;00C723AF&quot;/&gt;&lt;wsp:rsid wsp:val=&quot;00C7251B&quot;/&gt;&lt;wsp:rsid wsp:val=&quot;00C72EF5&quot;/&gt;&lt;wsp:rsid wsp:val=&quot;00C73224&quot;/&gt;&lt;wsp:rsid wsp:val=&quot;00C732C5&quot;/&gt;&lt;wsp:rsid wsp:val=&quot;00C7357D&quot;/&gt;&lt;wsp:rsid wsp:val=&quot;00C740FD&quot;/&gt;&lt;wsp:rsid wsp:val=&quot;00C74157&quot;/&gt;&lt;wsp:rsid wsp:val=&quot;00C7448E&quot;/&gt;&lt;wsp:rsid wsp:val=&quot;00C74531&quot;/&gt;&lt;wsp:rsid wsp:val=&quot;00C748E2&quot;/&gt;&lt;wsp:rsid wsp:val=&quot;00C75004&quot;/&gt;&lt;wsp:rsid wsp:val=&quot;00C755BC&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816&quot;/&gt;&lt;wsp:rsid wsp:val=&quot;00C76A56&quot;/&gt;&lt;wsp:rsid wsp:val=&quot;00C76A6B&quot;/&gt;&lt;wsp:rsid wsp:val=&quot;00C7731D&quot;/&gt;&lt;wsp:rsid wsp:val=&quot;00C775EF&quot;/&gt;&lt;wsp:rsid wsp:val=&quot;00C7799E&quot;/&gt;&lt;wsp:rsid wsp:val=&quot;00C77DF7&quot;/&gt;&lt;wsp:rsid wsp:val=&quot;00C80547&quot;/&gt;&lt;wsp:rsid wsp:val=&quot;00C80FD1&quot;/&gt;&lt;wsp:rsid wsp:val=&quot;00C8123B&quot;/&gt;&lt;wsp:rsid wsp:val=&quot;00C8198E&quot;/&gt;&lt;wsp:rsid wsp:val=&quot;00C81B30&quot;/&gt;&lt;wsp:rsid wsp:val=&quot;00C82387&quot;/&gt;&lt;wsp:rsid wsp:val=&quot;00C8312D&quot;/&gt;&lt;wsp:rsid wsp:val=&quot;00C83E22&quot;/&gt;&lt;wsp:rsid wsp:val=&quot;00C842A1&quot;/&gt;&lt;wsp:rsid wsp:val=&quot;00C84C6D&quot;/&gt;&lt;wsp:rsid wsp:val=&quot;00C8511C&quot;/&gt;&lt;wsp:rsid wsp:val=&quot;00C85253&quot;/&gt;&lt;wsp:rsid wsp:val=&quot;00C8534D&quot;/&gt;&lt;wsp:rsid wsp:val=&quot;00C85519&quot;/&gt;&lt;wsp:rsid wsp:val=&quot;00C8624E&quot;/&gt;&lt;wsp:rsid wsp:val=&quot;00C86379&quot;/&gt;&lt;wsp:rsid wsp:val=&quot;00C864DB&quot;/&gt;&lt;wsp:rsid wsp:val=&quot;00C87014&quot;/&gt;&lt;wsp:rsid wsp:val=&quot;00C87183&quot;/&gt;&lt;wsp:rsid wsp:val=&quot;00C87304&quot;/&gt;&lt;wsp:rsid wsp:val=&quot;00C8781D&quot;/&gt;&lt;wsp:rsid wsp:val=&quot;00C901A9&quot;/&gt;&lt;wsp:rsid wsp:val=&quot;00C905AC&quot;/&gt;&lt;wsp:rsid wsp:val=&quot;00C90947&quot;/&gt;&lt;wsp:rsid wsp:val=&quot;00C90B43&quot;/&gt;&lt;wsp:rsid wsp:val=&quot;00C90B74&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10D&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4508&quot;/&gt;&lt;wsp:rsid wsp:val=&quot;00C945A6&quot;/&gt;&lt;wsp:rsid wsp:val=&quot;00C945EC&quot;/&gt;&lt;wsp:rsid wsp:val=&quot;00C94A44&quot;/&gt;&lt;wsp:rsid wsp:val=&quot;00C94C81&quot;/&gt;&lt;wsp:rsid wsp:val=&quot;00C94E45&quot;/&gt;&lt;wsp:rsid wsp:val=&quot;00C95300&quot;/&gt;&lt;wsp:rsid wsp:val=&quot;00C95548&quot;/&gt;&lt;wsp:rsid wsp:val=&quot;00C955AD&quot;/&gt;&lt;wsp:rsid wsp:val=&quot;00C95730&quot;/&gt;&lt;wsp:rsid wsp:val=&quot;00C95962&quot;/&gt;&lt;wsp:rsid wsp:val=&quot;00C95A8A&quot;/&gt;&lt;wsp:rsid wsp:val=&quot;00C95CCD&quot;/&gt;&lt;wsp:rsid wsp:val=&quot;00C95CD4&quot;/&gt;&lt;wsp:rsid wsp:val=&quot;00C96191&quot;/&gt;&lt;wsp:rsid wsp:val=&quot;00C96A19&quot;/&gt;&lt;wsp:rsid wsp:val=&quot;00C96FE0&quot;/&gt;&lt;wsp:rsid wsp:val=&quot;00C973E2&quot;/&gt;&lt;wsp:rsid wsp:val=&quot;00C975B2&quot;/&gt;&lt;wsp:rsid wsp:val=&quot;00C97AF1&quot;/&gt;&lt;wsp:rsid wsp:val=&quot;00C97C0B&quot;/&gt;&lt;wsp:rsid wsp:val=&quot;00C97F72&quot;/&gt;&lt;wsp:rsid wsp:val=&quot;00CA025F&quot;/&gt;&lt;wsp:rsid wsp:val=&quot;00CA03B6&quot;/&gt;&lt;wsp:rsid wsp:val=&quot;00CA09AA&quot;/&gt;&lt;wsp:rsid wsp:val=&quot;00CA0BAF&quot;/&gt;&lt;wsp:rsid wsp:val=&quot;00CA114D&quot;/&gt;&lt;wsp:rsid wsp:val=&quot;00CA1225&quot;/&gt;&lt;wsp:rsid wsp:val=&quot;00CA18D2&quot;/&gt;&lt;wsp:rsid wsp:val=&quot;00CA2919&quot;/&gt;&lt;wsp:rsid wsp:val=&quot;00CA2A7E&quot;/&gt;&lt;wsp:rsid wsp:val=&quot;00CA2B09&quot;/&gt;&lt;wsp:rsid wsp:val=&quot;00CA2C56&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44D&quot;/&gt;&lt;wsp:rsid wsp:val=&quot;00CA657E&quot;/&gt;&lt;wsp:rsid wsp:val=&quot;00CA73B2&quot;/&gt;&lt;wsp:rsid wsp:val=&quot;00CA74E8&quot;/&gt;&lt;wsp:rsid wsp:val=&quot;00CA765C&quot;/&gt;&lt;wsp:rsid wsp:val=&quot;00CA7EE9&quot;/&gt;&lt;wsp:rsid wsp:val=&quot;00CB016A&quot;/&gt;&lt;wsp:rsid wsp:val=&quot;00CB03DE&quot;/&gt;&lt;wsp:rsid wsp:val=&quot;00CB047F&quot;/&gt;&lt;wsp:rsid wsp:val=&quot;00CB0C2A&quot;/&gt;&lt;wsp:rsid wsp:val=&quot;00CB10EC&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108&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AC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AB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79D&quot;/&gt;&lt;wsp:rsid wsp:val=&quot;00CD1E6A&quot;/&gt;&lt;wsp:rsid wsp:val=&quot;00CD1E74&quot;/&gt;&lt;wsp:rsid wsp:val=&quot;00CD1F4A&quot;/&gt;&lt;wsp:rsid wsp:val=&quot;00CD223B&quot;/&gt;&lt;wsp:rsid wsp:val=&quot;00CD2585&quot;/&gt;&lt;wsp:rsid wsp:val=&quot;00CD25A6&quot;/&gt;&lt;wsp:rsid wsp:val=&quot;00CD283A&quot;/&gt;&lt;wsp:rsid wsp:val=&quot;00CD2B04&quot;/&gt;&lt;wsp:rsid wsp:val=&quot;00CD2C72&quot;/&gt;&lt;wsp:rsid wsp:val=&quot;00CD2EFD&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6BD&quot;/&gt;&lt;wsp:rsid wsp:val=&quot;00CE79BC&quot;/&gt;&lt;wsp:rsid wsp:val=&quot;00CE7E65&quot;/&gt;&lt;wsp:rsid wsp:val=&quot;00CF02AC&quot;/&gt;&lt;wsp:rsid wsp:val=&quot;00CF057C&quot;/&gt;&lt;wsp:rsid wsp:val=&quot;00CF06E6&quot;/&gt;&lt;wsp:rsid wsp:val=&quot;00CF0754&quot;/&gt;&lt;wsp:rsid wsp:val=&quot;00CF1328&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BF2&quot;/&gt;&lt;wsp:rsid wsp:val=&quot;00CF2FBF&quot;/&gt;&lt;wsp:rsid wsp:val=&quot;00CF33BA&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5D6&quot;/&gt;&lt;wsp:rsid wsp:val=&quot;00CF66DE&quot;/&gt;&lt;wsp:rsid wsp:val=&quot;00CF6848&quot;/&gt;&lt;wsp:rsid wsp:val=&quot;00CF6AF3&quot;/&gt;&lt;wsp:rsid wsp:val=&quot;00CF6C9A&quot;/&gt;&lt;wsp:rsid wsp:val=&quot;00CF6E82&quot;/&gt;&lt;wsp:rsid wsp:val=&quot;00CF6F64&quot;/&gt;&lt;wsp:rsid wsp:val=&quot;00CF6F70&quot;/&gt;&lt;wsp:rsid wsp:val=&quot;00CF7477&quot;/&gt;&lt;wsp:rsid wsp:val=&quot;00CF7CCF&quot;/&gt;&lt;wsp:rsid wsp:val=&quot;00CF7FC8&quot;/&gt;&lt;wsp:rsid wsp:val=&quot;00D00419&quot;/&gt;&lt;wsp:rsid wsp:val=&quot;00D00522&quot;/&gt;&lt;wsp:rsid wsp:val=&quot;00D00B22&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2C9&quot;/&gt;&lt;wsp:rsid wsp:val=&quot;00D03E71&quot;/&gt;&lt;wsp:rsid wsp:val=&quot;00D0407B&quot;/&gt;&lt;wsp:rsid wsp:val=&quot;00D046D4&quot;/&gt;&lt;wsp:rsid wsp:val=&quot;00D04FC8&quot;/&gt;&lt;wsp:rsid wsp:val=&quot;00D05393&quot;/&gt;&lt;wsp:rsid wsp:val=&quot;00D05962&quot;/&gt;&lt;wsp:rsid wsp:val=&quot;00D05A1A&quot;/&gt;&lt;wsp:rsid wsp:val=&quot;00D05FD4&quot;/&gt;&lt;wsp:rsid wsp:val=&quot;00D06088&quot;/&gt;&lt;wsp:rsid wsp:val=&quot;00D0675C&quot;/&gt;&lt;wsp:rsid wsp:val=&quot;00D06800&quot;/&gt;&lt;wsp:rsid wsp:val=&quot;00D06B22&quot;/&gt;&lt;wsp:rsid wsp:val=&quot;00D06C97&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6D85&quot;/&gt;&lt;wsp:rsid wsp:val=&quot;00D17490&quot;/&gt;&lt;wsp:rsid wsp:val=&quot;00D174E5&quot;/&gt;&lt;wsp:rsid wsp:val=&quot;00D17DBC&quot;/&gt;&lt;wsp:rsid wsp:val=&quot;00D17F37&quot;/&gt;&lt;wsp:rsid wsp:val=&quot;00D20171&quot;/&gt;&lt;wsp:rsid wsp:val=&quot;00D202D3&quot;/&gt;&lt;wsp:rsid wsp:val=&quot;00D20900&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D9C&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7DF2&quot;/&gt;&lt;wsp:rsid wsp:val=&quot;00D27F01&quot;/&gt;&lt;wsp:rsid wsp:val=&quot;00D305AC&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3FF&quot;/&gt;&lt;wsp:rsid wsp:val=&quot;00D35BE8&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1A6&quot;/&gt;&lt;wsp:rsid wsp:val=&quot;00D37C2D&quot;/&gt;&lt;wsp:rsid wsp:val=&quot;00D403D9&quot;/&gt;&lt;wsp:rsid wsp:val=&quot;00D404CE&quot;/&gt;&lt;wsp:rsid wsp:val=&quot;00D40E25&quot;/&gt;&lt;wsp:rsid wsp:val=&quot;00D40E78&quot;/&gt;&lt;wsp:rsid wsp:val=&quot;00D41009&quot;/&gt;&lt;wsp:rsid wsp:val=&quot;00D4155E&quot;/&gt;&lt;wsp:rsid wsp:val=&quot;00D41901&quot;/&gt;&lt;wsp:rsid wsp:val=&quot;00D41BD5&quot;/&gt;&lt;wsp:rsid wsp:val=&quot;00D41C77&quot;/&gt;&lt;wsp:rsid wsp:val=&quot;00D41CD0&quot;/&gt;&lt;wsp:rsid wsp:val=&quot;00D420DA&quot;/&gt;&lt;wsp:rsid wsp:val=&quot;00D421D9&quot;/&gt;&lt;wsp:rsid wsp:val=&quot;00D422E4&quot;/&gt;&lt;wsp:rsid wsp:val=&quot;00D42840&quot;/&gt;&lt;wsp:rsid wsp:val=&quot;00D429DA&quot;/&gt;&lt;wsp:rsid wsp:val=&quot;00D42B71&quot;/&gt;&lt;wsp:rsid wsp:val=&quot;00D42B88&quot;/&gt;&lt;wsp:rsid wsp:val=&quot;00D435FC&quot;/&gt;&lt;wsp:rsid wsp:val=&quot;00D43888&quot;/&gt;&lt;wsp:rsid wsp:val=&quot;00D43E85&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0B&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2F1&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552&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C8E&quot;/&gt;&lt;wsp:rsid wsp:val=&quot;00D56D65&quot;/&gt;&lt;wsp:rsid wsp:val=&quot;00D56E86&quot;/&gt;&lt;wsp:rsid wsp:val=&quot;00D572B2&quot;/&gt;&lt;wsp:rsid wsp:val=&quot;00D578C5&quot;/&gt;&lt;wsp:rsid wsp:val=&quot;00D57A3B&quot;/&gt;&lt;wsp:rsid wsp:val=&quot;00D57C20&quot;/&gt;&lt;wsp:rsid wsp:val=&quot;00D57F0A&quot;/&gt;&lt;wsp:rsid wsp:val=&quot;00D600BE&quot;/&gt;&lt;wsp:rsid wsp:val=&quot;00D60207&quot;/&gt;&lt;wsp:rsid wsp:val=&quot;00D6028B&quot;/&gt;&lt;wsp:rsid wsp:val=&quot;00D60BCB&quot;/&gt;&lt;wsp:rsid wsp:val=&quot;00D60CB2&quot;/&gt;&lt;wsp:rsid wsp:val=&quot;00D60DD4&quot;/&gt;&lt;wsp:rsid wsp:val=&quot;00D610A5&quot;/&gt;&lt;wsp:rsid wsp:val=&quot;00D61834&quot;/&gt;&lt;wsp:rsid wsp:val=&quot;00D61FA8&quot;/&gt;&lt;wsp:rsid wsp:val=&quot;00D620D9&quot;/&gt;&lt;wsp:rsid wsp:val=&quot;00D62243&quot;/&gt;&lt;wsp:rsid wsp:val=&quot;00D62334&quot;/&gt;&lt;wsp:rsid wsp:val=&quot;00D6278F&quot;/&gt;&lt;wsp:rsid wsp:val=&quot;00D62949&quot;/&gt;&lt;wsp:rsid wsp:val=&quot;00D62C7C&quot;/&gt;&lt;wsp:rsid wsp:val=&quot;00D62DEC&quot;/&gt;&lt;wsp:rsid wsp:val=&quot;00D63BAD&quot;/&gt;&lt;wsp:rsid wsp:val=&quot;00D63C5F&quot;/&gt;&lt;wsp:rsid wsp:val=&quot;00D63D8C&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8FD&quot;/&gt;&lt;wsp:rsid wsp:val=&quot;00D66DAA&quot;/&gt;&lt;wsp:rsid wsp:val=&quot;00D7010A&quot;/&gt;&lt;wsp:rsid wsp:val=&quot;00D7040B&quot;/&gt;&lt;wsp:rsid wsp:val=&quot;00D70F5E&quot;/&gt;&lt;wsp:rsid wsp:val=&quot;00D70F87&quot;/&gt;&lt;wsp:rsid wsp:val=&quot;00D7123A&quot;/&gt;&lt;wsp:rsid wsp:val=&quot;00D71259&quot;/&gt;&lt;wsp:rsid wsp:val=&quot;00D71D45&quot;/&gt;&lt;wsp:rsid wsp:val=&quot;00D72400&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3FFE&quot;/&gt;&lt;wsp:rsid wsp:val=&quot;00D740A5&quot;/&gt;&lt;wsp:rsid wsp:val=&quot;00D7416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7FD&quot;/&gt;&lt;wsp:rsid wsp:val=&quot;00D86B37&quot;/&gt;&lt;wsp:rsid wsp:val=&quot;00D86ED1&quot;/&gt;&lt;wsp:rsid wsp:val=&quot;00D87154&quot;/&gt;&lt;wsp:rsid wsp:val=&quot;00D8757E&quot;/&gt;&lt;wsp:rsid wsp:val=&quot;00D8778A&quot;/&gt;&lt;wsp:rsid wsp:val=&quot;00D87BCC&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17&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6E8&quot;/&gt;&lt;wsp:rsid wsp:val=&quot;00D938A9&quot;/&gt;&lt;wsp:rsid wsp:val=&quot;00D93D5E&quot;/&gt;&lt;wsp:rsid wsp:val=&quot;00D948A0&quot;/&gt;&lt;wsp:rsid wsp:val=&quot;00D94BA1&quot;/&gt;&lt;wsp:rsid wsp:val=&quot;00D94BB0&quot;/&gt;&lt;wsp:rsid wsp:val=&quot;00D94FF3&quot;/&gt;&lt;wsp:rsid wsp:val=&quot;00D957C0&quot;/&gt;&lt;wsp:rsid wsp:val=&quot;00D95BF0&quot;/&gt;&lt;wsp:rsid wsp:val=&quot;00D95BFF&quot;/&gt;&lt;wsp:rsid wsp:val=&quot;00D95F44&quot;/&gt;&lt;wsp:rsid wsp:val=&quot;00D96193&quot;/&gt;&lt;wsp:rsid wsp:val=&quot;00D96780&quot;/&gt;&lt;wsp:rsid wsp:val=&quot;00D96824&quot;/&gt;&lt;wsp:rsid wsp:val=&quot;00D96DD2&quot;/&gt;&lt;wsp:rsid wsp:val=&quot;00D97DCE&quot;/&gt;&lt;wsp:rsid wsp:val=&quot;00D97E86&quot;/&gt;&lt;wsp:rsid wsp:val=&quot;00DA0FC0&quot;/&gt;&lt;wsp:rsid wsp:val=&quot;00DA1D80&quot;/&gt;&lt;wsp:rsid wsp:val=&quot;00DA1FF1&quot;/&gt;&lt;wsp:rsid wsp:val=&quot;00DA2046&quot;/&gt;&lt;wsp:rsid wsp:val=&quot;00DA23D2&quot;/&gt;&lt;wsp:rsid wsp:val=&quot;00DA25F8&quot;/&gt;&lt;wsp:rsid wsp:val=&quot;00DA29C4&quot;/&gt;&lt;wsp:rsid wsp:val=&quot;00DA2B47&quot;/&gt;&lt;wsp:rsid wsp:val=&quot;00DA2CD7&quot;/&gt;&lt;wsp:rsid wsp:val=&quot;00DA2D90&quot;/&gt;&lt;wsp:rsid wsp:val=&quot;00DA30A8&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9A6&quot;/&gt;&lt;wsp:rsid wsp:val=&quot;00DA5A53&quot;/&gt;&lt;wsp:rsid wsp:val=&quot;00DA5CA9&quot;/&gt;&lt;wsp:rsid wsp:val=&quot;00DA5E7E&quot;/&gt;&lt;wsp:rsid wsp:val=&quot;00DA5EB0&quot;/&gt;&lt;wsp:rsid wsp:val=&quot;00DA64EB&quot;/&gt;&lt;wsp:rsid wsp:val=&quot;00DA6794&quot;/&gt;&lt;wsp:rsid wsp:val=&quot;00DA6C50&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0D27&quot;/&gt;&lt;wsp:rsid wsp:val=&quot;00DB1239&quot;/&gt;&lt;wsp:rsid wsp:val=&quot;00DB1539&quot;/&gt;&lt;wsp:rsid wsp:val=&quot;00DB1F98&quot;/&gt;&lt;wsp:rsid wsp:val=&quot;00DB2037&quot;/&gt;&lt;wsp:rsid wsp:val=&quot;00DB2551&quot;/&gt;&lt;wsp:rsid wsp:val=&quot;00DB2706&quot;/&gt;&lt;wsp:rsid wsp:val=&quot;00DB286C&quot;/&gt;&lt;wsp:rsid wsp:val=&quot;00DB2DC2&quot;/&gt;&lt;wsp:rsid wsp:val=&quot;00DB34AC&quot;/&gt;&lt;wsp:rsid wsp:val=&quot;00DB35C7&quot;/&gt;&lt;wsp:rsid wsp:val=&quot;00DB369E&quot;/&gt;&lt;wsp:rsid wsp:val=&quot;00DB39DE&quot;/&gt;&lt;wsp:rsid wsp:val=&quot;00DB3D52&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15C&quot;/&gt;&lt;wsp:rsid wsp:val=&quot;00DC65D8&quot;/&gt;&lt;wsp:rsid wsp:val=&quot;00DC6A94&quot;/&gt;&lt;wsp:rsid wsp:val=&quot;00DC6B82&quot;/&gt;&lt;wsp:rsid wsp:val=&quot;00DC7073&quot;/&gt;&lt;wsp:rsid wsp:val=&quot;00DC765F&quot;/&gt;&lt;wsp:rsid wsp:val=&quot;00DC7722&quot;/&gt;&lt;wsp:rsid wsp:val=&quot;00DC7890&quot;/&gt;&lt;wsp:rsid wsp:val=&quot;00DC7E92&quot;/&gt;&lt;wsp:rsid wsp:val=&quot;00DD02C4&quot;/&gt;&lt;wsp:rsid wsp:val=&quot;00DD0877&quot;/&gt;&lt;wsp:rsid wsp:val=&quot;00DD0C93&quot;/&gt;&lt;wsp:rsid wsp:val=&quot;00DD0D46&quot;/&gt;&lt;wsp:rsid wsp:val=&quot;00DD1271&quot;/&gt;&lt;wsp:rsid wsp:val=&quot;00DD128A&quot;/&gt;&lt;wsp:rsid wsp:val=&quot;00DD12B1&quot;/&gt;&lt;wsp:rsid wsp:val=&quot;00DD12B5&quot;/&gt;&lt;wsp:rsid wsp:val=&quot;00DD1422&quot;/&gt;&lt;wsp:rsid wsp:val=&quot;00DD1947&quot;/&gt;&lt;wsp:rsid wsp:val=&quot;00DD1992&quot;/&gt;&lt;wsp:rsid wsp:val=&quot;00DD1A59&quot;/&gt;&lt;wsp:rsid wsp:val=&quot;00DD1B7F&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01E&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D33&quot;/&gt;&lt;wsp:rsid wsp:val=&quot;00DF0E63&quot;/&gt;&lt;wsp:rsid wsp:val=&quot;00DF1280&quot;/&gt;&lt;wsp:rsid wsp:val=&quot;00DF1300&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E97&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6014&quot;/&gt;&lt;wsp:rsid wsp:val=&quot;00DF6154&quot;/&gt;&lt;wsp:rsid wsp:val=&quot;00DF6824&quot;/&gt;&lt;wsp:rsid wsp:val=&quot;00DF6F81&quot;/&gt;&lt;wsp:rsid wsp:val=&quot;00DF7226&quot;/&gt;&lt;wsp:rsid wsp:val=&quot;00DF7644&quot;/&gt;&lt;wsp:rsid wsp:val=&quot;00DF7C0A&quot;/&gt;&lt;wsp:rsid wsp:val=&quot;00E00018&quot;/&gt;&lt;wsp:rsid wsp:val=&quot;00E004D1&quot;/&gt;&lt;wsp:rsid wsp:val=&quot;00E00A07&quot;/&gt;&lt;wsp:rsid wsp:val=&quot;00E00EFF&quot;/&gt;&lt;wsp:rsid wsp:val=&quot;00E0158D&quot;/&gt;&lt;wsp:rsid wsp:val=&quot;00E019EA&quot;/&gt;&lt;wsp:rsid wsp:val=&quot;00E01BD9&quot;/&gt;&lt;wsp:rsid wsp:val=&quot;00E01CAC&quot;/&gt;&lt;wsp:rsid wsp:val=&quot;00E0243C&quot;/&gt;&lt;wsp:rsid wsp:val=&quot;00E028E6&quot;/&gt;&lt;wsp:rsid wsp:val=&quot;00E02C20&quot;/&gt;&lt;wsp:rsid wsp:val=&quot;00E03016&quot;/&gt;&lt;wsp:rsid wsp:val=&quot;00E031D7&quot;/&gt;&lt;wsp:rsid wsp:val=&quot;00E032C1&quot;/&gt;&lt;wsp:rsid wsp:val=&quot;00E03926&quot;/&gt;&lt;wsp:rsid wsp:val=&quot;00E039C0&quot;/&gt;&lt;wsp:rsid wsp:val=&quot;00E046C1&quot;/&gt;&lt;wsp:rsid wsp:val=&quot;00E047AB&quot;/&gt;&lt;wsp:rsid wsp:val=&quot;00E049EC&quot;/&gt;&lt;wsp:rsid wsp:val=&quot;00E04BBA&quot;/&gt;&lt;wsp:rsid wsp:val=&quot;00E04EE6&quot;/&gt;&lt;wsp:rsid wsp:val=&quot;00E04FFA&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45&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43&quot;/&gt;&lt;wsp:rsid wsp:val=&quot;00E150B1&quot;/&gt;&lt;wsp:rsid wsp:val=&quot;00E15352&quot;/&gt;&lt;wsp:rsid wsp:val=&quot;00E154A1&quot;/&gt;&lt;wsp:rsid wsp:val=&quot;00E15B4D&quot;/&gt;&lt;wsp:rsid wsp:val=&quot;00E1626E&quot;/&gt;&lt;wsp:rsid wsp:val=&quot;00E164E8&quot;/&gt;&lt;wsp:rsid wsp:val=&quot;00E1654E&quot;/&gt;&lt;wsp:rsid wsp:val=&quot;00E16706&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1B9&quot;/&gt;&lt;wsp:rsid wsp:val=&quot;00E2446F&quot;/&gt;&lt;wsp:rsid wsp:val=&quot;00E250DB&quot;/&gt;&lt;wsp:rsid wsp:val=&quot;00E259BD&quot;/&gt;&lt;wsp:rsid wsp:val=&quot;00E25C00&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A89&quot;/&gt;&lt;wsp:rsid wsp:val=&quot;00E33B1B&quot;/&gt;&lt;wsp:rsid wsp:val=&quot;00E33BB9&quot;/&gt;&lt;wsp:rsid wsp:val=&quot;00E33E4D&quot;/&gt;&lt;wsp:rsid wsp:val=&quot;00E3457A&quot;/&gt;&lt;wsp:rsid wsp:val=&quot;00E34F08&quot;/&gt;&lt;wsp:rsid wsp:val=&quot;00E35F47&quot;/&gt;&lt;wsp:rsid wsp:val=&quot;00E360A5&quot;/&gt;&lt;wsp:rsid wsp:val=&quot;00E362BC&quot;/&gt;&lt;wsp:rsid wsp:val=&quot;00E36D92&quot;/&gt;&lt;wsp:rsid wsp:val=&quot;00E377BF&quot;/&gt;&lt;wsp:rsid wsp:val=&quot;00E37C25&quot;/&gt;&lt;wsp:rsid wsp:val=&quot;00E40362&quot;/&gt;&lt;wsp:rsid wsp:val=&quot;00E40DAE&quot;/&gt;&lt;wsp:rsid wsp:val=&quot;00E41479&quot;/&gt;&lt;wsp:rsid wsp:val=&quot;00E416D6&quot;/&gt;&lt;wsp:rsid wsp:val=&quot;00E41A3E&quot;/&gt;&lt;wsp:rsid wsp:val=&quot;00E41D2F&quot;/&gt;&lt;wsp:rsid wsp:val=&quot;00E41DB4&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3E8&quot;/&gt;&lt;wsp:rsid wsp:val=&quot;00E45A9D&quot;/&gt;&lt;wsp:rsid wsp:val=&quot;00E460A1&quot;/&gt;&lt;wsp:rsid wsp:val=&quot;00E46398&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548&quot;/&gt;&lt;wsp:rsid wsp:val=&quot;00E515A3&quot;/&gt;&lt;wsp:rsid wsp:val=&quot;00E516B4&quot;/&gt;&lt;wsp:rsid wsp:val=&quot;00E51735&quot;/&gt;&lt;wsp:rsid wsp:val=&quot;00E51817&quot;/&gt;&lt;wsp:rsid wsp:val=&quot;00E51ABD&quot;/&gt;&lt;wsp:rsid wsp:val=&quot;00E51E23&quot;/&gt;&lt;wsp:rsid wsp:val=&quot;00E52CCE&quot;/&gt;&lt;wsp:rsid wsp:val=&quot;00E52F76&quot;/&gt;&lt;wsp:rsid wsp:val=&quot;00E53069&quot;/&gt;&lt;wsp:rsid wsp:val=&quot;00E5315C&quot;/&gt;&lt;wsp:rsid wsp:val=&quot;00E53370&quot;/&gt;&lt;wsp:rsid wsp:val=&quot;00E538E0&quot;/&gt;&lt;wsp:rsid wsp:val=&quot;00E54D33&quot;/&gt;&lt;wsp:rsid wsp:val=&quot;00E55AEB&quot;/&gt;&lt;wsp:rsid wsp:val=&quot;00E56E29&quot;/&gt;&lt;wsp:rsid wsp:val=&quot;00E5711F&quot;/&gt;&lt;wsp:rsid wsp:val=&quot;00E572CE&quot;/&gt;&lt;wsp:rsid wsp:val=&quot;00E5765B&quot;/&gt;&lt;wsp:rsid wsp:val=&quot;00E57A3C&quot;/&gt;&lt;wsp:rsid wsp:val=&quot;00E6000E&quot;/&gt;&lt;wsp:rsid wsp:val=&quot;00E602C9&quot;/&gt;&lt;wsp:rsid wsp:val=&quot;00E6043C&quot;/&gt;&lt;wsp:rsid wsp:val=&quot;00E60774&quot;/&gt;&lt;wsp:rsid wsp:val=&quot;00E608B7&quot;/&gt;&lt;wsp:rsid wsp:val=&quot;00E60AB5&quot;/&gt;&lt;wsp:rsid wsp:val=&quot;00E60D6F&quot;/&gt;&lt;wsp:rsid wsp:val=&quot;00E60F80&quot;/&gt;&lt;wsp:rsid wsp:val=&quot;00E61DAC&quot;/&gt;&lt;wsp:rsid wsp:val=&quot;00E624DA&quot;/&gt;&lt;wsp:rsid wsp:val=&quot;00E6275D&quot;/&gt;&lt;wsp:rsid wsp:val=&quot;00E627BC&quot;/&gt;&lt;wsp:rsid wsp:val=&quot;00E629F9&quot;/&gt;&lt;wsp:rsid wsp:val=&quot;00E62AF2&quot;/&gt;&lt;wsp:rsid wsp:val=&quot;00E62B5D&quot;/&gt;&lt;wsp:rsid wsp:val=&quot;00E62D6E&quot;/&gt;&lt;wsp:rsid wsp:val=&quot;00E630F7&quot;/&gt;&lt;wsp:rsid wsp:val=&quot;00E632B7&quot;/&gt;&lt;wsp:rsid wsp:val=&quot;00E63983&quot;/&gt;&lt;wsp:rsid wsp:val=&quot;00E63AF2&quot;/&gt;&lt;wsp:rsid wsp:val=&quot;00E63C65&quot;/&gt;&lt;wsp:rsid wsp:val=&quot;00E6412A&quot;/&gt;&lt;wsp:rsid wsp:val=&quot;00E64286&quot;/&gt;&lt;wsp:rsid wsp:val=&quot;00E64763&quot;/&gt;&lt;wsp:rsid wsp:val=&quot;00E64C11&quot;/&gt;&lt;wsp:rsid wsp:val=&quot;00E64CDD&quot;/&gt;&lt;wsp:rsid wsp:val=&quot;00E64E79&quot;/&gt;&lt;wsp:rsid wsp:val=&quot;00E65013&quot;/&gt;&lt;wsp:rsid wsp:val=&quot;00E65E6B&quot;/&gt;&lt;wsp:rsid wsp:val=&quot;00E6640D&quot;/&gt;&lt;wsp:rsid wsp:val=&quot;00E6682F&quot;/&gt;&lt;wsp:rsid wsp:val=&quot;00E701D0&quot;/&gt;&lt;wsp:rsid wsp:val=&quot;00E705E5&quot;/&gt;&lt;wsp:rsid wsp:val=&quot;00E70B0C&quot;/&gt;&lt;wsp:rsid wsp:val=&quot;00E70F61&quot;/&gt;&lt;wsp:rsid wsp:val=&quot;00E71542&quot;/&gt;&lt;wsp:rsid wsp:val=&quot;00E71DF1&quot;/&gt;&lt;wsp:rsid wsp:val=&quot;00E722EF&quot;/&gt;&lt;wsp:rsid wsp:val=&quot;00E723D3&quot;/&gt;&lt;wsp:rsid wsp:val=&quot;00E7242A&quot;/&gt;&lt;wsp:rsid wsp:val=&quot;00E7245A&quot;/&gt;&lt;wsp:rsid wsp:val=&quot;00E7251D&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99A&quot;/&gt;&lt;wsp:rsid wsp:val=&quot;00E81F9F&quot;/&gt;&lt;wsp:rsid wsp:val=&quot;00E81FFC&quot;/&gt;&lt;wsp:rsid wsp:val=&quot;00E8213F&quot;/&gt;&lt;wsp:rsid wsp:val=&quot;00E826C8&quot;/&gt;&lt;wsp:rsid wsp:val=&quot;00E828DA&quot;/&gt;&lt;wsp:rsid wsp:val=&quot;00E82B9F&quot;/&gt;&lt;wsp:rsid wsp:val=&quot;00E83280&quot;/&gt;&lt;wsp:rsid wsp:val=&quot;00E832C9&quot;/&gt;&lt;wsp:rsid wsp:val=&quot;00E83469&quot;/&gt;&lt;wsp:rsid wsp:val=&quot;00E83E6E&quot;/&gt;&lt;wsp:rsid wsp:val=&quot;00E83EE9&quot;/&gt;&lt;wsp:rsid wsp:val=&quot;00E843C5&quot;/&gt;&lt;wsp:rsid wsp:val=&quot;00E84A59&quot;/&gt;&lt;wsp:rsid wsp:val=&quot;00E84E78&quot;/&gt;&lt;wsp:rsid wsp:val=&quot;00E850F7&quot;/&gt;&lt;wsp:rsid wsp:val=&quot;00E85483&quot;/&gt;&lt;wsp:rsid wsp:val=&quot;00E8563C&quot;/&gt;&lt;wsp:rsid wsp:val=&quot;00E859CA&quot;/&gt;&lt;wsp:rsid wsp:val=&quot;00E85BAE&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E&quot;/&gt;&lt;wsp:rsid wsp:val=&quot;00E87F95&quot;/&gt;&lt;wsp:rsid wsp:val=&quot;00E90199&quot;/&gt;&lt;wsp:rsid wsp:val=&quot;00E90367&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A9&quot;/&gt;&lt;wsp:rsid wsp:val=&quot;00E91EFC&quot;/&gt;&lt;wsp:rsid wsp:val=&quot;00E92054&quot;/&gt;&lt;wsp:rsid wsp:val=&quot;00E920B8&quot;/&gt;&lt;wsp:rsid wsp:val=&quot;00E9232D&quot;/&gt;&lt;wsp:rsid wsp:val=&quot;00E924C7&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72A&quot;/&gt;&lt;wsp:rsid wsp:val=&quot;00E9694A&quot;/&gt;&lt;wsp:rsid wsp:val=&quot;00E96B89&quot;/&gt;&lt;wsp:rsid wsp:val=&quot;00E96C84&quot;/&gt;&lt;wsp:rsid wsp:val=&quot;00E96EB3&quot;/&gt;&lt;wsp:rsid wsp:val=&quot;00E96FBC&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300C&quot;/&gt;&lt;wsp:rsid wsp:val=&quot;00EA32DE&quot;/&gt;&lt;wsp:rsid wsp:val=&quot;00EA3601&quot;/&gt;&lt;wsp:rsid wsp:val=&quot;00EA3D67&quot;/&gt;&lt;wsp:rsid wsp:val=&quot;00EA3DB9&quot;/&gt;&lt;wsp:rsid wsp:val=&quot;00EA4022&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77E&quot;/&gt;&lt;wsp:rsid wsp:val=&quot;00EB0FD8&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042&quot;/&gt;&lt;wsp:rsid wsp:val=&quot;00EB410B&quot;/&gt;&lt;wsp:rsid wsp:val=&quot;00EB4155&quot;/&gt;&lt;wsp:rsid wsp:val=&quot;00EB42C8&quot;/&gt;&lt;wsp:rsid wsp:val=&quot;00EB4A13&quot;/&gt;&lt;wsp:rsid wsp:val=&quot;00EB52C5&quot;/&gt;&lt;wsp:rsid wsp:val=&quot;00EB534C&quot;/&gt;&lt;wsp:rsid wsp:val=&quot;00EB542F&quot;/&gt;&lt;wsp:rsid wsp:val=&quot;00EB55D2&quot;/&gt;&lt;wsp:rsid wsp:val=&quot;00EB57E7&quot;/&gt;&lt;wsp:rsid wsp:val=&quot;00EB5ADE&quot;/&gt;&lt;wsp:rsid wsp:val=&quot;00EB5CC3&quot;/&gt;&lt;wsp:rsid wsp:val=&quot;00EB6440&quot;/&gt;&lt;wsp:rsid wsp:val=&quot;00EB6698&quot;/&gt;&lt;wsp:rsid wsp:val=&quot;00EB6C27&quot;/&gt;&lt;wsp:rsid wsp:val=&quot;00EB6C53&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3EF&quot;/&gt;&lt;wsp:rsid wsp:val=&quot;00EC0A9B&quot;/&gt;&lt;wsp:rsid wsp:val=&quot;00EC0BF0&quot;/&gt;&lt;wsp:rsid wsp:val=&quot;00EC117E&quot;/&gt;&lt;wsp:rsid wsp:val=&quot;00EC183D&quot;/&gt;&lt;wsp:rsid wsp:val=&quot;00EC1B6D&quot;/&gt;&lt;wsp:rsid wsp:val=&quot;00EC1D83&quot;/&gt;&lt;wsp:rsid wsp:val=&quot;00EC1E45&quot;/&gt;&lt;wsp:rsid wsp:val=&quot;00EC246B&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20F7&quot;/&gt;&lt;wsp:rsid wsp:val=&quot;00ED24AE&quot;/&gt;&lt;wsp:rsid wsp:val=&quot;00ED2FF1&quot;/&gt;&lt;wsp:rsid wsp:val=&quot;00ED3207&quot;/&gt;&lt;wsp:rsid wsp:val=&quot;00ED32E7&quot;/&gt;&lt;wsp:rsid wsp:val=&quot;00ED3534&quot;/&gt;&lt;wsp:rsid wsp:val=&quot;00ED35B9&quot;/&gt;&lt;wsp:rsid wsp:val=&quot;00ED367B&quot;/&gt;&lt;wsp:rsid wsp:val=&quot;00ED378D&quot;/&gt;&lt;wsp:rsid wsp:val=&quot;00ED38D7&quot;/&gt;&lt;wsp:rsid wsp:val=&quot;00ED3B7D&quot;/&gt;&lt;wsp:rsid wsp:val=&quot;00ED3E6E&quot;/&gt;&lt;wsp:rsid wsp:val=&quot;00ED5122&quot;/&gt;&lt;wsp:rsid wsp:val=&quot;00ED54F7&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DCB&quot;/&gt;&lt;wsp:rsid wsp:val=&quot;00EE4AE8&quot;/&gt;&lt;wsp:rsid wsp:val=&quot;00EE5112&quot;/&gt;&lt;wsp:rsid wsp:val=&quot;00EE5553&quot;/&gt;&lt;wsp:rsid wsp:val=&quot;00EE62B4&quot;/&gt;&lt;wsp:rsid wsp:val=&quot;00EE636D&quot;/&gt;&lt;wsp:rsid wsp:val=&quot;00EE66B1&quot;/&gt;&lt;wsp:rsid wsp:val=&quot;00EE6CC0&quot;/&gt;&lt;wsp:rsid wsp:val=&quot;00EE75D6&quot;/&gt;&lt;wsp:rsid wsp:val=&quot;00EE7C06&quot;/&gt;&lt;wsp:rsid wsp:val=&quot;00EE7D91&quot;/&gt;&lt;wsp:rsid wsp:val=&quot;00EE7ECE&quot;/&gt;&lt;wsp:rsid wsp:val=&quot;00EF0225&quot;/&gt;&lt;wsp:rsid wsp:val=&quot;00EF05A6&quot;/&gt;&lt;wsp:rsid wsp:val=&quot;00EF082A&quot;/&gt;&lt;wsp:rsid wsp:val=&quot;00EF0E50&quot;/&gt;&lt;wsp:rsid wsp:val=&quot;00EF118E&quot;/&gt;&lt;wsp:rsid wsp:val=&quot;00EF118F&quot;/&gt;&lt;wsp:rsid wsp:val=&quot;00EF1287&quot;/&gt;&lt;wsp:rsid wsp:val=&quot;00EF1333&quot;/&gt;&lt;wsp:rsid wsp:val=&quot;00EF1AEC&quot;/&gt;&lt;wsp:rsid wsp:val=&quot;00EF20FD&quot;/&gt;&lt;wsp:rsid wsp:val=&quot;00EF2786&quot;/&gt;&lt;wsp:rsid wsp:val=&quot;00EF2A1F&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6141&quot;/&gt;&lt;wsp:rsid wsp:val=&quot;00EF650F&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D6&quot;/&gt;&lt;wsp:rsid wsp:val=&quot;00EF7CE8&quot;/&gt;&lt;wsp:rsid wsp:val=&quot;00F000F0&quot;/&gt;&lt;wsp:rsid wsp:val=&quot;00F00180&quot;/&gt;&lt;wsp:rsid wsp:val=&quot;00F00497&quot;/&gt;&lt;wsp:rsid wsp:val=&quot;00F005AF&quot;/&gt;&lt;wsp:rsid wsp:val=&quot;00F006E4&quot;/&gt;&lt;wsp:rsid wsp:val=&quot;00F00829&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06&quot;/&gt;&lt;wsp:rsid wsp:val=&quot;00F15860&quot;/&gt;&lt;wsp:rsid wsp:val=&quot;00F15B3A&quot;/&gt;&lt;wsp:rsid wsp:val=&quot;00F1698C&quot;/&gt;&lt;wsp:rsid wsp:val=&quot;00F16BB1&quot;/&gt;&lt;wsp:rsid wsp:val=&quot;00F17A8F&quot;/&gt;&lt;wsp:rsid wsp:val=&quot;00F20046&quot;/&gt;&lt;wsp:rsid wsp:val=&quot;00F205A6&quot;/&gt;&lt;wsp:rsid wsp:val=&quot;00F206FE&quot;/&gt;&lt;wsp:rsid wsp:val=&quot;00F20798&quot;/&gt;&lt;wsp:rsid wsp:val=&quot;00F20F5B&quot;/&gt;&lt;wsp:rsid wsp:val=&quot;00F21048&quot;/&gt;&lt;wsp:rsid wsp:val=&quot;00F210AB&quot;/&gt;&lt;wsp:rsid wsp:val=&quot;00F211CB&quot;/&gt;&lt;wsp:rsid wsp:val=&quot;00F21345&quot;/&gt;&lt;wsp:rsid wsp:val=&quot;00F21484&quot;/&gt;&lt;wsp:rsid wsp:val=&quot;00F215C3&quot;/&gt;&lt;wsp:rsid wsp:val=&quot;00F21857&quot;/&gt;&lt;wsp:rsid wsp:val=&quot;00F218EF&quot;/&gt;&lt;wsp:rsid wsp:val=&quot;00F21A0B&quot;/&gt;&lt;wsp:rsid wsp:val=&quot;00F21B4F&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E0C&quot;/&gt;&lt;wsp:rsid wsp:val=&quot;00F27EF4&quot;/&gt;&lt;wsp:rsid wsp:val=&quot;00F3002F&quot;/&gt;&lt;wsp:rsid wsp:val=&quot;00F30031&quot;/&gt;&lt;wsp:rsid wsp:val=&quot;00F30063&quot;/&gt;&lt;wsp:rsid wsp:val=&quot;00F30353&quot;/&gt;&lt;wsp:rsid wsp:val=&quot;00F308C0&quot;/&gt;&lt;wsp:rsid wsp:val=&quot;00F30BE8&quot;/&gt;&lt;wsp:rsid wsp:val=&quot;00F30FF2&quot;/&gt;&lt;wsp:rsid wsp:val=&quot;00F31375&quot;/&gt;&lt;wsp:rsid wsp:val=&quot;00F316ED&quot;/&gt;&lt;wsp:rsid wsp:val=&quot;00F318E7&quot;/&gt;&lt;wsp:rsid wsp:val=&quot;00F31F17&quot;/&gt;&lt;wsp:rsid wsp:val=&quot;00F3236F&quot;/&gt;&lt;wsp:rsid wsp:val=&quot;00F32374&quot;/&gt;&lt;wsp:rsid wsp:val=&quot;00F32F0E&quot;/&gt;&lt;wsp:rsid wsp:val=&quot;00F32F3E&quot;/&gt;&lt;wsp:rsid wsp:val=&quot;00F3338A&quot;/&gt;&lt;wsp:rsid wsp:val=&quot;00F3372E&quot;/&gt;&lt;wsp:rsid wsp:val=&quot;00F3383E&quot;/&gt;&lt;wsp:rsid wsp:val=&quot;00F34057&quot;/&gt;&lt;wsp:rsid wsp:val=&quot;00F34286&quot;/&gt;&lt;wsp:rsid wsp:val=&quot;00F342E5&quot;/&gt;&lt;wsp:rsid wsp:val=&quot;00F346BC&quot;/&gt;&lt;wsp:rsid wsp:val=&quot;00F347D0&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8D6&quot;/&gt;&lt;wsp:rsid wsp:val=&quot;00F37922&quot;/&gt;&lt;wsp:rsid wsp:val=&quot;00F37A1D&quot;/&gt;&lt;wsp:rsid wsp:val=&quot;00F37AEF&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0F3&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0939&quot;/&gt;&lt;wsp:rsid wsp:val=&quot;00F513BA&quot;/&gt;&lt;wsp:rsid wsp:val=&quot;00F51447&quot;/&gt;&lt;wsp:rsid wsp:val=&quot;00F514EF&quot;/&gt;&lt;wsp:rsid wsp:val=&quot;00F516F4&quot;/&gt;&lt;wsp:rsid wsp:val=&quot;00F52477&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4192&quot;/&gt;&lt;wsp:rsid wsp:val=&quot;00F542D8&quot;/&gt;&lt;wsp:rsid wsp:val=&quot;00F546DB&quot;/&gt;&lt;wsp:rsid wsp:val=&quot;00F548C8&quot;/&gt;&lt;wsp:rsid wsp:val=&quot;00F54E13&quot;/&gt;&lt;wsp:rsid wsp:val=&quot;00F55331&quot;/&gt;&lt;wsp:rsid wsp:val=&quot;00F55AC5&quot;/&gt;&lt;wsp:rsid wsp:val=&quot;00F55C34&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596&quot;/&gt;&lt;wsp:rsid wsp:val=&quot;00F61701&quot;/&gt;&lt;wsp:rsid wsp:val=&quot;00F61902&quot;/&gt;&lt;wsp:rsid wsp:val=&quot;00F61C45&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AF6&quot;/&gt;&lt;wsp:rsid wsp:val=&quot;00F675DD&quot;/&gt;&lt;wsp:rsid wsp:val=&quot;00F67A85&quot;/&gt;&lt;wsp:rsid wsp:val=&quot;00F70559&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D87&quot;/&gt;&lt;wsp:rsid wsp:val=&quot;00F73E55&quot;/&gt;&lt;wsp:rsid wsp:val=&quot;00F73F43&quot;/&gt;&lt;wsp:rsid wsp:val=&quot;00F7409F&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A00&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5AB&quot;/&gt;&lt;wsp:rsid wsp:val=&quot;00F9174D&quot;/&gt;&lt;wsp:rsid wsp:val=&quot;00F91906&quot;/&gt;&lt;wsp:rsid wsp:val=&quot;00F91CA2&quot;/&gt;&lt;wsp:rsid wsp:val=&quot;00F91DAB&quot;/&gt;&lt;wsp:rsid wsp:val=&quot;00F91DAC&quot;/&gt;&lt;wsp:rsid wsp:val=&quot;00F91FBE&quot;/&gt;&lt;wsp:rsid wsp:val=&quot;00F92174&quot;/&gt;&lt;wsp:rsid wsp:val=&quot;00F923DB&quot;/&gt;&lt;wsp:rsid wsp:val=&quot;00F92725&quot;/&gt;&lt;wsp:rsid wsp:val=&quot;00F9344F&quot;/&gt;&lt;wsp:rsid wsp:val=&quot;00F93A3D&quot;/&gt;&lt;wsp:rsid wsp:val=&quot;00F93C3E&quot;/&gt;&lt;wsp:rsid wsp:val=&quot;00F93D13&quot;/&gt;&lt;wsp:rsid wsp:val=&quot;00F93EE6&quot;/&gt;&lt;wsp:rsid wsp:val=&quot;00F94003&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59B&quot;/&gt;&lt;wsp:rsid wsp:val=&quot;00F958CD&quot;/&gt;&lt;wsp:rsid wsp:val=&quot;00F9632D&quot;/&gt;&lt;wsp:rsid wsp:val=&quot;00F9644F&quot;/&gt;&lt;wsp:rsid wsp:val=&quot;00F965D9&quot;/&gt;&lt;wsp:rsid wsp:val=&quot;00F968CC&quot;/&gt;&lt;wsp:rsid wsp:val=&quot;00F96C7A&quot;/&gt;&lt;wsp:rsid wsp:val=&quot;00F96E7C&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24&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1E9&quot;/&gt;&lt;wsp:rsid wsp:val=&quot;00FA7A20&quot;/&gt;&lt;wsp:rsid wsp:val=&quot;00FA7AA6&quot;/&gt;&lt;wsp:rsid wsp:val=&quot;00FA7C04&quot;/&gt;&lt;wsp:rsid wsp:val=&quot;00FB007D&quot;/&gt;&lt;wsp:rsid wsp:val=&quot;00FB0443&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81C&quot;/&gt;&lt;wsp:rsid wsp:val=&quot;00FB3A91&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3CC&quot;/&gt;&lt;wsp:rsid wsp:val=&quot;00FC1485&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60B6&quot;/&gt;&lt;wsp:rsid wsp:val=&quot;00FC65A0&quot;/&gt;&lt;wsp:rsid wsp:val=&quot;00FC6672&quot;/&gt;&lt;wsp:rsid wsp:val=&quot;00FC6B41&quot;/&gt;&lt;wsp:rsid wsp:val=&quot;00FC7308&quot;/&gt;&lt;wsp:rsid wsp:val=&quot;00FC7896&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5502&quot;/&gt;&lt;wsp:rsid wsp:val=&quot;00FD6318&quot;/&gt;&lt;wsp:rsid wsp:val=&quot;00FD6556&quot;/&gt;&lt;wsp:rsid wsp:val=&quot;00FD691F&quot;/&gt;&lt;wsp:rsid wsp:val=&quot;00FD6A3D&quot;/&gt;&lt;wsp:rsid wsp:val=&quot;00FD6BD7&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352&quot;/&gt;&lt;wsp:rsid wsp:val=&quot;00FE1718&quot;/&gt;&lt;wsp:rsid wsp:val=&quot;00FE1B11&quot;/&gt;&lt;wsp:rsid wsp:val=&quot;00FE20AB&quot;/&gt;&lt;wsp:rsid wsp:val=&quot;00FE22FE&quot;/&gt;&lt;wsp:rsid wsp:val=&quot;00FE2955&quot;/&gt;&lt;wsp:rsid wsp:val=&quot;00FE2B7B&quot;/&gt;&lt;wsp:rsid wsp:val=&quot;00FE3100&quot;/&gt;&lt;wsp:rsid wsp:val=&quot;00FE3439&quot;/&gt;&lt;wsp:rsid wsp:val=&quot;00FE3768&quot;/&gt;&lt;wsp:rsid wsp:val=&quot;00FE4705&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FE&quot;/&gt;&lt;wsp:rsid wsp:val=&quot;00FF609A&quot;/&gt;&lt;wsp:rsid wsp:val=&quot;00FF6A39&quot;/&gt;&lt;wsp:rsid wsp:val=&quot;00FF6CF6&quot;/&gt;&lt;wsp:rsid wsp:val=&quot;00FF707C&quot;/&gt;&lt;wsp:rsid wsp:val=&quot;00FF7237&quot;/&gt;&lt;wsp:rsid wsp:val=&quot;00FF78DB&quot;/&gt;&lt;/wsp:rsids&gt;&lt;/w:docPr&gt;&lt;w:body&gt;&lt;wx:sect&gt;&lt;w:p wsp:rsidR=&quot;00000000&quot; wsp:rsidRDefault=&quot;002D375E&quot; wsp:rsidP=&quot;002D375E&quot;&gt;&lt;m:oMathPara&gt;&lt;m:oMath&gt;&lt;m:sSub&gt;&lt;m:sSubPr&gt;&lt;m:ctrlPr&gt;&lt;w:rPr&gt;&lt;w:rFonts w:ascii=&quot;Cambria Math&quot; w:h-ansi=&quot;Cambria Math&quot;/&gt;&lt;wx:font wx:val=&quot;Cambria Math&quot;/&gt;&lt;w:i/&gt;&lt;w:highlight w:val=&quot;yellow&quot;/&gt;&lt;w:lang w:fareast=&quot;EN-GB&quot;/&gt;&lt;/w:rPr&gt;&lt;/m:ctrlPr&gt;&lt;/m:sSubPr&gt;&lt;m:e&gt;&lt;m:r&gt;&lt;w:rPr&gt;&lt;w:rFonts w:ascii=&quot;Cambria Math&quot; w:h-ansi=&quot;Cambria Math&quot;/&gt;&lt;wx:font wx:val=&quot;Cambria Math&quot;/&gt;&lt;w:i/&gt;&lt;w:highlight w:val=&quot;yellow&quot;/&gt;&lt;w:lang w:fareast=&quot;EN-GB&quot;/&gt;&lt;/w:rPr&gt;&lt;m:t&gt;S&lt;/m:t&gt;&lt;/m:r&gt;&lt;/m:e&gt;&lt;m:sub&gt;&lt;m:r&gt;&lt;w:rPr&gt;&lt;w:rFonts w:ascii=&quot;Cambria Math&quot; w:h-ansi=&quot;Cambria Math&quot;/&gt;&lt;wx:font wx:val=&quot;Cambria Math&quot;/&gt;&lt;w:i/&gt;&lt;w:highlight w:val=&quot;yellow&quot;/&gt;&lt;w:lang w:fareast=&quot;EN-GB&quot;/&gt;&lt;/w:rPr&gt;&lt;m:t&g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40C61">
        <w:rPr>
          <w:rFonts w:eastAsia="Malgun Gothic"/>
          <w:i/>
          <w:iCs/>
          <w:lang w:eastAsia="ko-KR"/>
        </w:rPr>
        <w:fldChar w:fldCharType="end"/>
      </w:r>
      <w:r w:rsidRPr="00740C61">
        <w:rPr>
          <w:rFonts w:eastAsia="Malgun Gothic" w:hint="eastAsia"/>
          <w:i/>
          <w:iCs/>
          <w:lang w:eastAsia="ko-KR"/>
        </w:rPr>
        <w:t xml:space="preserve"> is smaller than </w:t>
      </w:r>
      <w:r w:rsidRPr="00740C61">
        <w:rPr>
          <w:rFonts w:eastAsia="Malgun Gothic"/>
          <w:i/>
          <w:iCs/>
          <w:lang w:eastAsia="ko-KR"/>
        </w:rPr>
        <w:fldChar w:fldCharType="begin"/>
      </w:r>
      <w:r w:rsidRPr="00740C61">
        <w:rPr>
          <w:rFonts w:eastAsia="Malgun Gothic"/>
          <w:i/>
          <w:iCs/>
          <w:lang w:eastAsia="ko-KR"/>
        </w:rPr>
        <w:instrText xml:space="preserve"> QUOTE </w:instrText>
      </w:r>
      <w:r w:rsidR="008D5F4A">
        <w:rPr>
          <w:i/>
          <w:iCs/>
          <w:position w:val="-5"/>
        </w:rPr>
        <w:pict w14:anchorId="0BEE251E">
          <v:shape id="_x0000_i1027" type="#_x0000_t75" style="width:36.55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1924&quot;/&gt;&lt;wsp:rsid wsp:val=&quot;000121EC&quot;/&gt;&lt;wsp:rsid wsp:val=&quot;000124D1&quot;/&gt;&lt;wsp:rsid wsp:val=&quot;00012D90&quot;/&gt;&lt;wsp:rsid wsp:val=&quot;00012DCC&quot;/&gt;&lt;wsp:rsid wsp:val=&quot;0001321B&quot;/&gt;&lt;wsp:rsid wsp:val=&quot;00013488&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3DD2&quot;/&gt;&lt;wsp:rsid wsp:val=&quot;0002400D&quot;/&gt;&lt;wsp:rsid wsp:val=&quot;00024A87&quot;/&gt;&lt;wsp:rsid wsp:val=&quot;00024E37&quot;/&gt;&lt;wsp:rsid wsp:val=&quot;00024E57&quot;/&gt;&lt;wsp:rsid wsp:val=&quot;0002506A&quot;/&gt;&lt;wsp:rsid wsp:val=&quot;00025281&quot;/&gt;&lt;wsp:rsid wsp:val=&quot;000254B6&quot;/&gt;&lt;wsp:rsid wsp:val=&quot;000255A1&quot;/&gt;&lt;wsp:rsid wsp:val=&quot;00025825&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E02&quot;/&gt;&lt;wsp:rsid wsp:val=&quot;00031EDD&quot;/&gt;&lt;wsp:rsid wsp:val=&quot;000321DC&quot;/&gt;&lt;wsp:rsid wsp:val=&quot;00032905&quot;/&gt;&lt;wsp:rsid wsp:val=&quot;00032A64&quot;/&gt;&lt;wsp:rsid wsp:val=&quot;000334D2&quot;/&gt;&lt;wsp:rsid wsp:val=&quot;00033834&quot;/&gt;&lt;wsp:rsid wsp:val=&quot;00033A55&quot;/&gt;&lt;wsp:rsid wsp:val=&quot;00033AE8&quot;/&gt;&lt;wsp:rsid wsp:val=&quot;00033E5C&quot;/&gt;&lt;wsp:rsid wsp:val=&quot;00033FE2&quot;/&gt;&lt;wsp:rsid wsp:val=&quot;0003441E&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8D6&quot;/&gt;&lt;wsp:rsid wsp:val=&quot;00036A16&quot;/&gt;&lt;wsp:rsid wsp:val=&quot;00036C45&quot;/&gt;&lt;wsp:rsid wsp:val=&quot;00036FA7&quot;/&gt;&lt;wsp:rsid wsp:val=&quot;000377E3&quot;/&gt;&lt;wsp:rsid wsp:val=&quot;00037910&quot;/&gt;&lt;wsp:rsid wsp:val=&quot;00037A21&quot;/&gt;&lt;wsp:rsid wsp:val=&quot;00037D3E&quot;/&gt;&lt;wsp:rsid wsp:val=&quot;00040279&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527&quot;/&gt;&lt;wsp:rsid wsp:val=&quot;000426B1&quot;/&gt;&lt;wsp:rsid wsp:val=&quot;000429CD&quot;/&gt;&lt;wsp:rsid wsp:val=&quot;00042BFC&quot;/&gt;&lt;wsp:rsid wsp:val=&quot;000430CF&quot;/&gt;&lt;wsp:rsid wsp:val=&quot;000433B7&quot;/&gt;&lt;wsp:rsid wsp:val=&quot;00043607&quot;/&gt;&lt;wsp:rsid wsp:val=&quot;00043703&quot;/&gt;&lt;wsp:rsid wsp:val=&quot;00043CFE&quot;/&gt;&lt;wsp:rsid wsp:val=&quot;0004403C&quot;/&gt;&lt;wsp:rsid wsp:val=&quot;000441EC&quot;/&gt;&lt;wsp:rsid wsp:val=&quot;00044225&quot;/&gt;&lt;wsp:rsid wsp:val=&quot;00044359&quot;/&gt;&lt;wsp:rsid wsp:val=&quot;000444AD&quot;/&gt;&lt;wsp:rsid wsp:val=&quot;0004457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885&quot;/&gt;&lt;wsp:rsid wsp:val=&quot;00047A82&quot;/&gt;&lt;wsp:rsid wsp:val=&quot;00047D3D&quot;/&gt;&lt;wsp:rsid wsp:val=&quot;0005055B&quot;/&gt;&lt;wsp:rsid wsp:val=&quot;000505B9&quot;/&gt;&lt;wsp:rsid wsp:val=&quot;000505E0&quot;/&gt;&lt;wsp:rsid wsp:val=&quot;000508D9&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56B&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9C&quot;/&gt;&lt;wsp:rsid wsp:val=&quot;0005504C&quot;/&gt;&lt;wsp:rsid wsp:val=&quot;00055871&quot;/&gt;&lt;wsp:rsid wsp:val=&quot;00055873&quot;/&gt;&lt;wsp:rsid wsp:val=&quot;00055B8E&quot;/&gt;&lt;wsp:rsid wsp:val=&quot;0005602E&quot;/&gt;&lt;wsp:rsid wsp:val=&quot;00056052&quot;/&gt;&lt;wsp:rsid wsp:val=&quot;00056057&quot;/&gt;&lt;wsp:rsid wsp:val=&quot;00056318&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1E9&quot;/&gt;&lt;wsp:rsid wsp:val=&quot;00060586&quot;/&gt;&lt;wsp:rsid wsp:val=&quot;00060A9B&quot;/&gt;&lt;wsp:rsid wsp:val=&quot;00060FDB&quot;/&gt;&lt;wsp:rsid wsp:val=&quot;000612C5&quot;/&gt;&lt;wsp:rsid wsp:val=&quot;00061C96&quot;/&gt;&lt;wsp:rsid wsp:val=&quot;00061E34&quot;/&gt;&lt;wsp:rsid wsp:val=&quot;000621A9&quot;/&gt;&lt;wsp:rsid wsp:val=&quot;0006263A&quot;/&gt;&lt;wsp:rsid wsp:val=&quot;00062A7F&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5FE&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8E&quot;/&gt;&lt;wsp:rsid wsp:val=&quot;00074BF5&quot;/&gt;&lt;wsp:rsid wsp:val=&quot;00074E65&quot;/&gt;&lt;wsp:rsid wsp:val=&quot;000752CD&quot;/&gt;&lt;wsp:rsid wsp:val=&quot;00075680&quot;/&gt;&lt;wsp:rsid wsp:val=&quot;0007590A&quot;/&gt;&lt;wsp:rsid wsp:val=&quot;00075999&quot;/&gt;&lt;wsp:rsid wsp:val=&quot;00075FE3&quot;/&gt;&lt;wsp:rsid wsp:val=&quot;00076622&quot;/&gt;&lt;wsp:rsid wsp:val=&quot;00076775&quot;/&gt;&lt;wsp:rsid wsp:val=&quot;00076D63&quot;/&gt;&lt;wsp:rsid wsp:val=&quot;00076D95&quot;/&gt;&lt;wsp:rsid wsp:val=&quot;00077579&quot;/&gt;&lt;wsp:rsid wsp:val=&quot;00077A78&quot;/&gt;&lt;wsp:rsid wsp:val=&quot;00080170&quot;/&gt;&lt;wsp:rsid wsp:val=&quot;000805B2&quot;/&gt;&lt;wsp:rsid wsp:val=&quot;00080786&quot;/&gt;&lt;wsp:rsid wsp:val=&quot;00080D74&quot;/&gt;&lt;wsp:rsid wsp:val=&quot;000812DB&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60&quot;/&gt;&lt;wsp:rsid wsp:val=&quot;00087881&quot;/&gt;&lt;wsp:rsid wsp:val=&quot;00087BAB&quot;/&gt;&lt;wsp:rsid wsp:val=&quot;00087E29&quot;/&gt;&lt;wsp:rsid wsp:val=&quot;00087F91&quot;/&gt;&lt;wsp:rsid wsp:val=&quot;00090573&quot;/&gt;&lt;wsp:rsid wsp:val=&quot;00090586&quot;/&gt;&lt;wsp:rsid wsp:val=&quot;00090653&quot;/&gt;&lt;wsp:rsid wsp:val=&quot;00091277&quot;/&gt;&lt;wsp:rsid wsp:val=&quot;00091714&quot;/&gt;&lt;wsp:rsid wsp:val=&quot;000921E3&quot;/&gt;&lt;wsp:rsid wsp:val=&quot;00092334&quot;/&gt;&lt;wsp:rsid wsp:val=&quot;000923BD&quot;/&gt;&lt;wsp:rsid wsp:val=&quot;000924A8&quot;/&gt;&lt;wsp:rsid wsp:val=&quot;000931C3&quot;/&gt;&lt;wsp:rsid wsp:val=&quot;000938A0&quot;/&gt;&lt;wsp:rsid wsp:val=&quot;00093B72&quot;/&gt;&lt;wsp:rsid wsp:val=&quot;0009437A&quot;/&gt;&lt;wsp:rsid wsp:val=&quot;000947B7&quot;/&gt;&lt;wsp:rsid wsp:val=&quot;0009493A&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A0296&quot;/&gt;&lt;wsp:rsid wsp:val=&quot;000A02DC&quot;/&gt;&lt;wsp:rsid wsp:val=&quot;000A06C9&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D49&quot;/&gt;&lt;wsp:rsid wsp:val=&quot;000A1F8D&quot;/&gt;&lt;wsp:rsid wsp:val=&quot;000A23B7&quot;/&gt;&lt;wsp:rsid wsp:val=&quot;000A2D70&quot;/&gt;&lt;wsp:rsid wsp:val=&quot;000A3A3A&quot;/&gt;&lt;wsp:rsid wsp:val=&quot;000A3ACB&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499&quot;/&gt;&lt;wsp:rsid wsp:val=&quot;000B081C&quot;/&gt;&lt;wsp:rsid wsp:val=&quot;000B10AB&quot;/&gt;&lt;wsp:rsid wsp:val=&quot;000B17A1&quot;/&gt;&lt;wsp:rsid wsp:val=&quot;000B1CD3&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33&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05B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2B9&quot;/&gt;&lt;wsp:rsid wsp:val=&quot;000C4C76&quot;/&gt;&lt;wsp:rsid wsp:val=&quot;000C54A6&quot;/&gt;&lt;wsp:rsid wsp:val=&quot;000C550B&quot;/&gt;&lt;wsp:rsid wsp:val=&quot;000C5759&quot;/&gt;&lt;wsp:rsid wsp:val=&quot;000C5B91&quot;/&gt;&lt;wsp:rsid wsp:val=&quot;000C5E7D&quot;/&gt;&lt;wsp:rsid wsp:val=&quot;000C673C&quot;/&gt;&lt;wsp:rsid wsp:val=&quot;000C69F8&quot;/&gt;&lt;wsp:rsid wsp:val=&quot;000C71D9&quot;/&gt;&lt;wsp:rsid wsp:val=&quot;000C7C3E&quot;/&gt;&lt;wsp:rsid wsp:val=&quot;000D037E&quot;/&gt;&lt;wsp:rsid wsp:val=&quot;000D0A0F&quot;/&gt;&lt;wsp:rsid wsp:val=&quot;000D0AB8&quot;/&gt;&lt;wsp:rsid wsp:val=&quot;000D0BCC&quot;/&gt;&lt;wsp:rsid wsp:val=&quot;000D0F9A&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DE6&quot;/&gt;&lt;wsp:rsid wsp:val=&quot;000D4DFF&quot;/&gt;&lt;wsp:rsid wsp:val=&quot;000D4F5A&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1DF&quot;/&gt;&lt;wsp:rsid wsp:val=&quot;000D7268&quot;/&gt;&lt;wsp:rsid wsp:val=&quot;000D7383&quot;/&gt;&lt;wsp:rsid wsp:val=&quot;000D745D&quot;/&gt;&lt;wsp:rsid wsp:val=&quot;000D75CC&quot;/&gt;&lt;wsp:rsid wsp:val=&quot;000D75EE&quot;/&gt;&lt;wsp:rsid wsp:val=&quot;000D7783&quot;/&gt;&lt;wsp:rsid wsp:val=&quot;000D7A10&quot;/&gt;&lt;wsp:rsid wsp:val=&quot;000D7C7C&quot;/&gt;&lt;wsp:rsid wsp:val=&quot;000E011D&quot;/&gt;&lt;wsp:rsid wsp:val=&quot;000E0706&quot;/&gt;&lt;wsp:rsid wsp:val=&quot;000E14B9&quot;/&gt;&lt;wsp:rsid wsp:val=&quot;000E182B&quot;/&gt;&lt;wsp:rsid wsp:val=&quot;000E19C9&quot;/&gt;&lt;wsp:rsid wsp:val=&quot;000E1E8E&quot;/&gt;&lt;wsp:rsid wsp:val=&quot;000E279B&quot;/&gt;&lt;wsp:rsid wsp:val=&quot;000E2D41&quot;/&gt;&lt;wsp:rsid wsp:val=&quot;000E3075&quot;/&gt;&lt;wsp:rsid wsp:val=&quot;000E3358&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8E2&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38E&quot;/&gt;&lt;wsp:rsid wsp:val=&quot;000F251F&quot;/&gt;&lt;wsp:rsid wsp:val=&quot;000F2965&quot;/&gt;&lt;wsp:rsid wsp:val=&quot;000F2A21&quot;/&gt;&lt;wsp:rsid wsp:val=&quot;000F2A71&quot;/&gt;&lt;wsp:rsid wsp:val=&quot;000F2E12&quot;/&gt;&lt;wsp:rsid wsp:val=&quot;000F34C7&quot;/&gt;&lt;wsp:rsid wsp:val=&quot;000F3755&quot;/&gt;&lt;wsp:rsid wsp:val=&quot;000F3B40&quot;/&gt;&lt;wsp:rsid wsp:val=&quot;000F3FFF&quot;/&gt;&lt;wsp:rsid wsp:val=&quot;000F42EA&quot;/&gt;&lt;wsp:rsid wsp:val=&quot;000F4A11&quot;/&gt;&lt;wsp:rsid wsp:val=&quot;000F4CAF&quot;/&gt;&lt;wsp:rsid wsp:val=&quot;000F4D95&quot;/&gt;&lt;wsp:rsid wsp:val=&quot;000F4F44&quot;/&gt;&lt;wsp:rsid wsp:val=&quot;000F53CB&quot;/&gt;&lt;wsp:rsid wsp:val=&quot;000F55F2&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789F&quot;/&gt;&lt;wsp:rsid wsp:val=&quot;00117957&quot;/&gt;&lt;wsp:rsid wsp:val=&quot;00117AF5&quot;/&gt;&lt;wsp:rsid wsp:val=&quot;00117B4F&quot;/&gt;&lt;wsp:rsid wsp:val=&quot;00117B90&quot;/&gt;&lt;wsp:rsid wsp:val=&quot;00117CB8&quot;/&gt;&lt;wsp:rsid wsp:val=&quot;001202E9&quot;/&gt;&lt;wsp:rsid wsp:val=&quot;001203DB&quot;/&gt;&lt;wsp:rsid wsp:val=&quot;0012079F&quot;/&gt;&lt;wsp:rsid wsp:val=&quot;001207F3&quot;/&gt;&lt;wsp:rsid wsp:val=&quot;00120A7B&quot;/&gt;&lt;wsp:rsid wsp:val=&quot;00121316&quot;/&gt;&lt;wsp:rsid wsp:val=&quot;0012142A&quot;/&gt;&lt;wsp:rsid wsp:val=&quot;001215DB&quot;/&gt;&lt;wsp:rsid wsp:val=&quot;00121897&quot;/&gt;&lt;wsp:rsid wsp:val=&quot;001218BF&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467D&quot;/&gt;&lt;wsp:rsid wsp:val=&quot;001246EC&quot;/&gt;&lt;wsp:rsid wsp:val=&quot;001249D7&quot;/&gt;&lt;wsp:rsid wsp:val=&quot;00124E10&quot;/&gt;&lt;wsp:rsid wsp:val=&quot;00125078&quot;/&gt;&lt;wsp:rsid wsp:val=&quot;001252FE&quot;/&gt;&lt;wsp:rsid wsp:val=&quot;001257E6&quot;/&gt;&lt;wsp:rsid wsp:val=&quot;00126D98&quot;/&gt;&lt;wsp:rsid wsp:val=&quot;00126DAB&quot;/&gt;&lt;wsp:rsid wsp:val=&quot;00127080&quot;/&gt;&lt;wsp:rsid wsp:val=&quot;001274AC&quot;/&gt;&lt;wsp:rsid wsp:val=&quot;001275E6&quot;/&gt;&lt;wsp:rsid wsp:val=&quot;00127DE2&quot;/&gt;&lt;wsp:rsid wsp:val=&quot;00127F28&quot;/&gt;&lt;wsp:rsid wsp:val=&quot;00127F4C&quot;/&gt;&lt;wsp:rsid wsp:val=&quot;0013009E&quot;/&gt;&lt;wsp:rsid wsp:val=&quot;0013013D&quot;/&gt;&lt;wsp:rsid wsp:val=&quot;001301E5&quot;/&gt;&lt;wsp:rsid wsp:val=&quot;001305AC&quot;/&gt;&lt;wsp:rsid wsp:val=&quot;00130714&quot;/&gt;&lt;wsp:rsid wsp:val=&quot;00130953&quot;/&gt;&lt;wsp:rsid wsp:val=&quot;001309B5&quot;/&gt;&lt;wsp:rsid wsp:val=&quot;00130A25&quot;/&gt;&lt;wsp:rsid wsp:val=&quot;00131162&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B3A&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3&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6A9&quot;/&gt;&lt;wsp:rsid wsp:val=&quot;00147884&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208&quot;/&gt;&lt;wsp:rsid wsp:val=&quot;0015347E&quot;/&gt;&lt;wsp:rsid wsp:val=&quot;00153578&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F7A&quot;/&gt;&lt;wsp:rsid wsp:val=&quot;00156199&quot;/&gt;&lt;wsp:rsid wsp:val=&quot;00156260&quot;/&gt;&lt;wsp:rsid wsp:val=&quot;0015674F&quot;/&gt;&lt;wsp:rsid wsp:val=&quot;0015722A&quot;/&gt;&lt;wsp:rsid wsp:val=&quot;0016019C&quot;/&gt;&lt;wsp:rsid wsp:val=&quot;00160674&quot;/&gt;&lt;wsp:rsid wsp:val=&quot;00160786&quot;/&gt;&lt;wsp:rsid wsp:val=&quot;00160D2A&quot;/&gt;&lt;wsp:rsid wsp:val=&quot;0016117C&quot;/&gt;&lt;wsp:rsid wsp:val=&quot;001613AD&quot;/&gt;&lt;wsp:rsid wsp:val=&quot;001616AF&quot;/&gt;&lt;wsp:rsid wsp:val=&quot;001618A3&quot;/&gt;&lt;wsp:rsid wsp:val=&quot;0016223A&quot;/&gt;&lt;wsp:rsid wsp:val=&quot;00162262&quot;/&gt;&lt;wsp:rsid wsp:val=&quot;00162898&quot;/&gt;&lt;wsp:rsid wsp:val=&quot;00162BD5&quot;/&gt;&lt;wsp:rsid wsp:val=&quot;00162CF1&quot;/&gt;&lt;wsp:rsid wsp:val=&quot;00162F82&quot;/&gt;&lt;wsp:rsid wsp:val=&quot;001630E4&quot;/&gt;&lt;wsp:rsid wsp:val=&quot;001634EB&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634F&quot;/&gt;&lt;wsp:rsid wsp:val=&quot;00166994&quot;/&gt;&lt;wsp:rsid wsp:val=&quot;001669F9&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190&quot;/&gt;&lt;wsp:rsid wsp:val=&quot;00171944&quot;/&gt;&lt;wsp:rsid wsp:val=&quot;00171D7E&quot;/&gt;&lt;wsp:rsid wsp:val=&quot;00171F14&quot;/&gt;&lt;wsp:rsid wsp:val=&quot;0017226B&quot;/&gt;&lt;wsp:rsid wsp:val=&quot;00172304&quot;/&gt;&lt;wsp:rsid wsp:val=&quot;00172403&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1C5&quot;/&gt;&lt;wsp:rsid wsp:val=&quot;00180DC7&quot;/&gt;&lt;wsp:rsid wsp:val=&quot;00180E60&quot;/&gt;&lt;wsp:rsid wsp:val=&quot;00180EC7&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9D3&quot;/&gt;&lt;wsp:rsid wsp:val=&quot;0019022C&quot;/&gt;&lt;wsp:rsid wsp:val=&quot;00190307&quot;/&gt;&lt;wsp:rsid wsp:val=&quot;001907C7&quot;/&gt;&lt;wsp:rsid wsp:val=&quot;00190927&quot;/&gt;&lt;wsp:rsid wsp:val=&quot;00190BD5&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643&quot;/&gt;&lt;wsp:rsid wsp:val=&quot;001A272C&quot;/&gt;&lt;wsp:rsid wsp:val=&quot;001A2939&quot;/&gt;&lt;wsp:rsid wsp:val=&quot;001A2FD5&quot;/&gt;&lt;wsp:rsid wsp:val=&quot;001A3037&quot;/&gt;&lt;wsp:rsid wsp:val=&quot;001A30B0&quot;/&gt;&lt;wsp:rsid wsp:val=&quot;001A30FB&quot;/&gt;&lt;wsp:rsid wsp:val=&quot;001A35B2&quot;/&gt;&lt;wsp:rsid wsp:val=&quot;001A36AC&quot;/&gt;&lt;wsp:rsid wsp:val=&quot;001A36CF&quot;/&gt;&lt;wsp:rsid wsp:val=&quot;001A3974&quot;/&gt;&lt;wsp:rsid wsp:val=&quot;001A3F0F&quot;/&gt;&lt;wsp:rsid wsp:val=&quot;001A3FA5&quot;/&gt;&lt;wsp:rsid wsp:val=&quot;001A4156&quot;/&gt;&lt;wsp:rsid wsp:val=&quot;001A43B8&quot;/&gt;&lt;wsp:rsid wsp:val=&quot;001A4EDF&quot;/&gt;&lt;wsp:rsid wsp:val=&quot;001A5174&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7E6&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256&quot;/&gt;&lt;wsp:rsid wsp:val=&quot;001B748B&quot;/&gt;&lt;wsp:rsid wsp:val=&quot;001B7CD0&quot;/&gt;&lt;wsp:rsid wsp:val=&quot;001C002C&quot;/&gt;&lt;wsp:rsid wsp:val=&quot;001C0085&quot;/&gt;&lt;wsp:rsid wsp:val=&quot;001C04E1&quot;/&gt;&lt;wsp:rsid wsp:val=&quot;001C063F&quot;/&gt;&lt;wsp:rsid wsp:val=&quot;001C0883&quot;/&gt;&lt;wsp:rsid wsp:val=&quot;001C0CD4&quot;/&gt;&lt;wsp:rsid wsp:val=&quot;001C1163&quot;/&gt;&lt;wsp:rsid wsp:val=&quot;001C16A9&quot;/&gt;&lt;wsp:rsid wsp:val=&quot;001C1E53&quot;/&gt;&lt;wsp:rsid wsp:val=&quot;001C211D&quot;/&gt;&lt;wsp:rsid wsp:val=&quot;001C2582&quot;/&gt;&lt;wsp:rsid wsp:val=&quot;001C2C3E&quot;/&gt;&lt;wsp:rsid wsp:val=&quot;001C2E60&quot;/&gt;&lt;wsp:rsid wsp:val=&quot;001C3227&quot;/&gt;&lt;wsp:rsid wsp:val=&quot;001C3474&quot;/&gt;&lt;wsp:rsid wsp:val=&quot;001C3B46&quot;/&gt;&lt;wsp:rsid wsp:val=&quot;001C3DC6&quot;/&gt;&lt;wsp:rsid wsp:val=&quot;001C3EAE&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185&quot;/&gt;&lt;wsp:rsid wsp:val=&quot;001C73C4&quot;/&gt;&lt;wsp:rsid wsp:val=&quot;001C76FC&quot;/&gt;&lt;wsp:rsid wsp:val=&quot;001C7AB6&quot;/&gt;&lt;wsp:rsid wsp:val=&quot;001C7BC3&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77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A25&quot;/&gt;&lt;wsp:rsid wsp:val=&quot;001D3C68&quot;/&gt;&lt;wsp:rsid wsp:val=&quot;001D4315&quot;/&gt;&lt;wsp:rsid wsp:val=&quot;001D43C0&quot;/&gt;&lt;wsp:rsid wsp:val=&quot;001D46EB&quot;/&gt;&lt;wsp:rsid wsp:val=&quot;001D4969&quot;/&gt;&lt;wsp:rsid wsp:val=&quot;001D4AF0&quot;/&gt;&lt;wsp:rsid wsp:val=&quot;001D4C91&quot;/&gt;&lt;wsp:rsid wsp:val=&quot;001D4F24&quot;/&gt;&lt;wsp:rsid wsp:val=&quot;001D506F&quot;/&gt;&lt;wsp:rsid wsp:val=&quot;001D53DC&quot;/&gt;&lt;wsp:rsid wsp:val=&quot;001D57B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DF7&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26E&quot;/&gt;&lt;wsp:rsid wsp:val=&quot;001E636D&quot;/&gt;&lt;wsp:rsid wsp:val=&quot;001E6446&quot;/&gt;&lt;wsp:rsid wsp:val=&quot;001E684F&quot;/&gt;&lt;wsp:rsid wsp:val=&quot;001E689D&quot;/&gt;&lt;wsp:rsid wsp:val=&quot;001E69D5&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A2&quot;/&gt;&lt;wsp:rsid wsp:val=&quot;001F54C5&quot;/&gt;&lt;wsp:rsid wsp:val=&quot;001F55C8&quot;/&gt;&lt;wsp:rsid wsp:val=&quot;001F5AF6&quot;/&gt;&lt;wsp:rsid wsp:val=&quot;001F5C84&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2C0&quot;/&gt;&lt;wsp:rsid wsp:val=&quot;00203A6E&quot;/&gt;&lt;wsp:rsid wsp:val=&quot;00203B71&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362&quot;/&gt;&lt;wsp:rsid wsp:val=&quot;0021651E&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66C&quot;/&gt;&lt;wsp:rsid wsp:val=&quot;00220E92&quot;/&gt;&lt;wsp:rsid wsp:val=&quot;00220F1A&quot;/&gt;&lt;wsp:rsid wsp:val=&quot;002211DD&quot;/&gt;&lt;wsp:rsid wsp:val=&quot;0022135D&quot;/&gt;&lt;wsp:rsid wsp:val=&quot;00221B93&quot;/&gt;&lt;wsp:rsid wsp:val=&quot;002222A4&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3B5&quot;/&gt;&lt;wsp:rsid wsp:val=&quot;002314EE&quot;/&gt;&lt;wsp:rsid wsp:val=&quot;00231565&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21F2&quot;/&gt;&lt;wsp:rsid wsp:val=&quot;0024231F&quot;/&gt;&lt;wsp:rsid wsp:val=&quot;00242B2A&quot;/&gt;&lt;wsp:rsid wsp:val=&quot;00242CAE&quot;/&gt;&lt;wsp:rsid wsp:val=&quot;00242E87&quot;/&gt;&lt;wsp:rsid wsp:val=&quot;00243472&quot;/&gt;&lt;wsp:rsid wsp:val=&quot;00243ACD&quot;/&gt;&lt;wsp:rsid wsp:val=&quot;00243DCC&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587&quot;/&gt;&lt;wsp:rsid wsp:val=&quot;00246C52&quot;/&gt;&lt;wsp:rsid wsp:val=&quot;00246C98&quot;/&gt;&lt;wsp:rsid wsp:val=&quot;00246EB6&quot;/&gt;&lt;wsp:rsid wsp:val=&quot;0024703D&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EA4&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37C&quot;/&gt;&lt;wsp:rsid wsp:val=&quot;0026075E&quot;/&gt;&lt;wsp:rsid wsp:val=&quot;00260FAD&quot;/&gt;&lt;wsp:rsid wsp:val=&quot;00260FC7&quot;/&gt;&lt;wsp:rsid wsp:val=&quot;002612A1&quot;/&gt;&lt;wsp:rsid wsp:val=&quot;00261559&quot;/&gt;&lt;wsp:rsid wsp:val=&quot;00261A63&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BAC&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210&quot;/&gt;&lt;wsp:rsid wsp:val=&quot;00266427&quot;/&gt;&lt;wsp:rsid wsp:val=&quot;00266447&quot;/&gt;&lt;wsp:rsid wsp:val=&quot;00267026&quot;/&gt;&lt;wsp:rsid wsp:val=&quot;0026716C&quot;/&gt;&lt;wsp:rsid wsp:val=&quot;002673AD&quot;/&gt;&lt;wsp:rsid wsp:val=&quot;00267959&quot;/&gt;&lt;wsp:rsid wsp:val=&quot;00267D2F&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FB&quot;/&gt;&lt;wsp:rsid wsp:val=&quot;00276BEE&quot;/&gt;&lt;wsp:rsid wsp:val=&quot;00276EFA&quot;/&gt;&lt;wsp:rsid wsp:val=&quot;00277E66&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A5D&quot;/&gt;&lt;wsp:rsid wsp:val=&quot;00280D6E&quot;/&gt;&lt;wsp:rsid wsp:val=&quot;00281166&quot;/&gt;&lt;wsp:rsid wsp:val=&quot;00281679&quot;/&gt;&lt;wsp:rsid wsp:val=&quot;002825CE&quot;/&gt;&lt;wsp:rsid wsp:val=&quot;002826D0&quot;/&gt;&lt;wsp:rsid wsp:val=&quot;00282872&quot;/&gt;&lt;wsp:rsid wsp:val=&quot;002829E8&quot;/&gt;&lt;wsp:rsid wsp:val=&quot;00282E85&quot;/&gt;&lt;wsp:rsid wsp:val=&quot;00282FCB&quot;/&gt;&lt;wsp:rsid wsp:val=&quot;0028316F&quot;/&gt;&lt;wsp:rsid wsp:val=&quot;00283181&quot;/&gt;&lt;wsp:rsid wsp:val=&quot;002832C5&quot;/&gt;&lt;wsp:rsid wsp:val=&quot;002835A5&quot;/&gt;&lt;wsp:rsid wsp:val=&quot;002836DC&quot;/&gt;&lt;wsp:rsid wsp:val=&quot;002838CB&quot;/&gt;&lt;wsp:rsid wsp:val=&quot;00283D6B&quot;/&gt;&lt;wsp:rsid wsp:val=&quot;00284E7F&quot;/&gt;&lt;wsp:rsid wsp:val=&quot;002851CC&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937&quot;/&gt;&lt;wsp:rsid wsp:val=&quot;00287C28&quot;/&gt;&lt;wsp:rsid wsp:val=&quot;00287E5A&quot;/&gt;&lt;wsp:rsid wsp:val=&quot;00287EA3&quot;/&gt;&lt;wsp:rsid wsp:val=&quot;00290006&quot;/&gt;&lt;wsp:rsid wsp:val=&quot;0029006E&quot;/&gt;&lt;wsp:rsid wsp:val=&quot;00290254&quot;/&gt;&lt;wsp:rsid wsp:val=&quot;0029028C&quot;/&gt;&lt;wsp:rsid wsp:val=&quot;0029111B&quot;/&gt;&lt;wsp:rsid wsp:val=&quot;0029178D&quot;/&gt;&lt;wsp:rsid wsp:val=&quot;0029178F&quot;/&gt;&lt;wsp:rsid wsp:val=&quot;00291B01&quot;/&gt;&lt;wsp:rsid wsp:val=&quot;0029230A&quot;/&gt;&lt;wsp:rsid wsp:val=&quot;0029267A&quot;/&gt;&lt;wsp:rsid wsp:val=&quot;002928BD&quot;/&gt;&lt;wsp:rsid wsp:val=&quot;00293504&quot;/&gt;&lt;wsp:rsid wsp:val=&quot;002935D3&quot;/&gt;&lt;wsp:rsid wsp:val=&quot;00293CE8&quot;/&gt;&lt;wsp:rsid wsp:val=&quot;002944CA&quot;/&gt;&lt;wsp:rsid wsp:val=&quot;00294722&quot;/&gt;&lt;wsp:rsid wsp:val=&quot;00294AB1&quot;/&gt;&lt;wsp:rsid wsp:val=&quot;00295018&quot;/&gt;&lt;wsp:rsid wsp:val=&quot;00295226&quot;/&gt;&lt;wsp:rsid wsp:val=&quot;0029548C&quot;/&gt;&lt;wsp:rsid wsp:val=&quot;00295539&quot;/&gt;&lt;wsp:rsid wsp:val=&quot;00295F1C&quot;/&gt;&lt;wsp:rsid wsp:val=&quot;0029636B&quot;/&gt;&lt;wsp:rsid wsp:val=&quot;002963EC&quot;/&gt;&lt;wsp:rsid wsp:val=&quot;002965C5&quot;/&gt;&lt;wsp:rsid wsp:val=&quot;00296E40&quot;/&gt;&lt;wsp:rsid wsp:val=&quot;00296EF9&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4102&quot;/&gt;&lt;wsp:rsid wsp:val=&quot;002A4625&quot;/&gt;&lt;wsp:rsid wsp:val=&quot;002A4918&quot;/&gt;&lt;wsp:rsid wsp:val=&quot;002A4E20&quot;/&gt;&lt;wsp:rsid wsp:val=&quot;002A51FE&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D54&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C00D6&quot;/&gt;&lt;wsp:rsid wsp:val=&quot;002C04C2&quot;/&gt;&lt;wsp:rsid wsp:val=&quot;002C0512&quot;/&gt;&lt;wsp:rsid wsp:val=&quot;002C07DB&quot;/&gt;&lt;wsp:rsid wsp:val=&quot;002C0818&quot;/&gt;&lt;wsp:rsid wsp:val=&quot;002C0AC9&quot;/&gt;&lt;wsp:rsid wsp:val=&quot;002C0DD0&quot;/&gt;&lt;wsp:rsid wsp:val=&quot;002C0E0A&quot;/&gt;&lt;wsp:rsid wsp:val=&quot;002C1368&quot;/&gt;&lt;wsp:rsid wsp:val=&quot;002C1DF1&quot;/&gt;&lt;wsp:rsid wsp:val=&quot;002C203A&quot;/&gt;&lt;wsp:rsid wsp:val=&quot;002C2502&quot;/&gt;&lt;wsp:rsid wsp:val=&quot;002C2E8A&quot;/&gt;&lt;wsp:rsid wsp:val=&quot;002C2FCD&quot;/&gt;&lt;wsp:rsid wsp:val=&quot;002C33D3&quot;/&gt;&lt;wsp:rsid wsp:val=&quot;002C36D3&quot;/&gt;&lt;wsp:rsid wsp:val=&quot;002C3AE4&quot;/&gt;&lt;wsp:rsid wsp:val=&quot;002C3C99&quot;/&gt;&lt;wsp:rsid wsp:val=&quot;002C3E89&quot;/&gt;&lt;wsp:rsid wsp:val=&quot;002C456C&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661&quot;/&gt;&lt;wsp:rsid wsp:val=&quot;002C6F88&quot;/&gt;&lt;wsp:rsid wsp:val=&quot;002C7014&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A8A&quot;/&gt;&lt;wsp:rsid wsp:val=&quot;002D2B4E&quot;/&gt;&lt;wsp:rsid wsp:val=&quot;002D3968&quot;/&gt;&lt;wsp:rsid wsp:val=&quot;002D3C60&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1A7&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7321&quot;/&gt;&lt;wsp:rsid wsp:val=&quot;002E7894&quot;/&gt;&lt;wsp:rsid wsp:val=&quot;002E7C45&quot;/&gt;&lt;wsp:rsid wsp:val=&quot;002E7EA8&quot;/&gt;&lt;wsp:rsid wsp:val=&quot;002E7F54&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319B&quot;/&gt;&lt;wsp:rsid wsp:val=&quot;002F3AAA&quot;/&gt;&lt;wsp:rsid wsp:val=&quot;002F3C25&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5FF&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0A&quot;/&gt;&lt;wsp:rsid wsp:val=&quot;003004CC&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24D&quot;/&gt;&lt;wsp:rsid wsp:val=&quot;00304506&quot;/&gt;&lt;wsp:rsid wsp:val=&quot;00304549&quot;/&gt;&lt;wsp:rsid wsp:val=&quot;00304AC5&quot;/&gt;&lt;wsp:rsid wsp:val=&quot;00304FCA&quot;/&gt;&lt;wsp:rsid wsp:val=&quot;00305372&quot;/&gt;&lt;wsp:rsid wsp:val=&quot;003054BD&quot;/&gt;&lt;wsp:rsid wsp:val=&quot;0030621C&quot;/&gt;&lt;wsp:rsid wsp:val=&quot;00306306&quot;/&gt;&lt;wsp:rsid wsp:val=&quot;003064DD&quot;/&gt;&lt;wsp:rsid wsp:val=&quot;003065FB&quot;/&gt;&lt;wsp:rsid wsp:val=&quot;00306C47&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941&quot;/&gt;&lt;wsp:rsid wsp:val=&quot;00312064&quot;/&gt;&lt;wsp:rsid wsp:val=&quot;003121B8&quot;/&gt;&lt;wsp:rsid wsp:val=&quot;00312542&quot;/&gt;&lt;wsp:rsid wsp:val=&quot;003133D8&quot;/&gt;&lt;wsp:rsid wsp:val=&quot;003137A0&quot;/&gt;&lt;wsp:rsid wsp:val=&quot;003137ED&quot;/&gt;&lt;wsp:rsid wsp:val=&quot;00313C4F&quot;/&gt;&lt;wsp:rsid wsp:val=&quot;00314176&quot;/&gt;&lt;wsp:rsid wsp:val=&quot;003141C2&quot;/&gt;&lt;wsp:rsid wsp:val=&quot;00314629&quot;/&gt;&lt;wsp:rsid wsp:val=&quot;00314C7C&quot;/&gt;&lt;wsp:rsid wsp:val=&quot;003150EA&quot;/&gt;&lt;wsp:rsid wsp:val=&quot;0031599D&quot;/&gt;&lt;wsp:rsid wsp:val=&quot;00315F72&quot;/&gt;&lt;wsp:rsid wsp:val=&quot;00316072&quot;/&gt;&lt;wsp:rsid wsp:val=&quot;003160FB&quot;/&gt;&lt;wsp:rsid wsp:val=&quot;00316265&quot;/&gt;&lt;wsp:rsid wsp:val=&quot;00316C58&quot;/&gt;&lt;wsp:rsid wsp:val=&quot;00316E46&quot;/&gt;&lt;wsp:rsid wsp:val=&quot;00317050&quot;/&gt;&lt;wsp:rsid wsp:val=&quot;00317884&quot;/&gt;&lt;wsp:rsid wsp:val=&quot;00317B13&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866&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3E27&quot;/&gt;&lt;wsp:rsid wsp:val=&quot;00333FB4&quot;/&gt;&lt;wsp:rsid wsp:val=&quot;00334799&quot;/&gt;&lt;wsp:rsid wsp:val=&quot;003350A7&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725&quot;/&gt;&lt;wsp:rsid wsp:val=&quot;0034511B&quot;/&gt;&lt;wsp:rsid wsp:val=&quot;00345127&quot;/&gt;&lt;wsp:rsid wsp:val=&quot;00345243&quot;/&gt;&lt;wsp:rsid wsp:val=&quot;003454A2&quot;/&gt;&lt;wsp:rsid wsp:val=&quot;003460F4&quot;/&gt;&lt;wsp:rsid wsp:val=&quot;003460F6&quot;/&gt;&lt;wsp:rsid wsp:val=&quot;003461BC&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10E3&quot;/&gt;&lt;wsp:rsid wsp:val=&quot;0035140A&quot;/&gt;&lt;wsp:rsid wsp:val=&quot;0035180B&quot;/&gt;&lt;wsp:rsid wsp:val=&quot;00351C98&quot;/&gt;&lt;wsp:rsid wsp:val=&quot;00351EAA&quot;/&gt;&lt;wsp:rsid wsp:val=&quot;0035216E&quot;/&gt;&lt;wsp:rsid wsp:val=&quot;003522C9&quot;/&gt;&lt;wsp:rsid wsp:val=&quot;0035265C&quot;/&gt;&lt;wsp:rsid wsp:val=&quot;00352759&quot;/&gt;&lt;wsp:rsid wsp:val=&quot;00352812&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EE1&quot;/&gt;&lt;wsp:rsid wsp:val=&quot;00353F9F&quot;/&gt;&lt;wsp:rsid wsp:val=&quot;0035414B&quot;/&gt;&lt;wsp:rsid wsp:val=&quot;0035414E&quot;/&gt;&lt;wsp:rsid wsp:val=&quot;003542BB&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A5&quot;/&gt;&lt;wsp:rsid wsp:val=&quot;00356B3C&quot;/&gt;&lt;wsp:rsid wsp:val=&quot;00356CEC&quot;/&gt;&lt;wsp:rsid wsp:val=&quot;003572DE&quot;/&gt;&lt;wsp:rsid wsp:val=&quot;00357659&quot;/&gt;&lt;wsp:rsid wsp:val=&quot;00357712&quot;/&gt;&lt;wsp:rsid wsp:val=&quot;00357C43&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1C42&quot;/&gt;&lt;wsp:rsid wsp:val=&quot;003621A7&quot;/&gt;&lt;wsp:rsid wsp:val=&quot;0036262C&quot;/&gt;&lt;wsp:rsid wsp:val=&quot;00362A2B&quot;/&gt;&lt;wsp:rsid wsp:val=&quot;00362C5A&quot;/&gt;&lt;wsp:rsid wsp:val=&quot;00363984&quot;/&gt;&lt;wsp:rsid wsp:val=&quot;00363EE9&quot;/&gt;&lt;wsp:rsid wsp:val=&quot;00364280&quot;/&gt;&lt;wsp:rsid wsp:val=&quot;00364A63&quot;/&gt;&lt;wsp:rsid wsp:val=&quot;0036523A&quot;/&gt;&lt;wsp:rsid wsp:val=&quot;003654DA&quot;/&gt;&lt;wsp:rsid wsp:val=&quot;00367349&quot;/&gt;&lt;wsp:rsid wsp:val=&quot;00367D2F&quot;/&gt;&lt;wsp:rsid wsp:val=&quot;003700A7&quot;/&gt;&lt;wsp:rsid wsp:val=&quot;00370285&quot;/&gt;&lt;wsp:rsid wsp:val=&quot;003704EE&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5FE&quot;/&gt;&lt;wsp:rsid wsp:val=&quot;00372A6B&quot;/&gt;&lt;wsp:rsid wsp:val=&quot;00372B3E&quot;/&gt;&lt;wsp:rsid wsp:val=&quot;00372FD7&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4FA&quot;/&gt;&lt;wsp:rsid wsp:val=&quot;0037664D&quot;/&gt;&lt;wsp:rsid wsp:val=&quot;00376778&quot;/&gt;&lt;wsp:rsid wsp:val=&quot;003769B8&quot;/&gt;&lt;wsp:rsid wsp:val=&quot;00376CD6&quot;/&gt;&lt;wsp:rsid wsp:val=&quot;00376E52&quot;/&gt;&lt;wsp:rsid wsp:val=&quot;00376F72&quot;/&gt;&lt;wsp:rsid wsp:val=&quot;0037709A&quot;/&gt;&lt;wsp:rsid wsp:val=&quot;00377146&quot;/&gt;&lt;wsp:rsid wsp:val=&quot;00377397&quot;/&gt;&lt;wsp:rsid wsp:val=&quot;003774FD&quot;/&gt;&lt;wsp:rsid wsp:val=&quot;003775BD&quot;/&gt;&lt;wsp:rsid wsp:val=&quot;00377F1F&quot;/&gt;&lt;wsp:rsid wsp:val=&quot;0038084F&quot;/&gt;&lt;wsp:rsid wsp:val=&quot;00380892&quot;/&gt;&lt;wsp:rsid wsp:val=&quot;00381079&quot;/&gt;&lt;wsp:rsid wsp:val=&quot;00381685&quot;/&gt;&lt;wsp:rsid wsp:val=&quot;00381918&quot;/&gt;&lt;wsp:rsid wsp:val=&quot;00381A1D&quot;/&gt;&lt;wsp:rsid wsp:val=&quot;003821E7&quot;/&gt;&lt;wsp:rsid wsp:val=&quot;0038227A&quot;/&gt;&lt;wsp:rsid wsp:val=&quot;00382425&quot;/&gt;&lt;wsp:rsid wsp:val=&quot;0038245B&quot;/&gt;&lt;wsp:rsid wsp:val=&quot;003826CF&quot;/&gt;&lt;wsp:rsid wsp:val=&quot;003827B3&quot;/&gt;&lt;wsp:rsid wsp:val=&quot;00382903&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7D2&quot;/&gt;&lt;wsp:rsid wsp:val=&quot;00390837&quot;/&gt;&lt;wsp:rsid wsp:val=&quot;00390B8F&quot;/&gt;&lt;wsp:rsid wsp:val=&quot;00390C56&quot;/&gt;&lt;wsp:rsid wsp:val=&quot;00390E89&quot;/&gt;&lt;wsp:rsid wsp:val=&quot;0039122C&quot;/&gt;&lt;wsp:rsid wsp:val=&quot;0039124D&quot;/&gt;&lt;wsp:rsid wsp:val=&quot;003912B7&quot;/&gt;&lt;wsp:rsid wsp:val=&quot;003914C2&quot;/&gt;&lt;wsp:rsid wsp:val=&quot;00391688&quot;/&gt;&lt;wsp:rsid wsp:val=&quot;00391A92&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11E&quot;/&gt;&lt;wsp:rsid wsp:val=&quot;00397464&quot;/&gt;&lt;wsp:rsid wsp:val=&quot;00397514&quot;/&gt;&lt;wsp:rsid wsp:val=&quot;003978B8&quot;/&gt;&lt;wsp:rsid wsp:val=&quot;00397B96&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8FC&quot;/&gt;&lt;wsp:rsid wsp:val=&quot;003A4E82&quot;/&gt;&lt;wsp:rsid wsp:val=&quot;003A5167&quot;/&gt;&lt;wsp:rsid wsp:val=&quot;003A590E&quot;/&gt;&lt;wsp:rsid wsp:val=&quot;003A591A&quot;/&gt;&lt;wsp:rsid wsp:val=&quot;003A5C66&quot;/&gt;&lt;wsp:rsid wsp:val=&quot;003A6330&quot;/&gt;&lt;wsp:rsid wsp:val=&quot;003A67EA&quot;/&gt;&lt;wsp:rsid wsp:val=&quot;003A6A9D&quot;/&gt;&lt;wsp:rsid wsp:val=&quot;003A6BC9&quot;/&gt;&lt;wsp:rsid wsp:val=&quot;003A6F54&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89F&quot;/&gt;&lt;wsp:rsid wsp:val=&quot;003B1CC2&quot;/&gt;&lt;wsp:rsid wsp:val=&quot;003B21B1&quot;/&gt;&lt;wsp:rsid wsp:val=&quot;003B2B79&quot;/&gt;&lt;wsp:rsid wsp:val=&quot;003B31F9&quot;/&gt;&lt;wsp:rsid wsp:val=&quot;003B4482&quot;/&gt;&lt;wsp:rsid wsp:val=&quot;003B493D&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0C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D7&quot;/&gt;&lt;wsp:rsid wsp:val=&quot;003C0985&quot;/&gt;&lt;wsp:rsid wsp:val=&quot;003C0D37&quot;/&gt;&lt;wsp:rsid wsp:val=&quot;003C16F5&quot;/&gt;&lt;wsp:rsid wsp:val=&quot;003C1A16&quot;/&gt;&lt;wsp:rsid wsp:val=&quot;003C1C23&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4FB&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4E6&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707&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6279&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FF0&quot;/&gt;&lt;wsp:rsid wsp:val=&quot;003F30AD&quot;/&gt;&lt;wsp:rsid wsp:val=&quot;003F34D2&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147&quot;/&gt;&lt;wsp:rsid wsp:val=&quot;0040015E&quot;/&gt;&lt;wsp:rsid wsp:val=&quot;00400427&quot;/&gt;&lt;wsp:rsid wsp:val=&quot;004010CF&quot;/&gt;&lt;wsp:rsid wsp:val=&quot;004012FA&quot;/&gt;&lt;wsp:rsid wsp:val=&quot;00401612&quot;/&gt;&lt;wsp:rsid wsp:val=&quot;004017C6&quot;/&gt;&lt;wsp:rsid wsp:val=&quot;00401D54&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D95&quot;/&gt;&lt;wsp:rsid wsp:val=&quot;00405F90&quot;/&gt;&lt;wsp:rsid wsp:val=&quot;00406108&quot;/&gt;&lt;wsp:rsid wsp:val=&quot;00406412&quot;/&gt;&lt;wsp:rsid wsp:val=&quot;00406F4B&quot;/&gt;&lt;wsp:rsid wsp:val=&quot;00406FBD&quot;/&gt;&lt;wsp:rsid wsp:val=&quot;0040711A&quot;/&gt;&lt;wsp:rsid wsp:val=&quot;00407186&quot;/&gt;&lt;wsp:rsid wsp:val=&quot;004073B0&quot;/&gt;&lt;wsp:rsid wsp:val=&quot;00407455&quot;/&gt;&lt;wsp:rsid wsp:val=&quot;00407612&quot;/&gt;&lt;wsp:rsid wsp:val=&quot;00407888&quot;/&gt;&lt;wsp:rsid wsp:val=&quot;00407A66&quot;/&gt;&lt;wsp:rsid wsp:val=&quot;00407C9E&quot;/&gt;&lt;wsp:rsid wsp:val=&quot;0041029D&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8D&quot;/&gt;&lt;wsp:rsid wsp:val=&quot;00413369&quot;/&gt;&lt;wsp:rsid wsp:val=&quot;004135B0&quot;/&gt;&lt;wsp:rsid wsp:val=&quot;00413E02&quot;/&gt;&lt;wsp:rsid wsp:val=&quot;00414129&quot;/&gt;&lt;wsp:rsid wsp:val=&quot;004145AE&quot;/&gt;&lt;wsp:rsid wsp:val=&quot;0041577E&quot;/&gt;&lt;wsp:rsid wsp:val=&quot;004157F6&quot;/&gt;&lt;wsp:rsid wsp:val=&quot;004159D3&quot;/&gt;&lt;wsp:rsid wsp:val=&quot;00415A14&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A33&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476&quot;/&gt;&lt;wsp:rsid wsp:val=&quot;00425771&quot;/&gt;&lt;wsp:rsid wsp:val=&quot;00425B2C&quot;/&gt;&lt;wsp:rsid wsp:val=&quot;00425B4E&quot;/&gt;&lt;wsp:rsid wsp:val=&quot;00425C97&quot;/&gt;&lt;wsp:rsid wsp:val=&quot;00425FFD&quot;/&gt;&lt;wsp:rsid wsp:val=&quot;004262F8&quot;/&gt;&lt;wsp:rsid wsp:val=&quot;00426442&quot;/&gt;&lt;wsp:rsid wsp:val=&quot;0042654A&quot;/&gt;&lt;wsp:rsid wsp:val=&quot;00426A93&quot;/&gt;&lt;wsp:rsid wsp:val=&quot;00426DFA&quot;/&gt;&lt;wsp:rsid wsp:val=&quot;00427299&quot;/&gt;&lt;wsp:rsid wsp:val=&quot;00427300&quot;/&gt;&lt;wsp:rsid wsp:val=&quot;004276E3&quot;/&gt;&lt;wsp:rsid wsp:val=&quot;004279ED&quot;/&gt;&lt;wsp:rsid wsp:val=&quot;00427E67&quot;/&gt;&lt;wsp:rsid wsp:val=&quot;00430178&quot;/&gt;&lt;wsp:rsid wsp:val=&quot;00430495&quot;/&gt;&lt;wsp:rsid wsp:val=&quot;00430680&quot;/&gt;&lt;wsp:rsid wsp:val=&quot;00430685&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C13&quot;/&gt;&lt;wsp:rsid wsp:val=&quot;00432DB9&quot;/&gt;&lt;wsp:rsid wsp:val=&quot;00432DF0&quot;/&gt;&lt;wsp:rsid wsp:val=&quot;00432E64&quot;/&gt;&lt;wsp:rsid wsp:val=&quot;00432F8F&quot;/&gt;&lt;wsp:rsid wsp:val=&quot;00432F9E&quot;/&gt;&lt;wsp:rsid wsp:val=&quot;00433106&quot;/&gt;&lt;wsp:rsid wsp:val=&quot;004338F7&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D46&quot;/&gt;&lt;wsp:rsid wsp:val=&quot;00435248&quot;/&gt;&lt;wsp:rsid wsp:val=&quot;004353C1&quot;/&gt;&lt;wsp:rsid wsp:val=&quot;0043542F&quot;/&gt;&lt;wsp:rsid wsp:val=&quot;0043548D&quot;/&gt;&lt;wsp:rsid wsp:val=&quot;004355EB&quot;/&gt;&lt;wsp:rsid wsp:val=&quot;00435602&quot;/&gt;&lt;wsp:rsid wsp:val=&quot;004356FA&quot;/&gt;&lt;wsp:rsid wsp:val=&quot;00435CCF&quot;/&gt;&lt;wsp:rsid wsp:val=&quot;00436A3B&quot;/&gt;&lt;wsp:rsid wsp:val=&quot;00436CA7&quot;/&gt;&lt;wsp:rsid wsp:val=&quot;00437027&quot;/&gt;&lt;wsp:rsid wsp:val=&quot;004370C7&quot;/&gt;&lt;wsp:rsid wsp:val=&quot;004371AB&quot;/&gt;&lt;wsp:rsid wsp:val=&quot;004402A7&quot;/&gt;&lt;wsp:rsid wsp:val=&quot;0044035D&quot;/&gt;&lt;wsp:rsid wsp:val=&quot;00440EA5&quot;/&gt;&lt;wsp:rsid wsp:val=&quot;0044131C&quot;/&gt;&lt;wsp:rsid wsp:val=&quot;0044142F&quot;/&gt;&lt;wsp:rsid wsp:val=&quot;004423B8&quot;/&gt;&lt;wsp:rsid wsp:val=&quot;00442416&quot;/&gt;&lt;wsp:rsid wsp:val=&quot;004425C2&quot;/&gt;&lt;wsp:rsid wsp:val=&quot;00442824&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0FEB&quot;/&gt;&lt;wsp:rsid wsp:val=&quot;004518D5&quot;/&gt;&lt;wsp:rsid wsp:val=&quot;004519BF&quot;/&gt;&lt;wsp:rsid wsp:val=&quot;00451A88&quot;/&gt;&lt;wsp:rsid wsp:val=&quot;00451B06&quot;/&gt;&lt;wsp:rsid wsp:val=&quot;00451BEB&quot;/&gt;&lt;wsp:rsid wsp:val=&quot;004525E6&quot;/&gt;&lt;wsp:rsid wsp:val=&quot;0045267C&quot;/&gt;&lt;wsp:rsid wsp:val=&quot;004527C0&quot;/&gt;&lt;wsp:rsid wsp:val=&quot;0045344C&quot;/&gt;&lt;wsp:rsid wsp:val=&quot;00453871&quot;/&gt;&lt;wsp:rsid wsp:val=&quot;00453DEF&quot;/&gt;&lt;wsp:rsid wsp:val=&quot;00453E84&quot;/&gt;&lt;wsp:rsid wsp:val=&quot;00453F0D&quot;/&gt;&lt;wsp:rsid wsp:val=&quot;00453F94&quot;/&gt;&lt;wsp:rsid wsp:val=&quot;004543E4&quot;/&gt;&lt;wsp:rsid wsp:val=&quot;004548E5&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6EDC&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B0&quot;/&gt;&lt;wsp:rsid wsp:val=&quot;00460894&quot;/&gt;&lt;wsp:rsid wsp:val=&quot;00460921&quot;/&gt;&lt;wsp:rsid wsp:val=&quot;00460958&quot;/&gt;&lt;wsp:rsid wsp:val=&quot;0046100B&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C11&quot;/&gt;&lt;wsp:rsid wsp:val=&quot;00461F05&quot;/&gt;&lt;wsp:rsid wsp:val=&quot;004622A1&quot;/&gt;&lt;wsp:rsid wsp:val=&quot;004622D0&quot;/&gt;&lt;wsp:rsid wsp:val=&quot;00462420&quot;/&gt;&lt;wsp:rsid wsp:val=&quot;0046267C&quot;/&gt;&lt;wsp:rsid wsp:val=&quot;00462A9C&quot;/&gt;&lt;wsp:rsid wsp:val=&quot;00462B09&quot;/&gt;&lt;wsp:rsid wsp:val=&quot;00462B29&quot;/&gt;&lt;wsp:rsid wsp:val=&quot;00462D1C&quot;/&gt;&lt;wsp:rsid wsp:val=&quot;00462FC4&quot;/&gt;&lt;wsp:rsid wsp:val=&quot;00463448&quot;/&gt;&lt;wsp:rsid wsp:val=&quot;00463940&quot;/&gt;&lt;wsp:rsid wsp:val=&quot;00464130&quot;/&gt;&lt;wsp:rsid wsp:val=&quot;0046434B&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185&quot;/&gt;&lt;wsp:rsid wsp:val=&quot;0046645E&quot;/&gt;&lt;wsp:rsid wsp:val=&quot;0046698E&quot;/&gt;&lt;wsp:rsid wsp:val=&quot;004671AF&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2E11&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31&quot;/&gt;&lt;wsp:rsid wsp:val=&quot;004821B4&quot;/&gt;&lt;wsp:rsid wsp:val=&quot;004821BC&quot;/&gt;&lt;wsp:rsid wsp:val=&quot;00482389&quot;/&gt;&lt;wsp:rsid wsp:val=&quot;004824F5&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0F18&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3D5F&quot;/&gt;&lt;wsp:rsid wsp:val=&quot;00494C34&quot;/&gt;&lt;wsp:rsid wsp:val=&quot;00494E75&quot;/&gt;&lt;wsp:rsid wsp:val=&quot;00495071&quot;/&gt;&lt;wsp:rsid wsp:val=&quot;00495227&quot;/&gt;&lt;wsp:rsid wsp:val=&quot;00495555&quot;/&gt;&lt;wsp:rsid wsp:val=&quot;004961DB&quot;/&gt;&lt;wsp:rsid wsp:val=&quot;0049653E&quot;/&gt;&lt;wsp:rsid wsp:val=&quot;00496BEF&quot;/&gt;&lt;wsp:rsid wsp:val=&quot;004970A1&quot;/&gt;&lt;wsp:rsid wsp:val=&quot;0049792C&quot;/&gt;&lt;wsp:rsid wsp:val=&quot;00497BD3&quot;/&gt;&lt;wsp:rsid wsp:val=&quot;00497F24&quot;/&gt;&lt;wsp:rsid wsp:val=&quot;00497F2F&quot;/&gt;&lt;wsp:rsid wsp:val=&quot;00497F71&quot;/&gt;&lt;wsp:rsid wsp:val=&quot;004A01E1&quot;/&gt;&lt;wsp:rsid wsp:val=&quot;004A0273&quot;/&gt;&lt;wsp:rsid wsp:val=&quot;004A09A7&quot;/&gt;&lt;wsp:rsid wsp:val=&quot;004A0E00&quot;/&gt;&lt;wsp:rsid wsp:val=&quot;004A15F7&quot;/&gt;&lt;wsp:rsid wsp:val=&quot;004A1600&quot;/&gt;&lt;wsp:rsid wsp:val=&quot;004A166B&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5A2&quot;/&gt;&lt;wsp:rsid wsp:val=&quot;004B4A0F&quot;/&gt;&lt;wsp:rsid wsp:val=&quot;004B4AA2&quot;/&gt;&lt;wsp:rsid wsp:val=&quot;004B4C67&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A89&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A25&quot;/&gt;&lt;wsp:rsid wsp:val=&quot;004C0AE9&quot;/&gt;&lt;wsp:rsid wsp:val=&quot;004C0B5B&quot;/&gt;&lt;wsp:rsid wsp:val=&quot;004C0EE4&quot;/&gt;&lt;wsp:rsid wsp:val=&quot;004C0F99&quot;/&gt;&lt;wsp:rsid wsp:val=&quot;004C130D&quot;/&gt;&lt;wsp:rsid wsp:val=&quot;004C132F&quot;/&gt;&lt;wsp:rsid wsp:val=&quot;004C1624&quot;/&gt;&lt;wsp:rsid wsp:val=&quot;004C171F&quot;/&gt;&lt;wsp:rsid wsp:val=&quot;004C19E0&quot;/&gt;&lt;wsp:rsid wsp:val=&quot;004C1BD6&quot;/&gt;&lt;wsp:rsid wsp:val=&quot;004C2371&quot;/&gt;&lt;wsp:rsid wsp:val=&quot;004C246F&quot;/&gt;&lt;wsp:rsid wsp:val=&quot;004C2C4E&quot;/&gt;&lt;wsp:rsid wsp:val=&quot;004C2F01&quot;/&gt;&lt;wsp:rsid wsp:val=&quot;004C2F96&quot;/&gt;&lt;wsp:rsid wsp:val=&quot;004C2FAE&quot;/&gt;&lt;wsp:rsid wsp:val=&quot;004C3472&quot;/&gt;&lt;wsp:rsid wsp:val=&quot;004C34E8&quot;/&gt;&lt;wsp:rsid wsp:val=&quot;004C3C51&quot;/&gt;&lt;wsp:rsid wsp:val=&quot;004C3E9B&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0E&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30E&quot;/&gt;&lt;wsp:rsid wsp:val=&quot;004C73C9&quot;/&gt;&lt;wsp:rsid wsp:val=&quot;004C7739&quot;/&gt;&lt;wsp:rsid wsp:val=&quot;004C7A83&quot;/&gt;&lt;wsp:rsid wsp:val=&quot;004C7BDF&quot;/&gt;&lt;wsp:rsid wsp:val=&quot;004C7EFE&quot;/&gt;&lt;wsp:rsid wsp:val=&quot;004C7F09&quot;/&gt;&lt;wsp:rsid wsp:val=&quot;004D0200&quot;/&gt;&lt;wsp:rsid wsp:val=&quot;004D0E42&quot;/&gt;&lt;wsp:rsid wsp:val=&quot;004D171F&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309&quot;/&gt;&lt;wsp:rsid wsp:val=&quot;004D58D1&quot;/&gt;&lt;wsp:rsid wsp:val=&quot;004D5AA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D3&quot;/&gt;&lt;wsp:rsid wsp:val=&quot;004E2AFA&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E4&quot;/&gt;&lt;wsp:rsid wsp:val=&quot;004E471C&quot;/&gt;&lt;wsp:rsid wsp:val=&quot;004E4754&quot;/&gt;&lt;wsp:rsid wsp:val=&quot;004E48A1&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003&quot;/&gt;&lt;wsp:rsid wsp:val=&quot;004E7691&quot;/&gt;&lt;wsp:rsid wsp:val=&quot;004E76A5&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735&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7AE&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C3F&quot;/&gt;&lt;wsp:rsid wsp:val=&quot;005050F8&quot;/&gt;&lt;wsp:rsid wsp:val=&quot;00505A2A&quot;/&gt;&lt;wsp:rsid wsp:val=&quot;00505ABD&quot;/&gt;&lt;wsp:rsid wsp:val=&quot;00505E39&quot;/&gt;&lt;wsp:rsid wsp:val=&quot;0050614B&quot;/&gt;&lt;wsp:rsid wsp:val=&quot;00506571&quot;/&gt;&lt;wsp:rsid wsp:val=&quot;00506816&quot;/&gt;&lt;wsp:rsid wsp:val=&quot;00506A8D&quot;/&gt;&lt;wsp:rsid wsp:val=&quot;00506C2E&quot;/&gt;&lt;wsp:rsid wsp:val=&quot;00506E46&quot;/&gt;&lt;wsp:rsid wsp:val=&quot;005074C9&quot;/&gt;&lt;wsp:rsid wsp:val=&quot;00507718&quot;/&gt;&lt;wsp:rsid wsp:val=&quot;00507754&quot;/&gt;&lt;wsp:rsid wsp:val=&quot;00507CAF&quot;/&gt;&lt;wsp:rsid wsp:val=&quot;00507DB4&quot;/&gt;&lt;wsp:rsid wsp:val=&quot;00507EDF&quot;/&gt;&lt;wsp:rsid wsp:val=&quot;00510374&quot;/&gt;&lt;wsp:rsid wsp:val=&quot;00510444&quot;/&gt;&lt;wsp:rsid wsp:val=&quot;00510B25&quot;/&gt;&lt;wsp:rsid wsp:val=&quot;0051179B&quot;/&gt;&lt;wsp:rsid wsp:val=&quot;00511E67&quot;/&gt;&lt;wsp:rsid wsp:val=&quot;00512747&quot;/&gt;&lt;wsp:rsid wsp:val=&quot;00512E1C&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0DB&quot;/&gt;&lt;wsp:rsid wsp:val=&quot;00516B96&quot;/&gt;&lt;wsp:rsid wsp:val=&quot;005173A4&quot;/&gt;&lt;wsp:rsid wsp:val=&quot;0051770E&quot;/&gt;&lt;wsp:rsid wsp:val=&quot;00517B28&quot;/&gt;&lt;wsp:rsid wsp:val=&quot;0052001B&quot;/&gt;&lt;wsp:rsid wsp:val=&quot;005205C8&quot;/&gt;&lt;wsp:rsid wsp:val=&quot;00521642&quot;/&gt;&lt;wsp:rsid wsp:val=&quot;00521D65&quot;/&gt;&lt;wsp:rsid wsp:val=&quot;005221A4&quot;/&gt;&lt;wsp:rsid wsp:val=&quot;00522F19&quot;/&gt;&lt;wsp:rsid wsp:val=&quot;0052333B&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5C&quot;/&gt;&lt;wsp:rsid wsp:val=&quot;00524DEC&quot;/&gt;&lt;wsp:rsid wsp:val=&quot;00524E6A&quot;/&gt;&lt;wsp:rsid wsp:val=&quot;0052501F&quot;/&gt;&lt;wsp:rsid wsp:val=&quot;005251DA&quot;/&gt;&lt;wsp:rsid wsp:val=&quot;00525407&quot;/&gt;&lt;wsp:rsid wsp:val=&quot;00525EB1&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73A&quot;/&gt;&lt;wsp:rsid wsp:val=&quot;00531824&quot;/&gt;&lt;wsp:rsid wsp:val=&quot;00531AF4&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7FB&quot;/&gt;&lt;wsp:rsid wsp:val=&quot;005349C5&quot;/&gt;&lt;wsp:rsid wsp:val=&quot;005349EB&quot;/&gt;&lt;wsp:rsid wsp:val=&quot;00534AA6&quot;/&gt;&lt;wsp:rsid wsp:val=&quot;00534C83&quot;/&gt;&lt;wsp:rsid wsp:val=&quot;00534C8C&quot;/&gt;&lt;wsp:rsid wsp:val=&quot;00534DB1&quot;/&gt;&lt;wsp:rsid wsp:val=&quot;00535A27&quot;/&gt;&lt;wsp:rsid wsp:val=&quot;0053637E&quot;/&gt;&lt;wsp:rsid wsp:val=&quot;005365F6&quot;/&gt;&lt;wsp:rsid wsp:val=&quot;00536625&quot;/&gt;&lt;wsp:rsid wsp:val=&quot;00536AEE&quot;/&gt;&lt;wsp:rsid wsp:val=&quot;00536D3C&quot;/&gt;&lt;wsp:rsid wsp:val=&quot;00537066&quot;/&gt;&lt;wsp:rsid wsp:val=&quot;0053713E&quot;/&gt;&lt;wsp:rsid wsp:val=&quot;00537BE9&quot;/&gt;&lt;wsp:rsid wsp:val=&quot;00537E22&quot;/&gt;&lt;wsp:rsid wsp:val=&quot;00540147&quot;/&gt;&lt;wsp:rsid wsp:val=&quot;00540CD0&quot;/&gt;&lt;wsp:rsid wsp:val=&quot;00540EB6&quot;/&gt;&lt;wsp:rsid wsp:val=&quot;00540FF7&quot;/&gt;&lt;wsp:rsid wsp:val=&quot;0054101A&quot;/&gt;&lt;wsp:rsid wsp:val=&quot;00541385&quot;/&gt;&lt;wsp:rsid wsp:val=&quot;00541735&quot;/&gt;&lt;wsp:rsid wsp:val=&quot;005417A0&quot;/&gt;&lt;wsp:rsid wsp:val=&quot;00541B6E&quot;/&gt;&lt;wsp:rsid wsp:val=&quot;00541E2B&quot;/&gt;&lt;wsp:rsid wsp:val=&quot;00542607&quot;/&gt;&lt;wsp:rsid wsp:val=&quot;005436D7&quot;/&gt;&lt;wsp:rsid wsp:val=&quot;00543703&quot;/&gt;&lt;wsp:rsid wsp:val=&quot;00543A66&quot;/&gt;&lt;wsp:rsid wsp:val=&quot;00543A83&quot;/&gt;&lt;wsp:rsid wsp:val=&quot;00544220&quot;/&gt;&lt;wsp:rsid wsp:val=&quot;005444D2&quot;/&gt;&lt;wsp:rsid wsp:val=&quot;005448FC&quot;/&gt;&lt;wsp:rsid wsp:val=&quot;00544B77&quot;/&gt;&lt;wsp:rsid wsp:val=&quot;00544C33&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91D&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33D&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4E6&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B4B&quot;/&gt;&lt;wsp:rsid wsp:val=&quot;00576FC7&quot;/&gt;&lt;wsp:rsid wsp:val=&quot;00577368&quot;/&gt;&lt;wsp:rsid wsp:val=&quot;005777AC&quot;/&gt;&lt;wsp:rsid wsp:val=&quot;005777E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0EE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E&quot;/&gt;&lt;wsp:rsid wsp:val=&quot;005836D0&quot;/&gt;&lt;wsp:rsid wsp:val=&quot;005838AC&quot;/&gt;&lt;wsp:rsid wsp:val=&quot;00583C6C&quot;/&gt;&lt;wsp:rsid wsp:val=&quot;00583E78&quot;/&gt;&lt;wsp:rsid wsp:val=&quot;00583F5E&quot;/&gt;&lt;wsp:rsid wsp:val=&quot;00584496&quot;/&gt;&lt;wsp:rsid wsp:val=&quot;00584D31&quot;/&gt;&lt;wsp:rsid wsp:val=&quot;00584DB8&quot;/&gt;&lt;wsp:rsid wsp:val=&quot;00584E97&quot;/&gt;&lt;wsp:rsid wsp:val=&quot;00585125&quot;/&gt;&lt;wsp:rsid wsp:val=&quot;005854EF&quot;/&gt;&lt;wsp:rsid wsp:val=&quot;0058582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26C&quot;/&gt;&lt;wsp:rsid wsp:val=&quot;00590749&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E31&quot;/&gt;&lt;wsp:rsid wsp:val=&quot;00593ED6&quot;/&gt;&lt;wsp:rsid wsp:val=&quot;00594131&quot;/&gt;&lt;wsp:rsid wsp:val=&quot;005942B6&quot;/&gt;&lt;wsp:rsid wsp:val=&quot;005943C6&quot;/&gt;&lt;wsp:rsid wsp:val=&quot;00594695&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B63&quot;/&gt;&lt;wsp:rsid wsp:val=&quot;00597E86&quot;/&gt;&lt;wsp:rsid wsp:val=&quot;005A05C6&quot;/&gt;&lt;wsp:rsid wsp:val=&quot;005A05DF&quot;/&gt;&lt;wsp:rsid wsp:val=&quot;005A0753&quot;/&gt;&lt;wsp:rsid wsp:val=&quot;005A0CB6&quot;/&gt;&lt;wsp:rsid wsp:val=&quot;005A1515&quot;/&gt;&lt;wsp:rsid wsp:val=&quot;005A1D03&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B79&quot;/&gt;&lt;wsp:rsid wsp:val=&quot;005A4E38&quot;/&gt;&lt;wsp:rsid wsp:val=&quot;005A4E39&quot;/&gt;&lt;wsp:rsid wsp:val=&quot;005A50CE&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107A&quot;/&gt;&lt;wsp:rsid wsp:val=&quot;005B1A0D&quot;/&gt;&lt;wsp:rsid wsp:val=&quot;005B1C8E&quot;/&gt;&lt;wsp:rsid wsp:val=&quot;005B1EB5&quot;/&gt;&lt;wsp:rsid wsp:val=&quot;005B2D4D&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E83&quot;/&gt;&lt;wsp:rsid wsp:val=&quot;005B6FAE&quot;/&gt;&lt;wsp:rsid wsp:val=&quot;005B703E&quot;/&gt;&lt;wsp:rsid wsp:val=&quot;005B70E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752&quot;/&gt;&lt;wsp:rsid wsp:val=&quot;005C2144&quot;/&gt;&lt;wsp:rsid wsp:val=&quot;005C2322&quot;/&gt;&lt;wsp:rsid wsp:val=&quot;005C2476&quot;/&gt;&lt;wsp:rsid wsp:val=&quot;005C2A50&quot;/&gt;&lt;wsp:rsid wsp:val=&quot;005C2D85&quot;/&gt;&lt;wsp:rsid wsp:val=&quot;005C376D&quot;/&gt;&lt;wsp:rsid wsp:val=&quot;005C3A65&quot;/&gt;&lt;wsp:rsid wsp:val=&quot;005C3CDF&quot;/&gt;&lt;wsp:rsid wsp:val=&quot;005C44FE&quot;/&gt;&lt;wsp:rsid wsp:val=&quot;005C482A&quot;/&gt;&lt;wsp:rsid wsp:val=&quot;005C4B4D&quot;/&gt;&lt;wsp:rsid wsp:val=&quot;005C4CB2&quot;/&gt;&lt;wsp:rsid wsp:val=&quot;005C4DE3&quot;/&gt;&lt;wsp:rsid wsp:val=&quot;005C50E9&quot;/&gt;&lt;wsp:rsid wsp:val=&quot;005C5320&quot;/&gt;&lt;wsp:rsid wsp:val=&quot;005C5379&quot;/&gt;&lt;wsp:rsid wsp:val=&quot;005C5656&quot;/&gt;&lt;wsp:rsid wsp:val=&quot;005C5849&quot;/&gt;&lt;wsp:rsid wsp:val=&quot;005C5985&quot;/&gt;&lt;wsp:rsid wsp:val=&quot;005C61E1&quot;/&gt;&lt;wsp:rsid wsp:val=&quot;005C67B4&quot;/&gt;&lt;wsp:rsid wsp:val=&quot;005C7234&quot;/&gt;&lt;wsp:rsid wsp:val=&quot;005C7340&quot;/&gt;&lt;wsp:rsid wsp:val=&quot;005C7A54&quot;/&gt;&lt;wsp:rsid wsp:val=&quot;005C7CAD&quot;/&gt;&lt;wsp:rsid wsp:val=&quot;005C7EF8&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1D3&quot;/&gt;&lt;wsp:rsid wsp:val=&quot;005D32ED&quot;/&gt;&lt;wsp:rsid wsp:val=&quot;005D37FF&quot;/&gt;&lt;wsp:rsid wsp:val=&quot;005D38F9&quot;/&gt;&lt;wsp:rsid wsp:val=&quot;005D4764&quot;/&gt;&lt;wsp:rsid wsp:val=&quot;005D5499&quot;/&gt;&lt;wsp:rsid wsp:val=&quot;005D576B&quot;/&gt;&lt;wsp:rsid wsp:val=&quot;005D57B5&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1385&quot;/&gt;&lt;wsp:rsid wsp:val=&quot;005E1393&quot;/&gt;&lt;wsp:rsid wsp:val=&quot;005E1A58&quot;/&gt;&lt;wsp:rsid wsp:val=&quot;005E1C06&quot;/&gt;&lt;wsp:rsid wsp:val=&quot;005E2E2C&quot;/&gt;&lt;wsp:rsid wsp:val=&quot;005E35FD&quot;/&gt;&lt;wsp:rsid wsp:val=&quot;005E383F&quot;/&gt;&lt;wsp:rsid wsp:val=&quot;005E3C1D&quot;/&gt;&lt;wsp:rsid wsp:val=&quot;005E42F5&quot;/&gt;&lt;wsp:rsid wsp:val=&quot;005E48F7&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4B&quot;/&gt;&lt;wsp:rsid wsp:val=&quot;0060268D&quot;/&gt;&lt;wsp:rsid wsp:val=&quot;0060319B&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4FC3&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6F4F&quot;/&gt;&lt;wsp:rsid wsp:val=&quot;00607039&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110B&quot;/&gt;&lt;wsp:rsid wsp:val=&quot;006113A9&quot;/&gt;&lt;wsp:rsid wsp:val=&quot;00611A0D&quot;/&gt;&lt;wsp:rsid wsp:val=&quot;00611E96&quot;/&gt;&lt;wsp:rsid wsp:val=&quot;00612A01&quot;/&gt;&lt;wsp:rsid wsp:val=&quot;00612C73&quot;/&gt;&lt;wsp:rsid wsp:val=&quot;00613036&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B6A&quot;/&gt;&lt;wsp:rsid wsp:val=&quot;00621C0B&quot;/&gt;&lt;wsp:rsid wsp:val=&quot;00621C72&quot;/&gt;&lt;wsp:rsid wsp:val=&quot;00621CAD&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B24&quot;/&gt;&lt;wsp:rsid wsp:val=&quot;00625D29&quot;/&gt;&lt;wsp:rsid wsp:val=&quot;0062657C&quot;/&gt;&lt;wsp:rsid wsp:val=&quot;006269CB&quot;/&gt;&lt;wsp:rsid wsp:val=&quot;00626C25&quot;/&gt;&lt;wsp:rsid wsp:val=&quot;00626E64&quot;/&gt;&lt;wsp:rsid wsp:val=&quot;00627BA3&quot;/&gt;&lt;wsp:rsid wsp:val=&quot;00627BF8&quot;/&gt;&lt;wsp:rsid wsp:val=&quot;00627C39&quot;/&gt;&lt;wsp:rsid wsp:val=&quot;00627E44&quot;/&gt;&lt;wsp:rsid wsp:val=&quot;006300D7&quot;/&gt;&lt;wsp:rsid wsp:val=&quot;0063046A&quot;/&gt;&lt;wsp:rsid wsp:val=&quot;006307B0&quot;/&gt;&lt;wsp:rsid wsp:val=&quot;00630F58&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F5&quot;/&gt;&lt;wsp:rsid wsp:val=&quot;00633296&quot;/&gt;&lt;wsp:rsid wsp:val=&quot;00633780&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B12&quot;/&gt;&lt;wsp:rsid wsp:val=&quot;00635EDC&quot;/&gt;&lt;wsp:rsid wsp:val=&quot;00635F56&quot;/&gt;&lt;wsp:rsid wsp:val=&quot;00636094&quot;/&gt;&lt;wsp:rsid wsp:val=&quot;0063681F&quot;/&gt;&lt;wsp:rsid wsp:val=&quot;00636A76&quot;/&gt;&lt;wsp:rsid wsp:val=&quot;00636FB3&quot;/&gt;&lt;wsp:rsid wsp:val=&quot;00637395&quot;/&gt;&lt;wsp:rsid wsp:val=&quot;006373B0&quot;/&gt;&lt;wsp:rsid wsp:val=&quot;006373C7&quot;/&gt;&lt;wsp:rsid wsp:val=&quot;006374F0&quot;/&gt;&lt;wsp:rsid wsp:val=&quot;00637932&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5B2&quot;/&gt;&lt;wsp:rsid wsp:val=&quot;0064163B&quot;/&gt;&lt;wsp:rsid wsp:val=&quot;006416DD&quot;/&gt;&lt;wsp:rsid wsp:val=&quot;006419ED&quot;/&gt;&lt;wsp:rsid wsp:val=&quot;00642D10&quot;/&gt;&lt;wsp:rsid wsp:val=&quot;006434BA&quot;/&gt;&lt;wsp:rsid wsp:val=&quot;00643769&quot;/&gt;&lt;wsp:rsid wsp:val=&quot;006437A9&quot;/&gt;&lt;wsp:rsid wsp:val=&quot;00643973&quot;/&gt;&lt;wsp:rsid wsp:val=&quot;00644177&quot;/&gt;&lt;wsp:rsid wsp:val=&quot;00644200&quot;/&gt;&lt;wsp:rsid wsp:val=&quot;0064428B&quot;/&gt;&lt;wsp:rsid wsp:val=&quot;00644511&quot;/&gt;&lt;wsp:rsid wsp:val=&quot;0064486C&quot;/&gt;&lt;wsp:rsid wsp:val=&quot;00644E60&quot;/&gt;&lt;wsp:rsid wsp:val=&quot;00644F00&quot;/&gt;&lt;wsp:rsid wsp:val=&quot;006457B7&quot;/&gt;&lt;wsp:rsid wsp:val=&quot;00647CB3&quot;/&gt;&lt;wsp:rsid wsp:val=&quot;00647D60&quot;/&gt;&lt;wsp:rsid wsp:val=&quot;00647DB8&quot;/&gt;&lt;wsp:rsid wsp:val=&quot;00647F91&quot;/&gt;&lt;wsp:rsid wsp:val=&quot;00650150&quot;/&gt;&lt;wsp:rsid wsp:val=&quot;00650719&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8B1&quot;/&gt;&lt;wsp:rsid wsp:val=&quot;00651AD3&quot;/&gt;&lt;wsp:rsid wsp:val=&quot;00651E5A&quot;/&gt;&lt;wsp:rsid wsp:val=&quot;00651FA0&quot;/&gt;&lt;wsp:rsid wsp:val=&quot;00652BB4&quot;/&gt;&lt;wsp:rsid wsp:val=&quot;00653273&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60&quot;/&gt;&lt;wsp:rsid wsp:val=&quot;006635DC&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966&quot;/&gt;&lt;wsp:rsid wsp:val=&quot;006729A2&quot;/&gt;&lt;wsp:rsid wsp:val=&quot;00672F44&quot;/&gt;&lt;wsp:rsid wsp:val=&quot;00673201&quot;/&gt;&lt;wsp:rsid wsp:val=&quot;0067330E&quot;/&gt;&lt;wsp:rsid wsp:val=&quot;0067346F&quot;/&gt;&lt;wsp:rsid wsp:val=&quot;006735BC&quot;/&gt;&lt;wsp:rsid wsp:val=&quot;006737DD&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7B8&quot;/&gt;&lt;wsp:rsid wsp:val=&quot;00676D77&quot;/&gt;&lt;wsp:rsid wsp:val=&quot;00677370&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65E&quot;/&gt;&lt;wsp:rsid wsp:val=&quot;006819F6&quot;/&gt;&lt;wsp:rsid wsp:val=&quot;00681A9A&quot;/&gt;&lt;wsp:rsid wsp:val=&quot;00681BF2&quot;/&gt;&lt;wsp:rsid wsp:val=&quot;0068226B&quot;/&gt;&lt;wsp:rsid wsp:val=&quot;00682318&quot;/&gt;&lt;wsp:rsid wsp:val=&quot;006827C5&quot;/&gt;&lt;wsp:rsid wsp:val=&quot;00682A4A&quot;/&gt;&lt;wsp:rsid wsp:val=&quot;00682DD1&quot;/&gt;&lt;wsp:rsid wsp:val=&quot;00682ED3&quot;/&gt;&lt;wsp:rsid wsp:val=&quot;00683125&quot;/&gt;&lt;wsp:rsid wsp:val=&quot;00683136&quot;/&gt;&lt;wsp:rsid wsp:val=&quot;00683BF9&quot;/&gt;&lt;wsp:rsid wsp:val=&quot;00683D7F&quot;/&gt;&lt;wsp:rsid wsp:val=&quot;00684035&quot;/&gt;&lt;wsp:rsid wsp:val=&quot;006841F4&quot;/&gt;&lt;wsp:rsid wsp:val=&quot;00684258&quot;/&gt;&lt;wsp:rsid wsp:val=&quot;00684353&quot;/&gt;&lt;wsp:rsid wsp:val=&quot;00684594&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7C4&quot;/&gt;&lt;wsp:rsid wsp:val=&quot;00686C33&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39A&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15&quot;/&gt;&lt;wsp:rsid wsp:val=&quot;006A0942&quot;/&gt;&lt;wsp:rsid wsp:val=&quot;006A0A60&quot;/&gt;&lt;wsp:rsid wsp:val=&quot;006A18CF&quot;/&gt;&lt;wsp:rsid wsp:val=&quot;006A18DD&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F94&quot;/&gt;&lt;wsp:rsid wsp:val=&quot;006A4113&quot;/&gt;&lt;wsp:rsid wsp:val=&quot;006A457C&quot;/&gt;&lt;wsp:rsid wsp:val=&quot;006A4584&quot;/&gt;&lt;wsp:rsid wsp:val=&quot;006A484F&quot;/&gt;&lt;wsp:rsid wsp:val=&quot;006A49B5&quot;/&gt;&lt;wsp:rsid wsp:val=&quot;006A5185&quot;/&gt;&lt;wsp:rsid wsp:val=&quot;006A5551&quot;/&gt;&lt;wsp:rsid wsp:val=&quot;006A5A45&quot;/&gt;&lt;wsp:rsid wsp:val=&quot;006A5CA3&quot;/&gt;&lt;wsp:rsid wsp:val=&quot;006A5E26&quot;/&gt;&lt;wsp:rsid wsp:val=&quot;006A606B&quot;/&gt;&lt;wsp:rsid wsp:val=&quot;006A6725&quot;/&gt;&lt;wsp:rsid wsp:val=&quot;006A6B69&quot;/&gt;&lt;wsp:rsid wsp:val=&quot;006A6CCF&quot;/&gt;&lt;wsp:rsid wsp:val=&quot;006A73DA&quot;/&gt;&lt;wsp:rsid wsp:val=&quot;006A7574&quot;/&gt;&lt;wsp:rsid wsp:val=&quot;006A7984&quot;/&gt;&lt;wsp:rsid wsp:val=&quot;006A7BF2&quot;/&gt;&lt;wsp:rsid wsp:val=&quot;006A7C40&quot;/&gt;&lt;wsp:rsid wsp:val=&quot;006A7FDD&quot;/&gt;&lt;wsp:rsid wsp:val=&quot;006B015F&quot;/&gt;&lt;wsp:rsid wsp:val=&quot;006B0489&quot;/&gt;&lt;wsp:rsid wsp:val=&quot;006B08D4&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6D0&quot;/&gt;&lt;wsp:rsid wsp:val=&quot;006B2790&quot;/&gt;&lt;wsp:rsid wsp:val=&quot;006B32B5&quot;/&gt;&lt;wsp:rsid wsp:val=&quot;006B393F&quot;/&gt;&lt;wsp:rsid wsp:val=&quot;006B3E55&quot;/&gt;&lt;wsp:rsid wsp:val=&quot;006B43A5&quot;/&gt;&lt;wsp:rsid wsp:val=&quot;006B4566&quot;/&gt;&lt;wsp:rsid wsp:val=&quot;006B460F&quot;/&gt;&lt;wsp:rsid wsp:val=&quot;006B4D4E&quot;/&gt;&lt;wsp:rsid wsp:val=&quot;006B54EE&quot;/&gt;&lt;wsp:rsid wsp:val=&quot;006B6190&quot;/&gt;&lt;wsp:rsid wsp:val=&quot;006B6955&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9DD&quot;/&gt;&lt;wsp:rsid wsp:val=&quot;006C0A1A&quot;/&gt;&lt;wsp:rsid wsp:val=&quot;006C10B4&quot;/&gt;&lt;wsp:rsid wsp:val=&quot;006C1B3F&quot;/&gt;&lt;wsp:rsid wsp:val=&quot;006C2113&quot;/&gt;&lt;wsp:rsid wsp:val=&quot;006C27DA&quot;/&gt;&lt;wsp:rsid wsp:val=&quot;006C3009&quot;/&gt;&lt;wsp:rsid wsp:val=&quot;006C375B&quot;/&gt;&lt;wsp:rsid wsp:val=&quot;006C377A&quot;/&gt;&lt;wsp:rsid wsp:val=&quot;006C3F40&quot;/&gt;&lt;wsp:rsid wsp:val=&quot;006C44D3&quot;/&gt;&lt;wsp:rsid wsp:val=&quot;006C45C1&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B3E&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164&quot;/&gt;&lt;wsp:rsid wsp:val=&quot;006C7428&quot;/&gt;&lt;wsp:rsid wsp:val=&quot;006C75C9&quot;/&gt;&lt;wsp:rsid wsp:val=&quot;006C7ED2&quot;/&gt;&lt;wsp:rsid wsp:val=&quot;006D0233&quot;/&gt;&lt;wsp:rsid wsp:val=&quot;006D03CD&quot;/&gt;&lt;wsp:rsid wsp:val=&quot;006D0A70&quot;/&gt;&lt;wsp:rsid wsp:val=&quot;006D0AD9&quot;/&gt;&lt;wsp:rsid wsp:val=&quot;006D0DED&quot;/&gt;&lt;wsp:rsid wsp:val=&quot;006D19ED&quot;/&gt;&lt;wsp:rsid wsp:val=&quot;006D1A23&quot;/&gt;&lt;wsp:rsid wsp:val=&quot;006D1F1A&quot;/&gt;&lt;wsp:rsid wsp:val=&quot;006D21FF&quot;/&gt;&lt;wsp:rsid wsp:val=&quot;006D2627&quot;/&gt;&lt;wsp:rsid wsp:val=&quot;006D2B11&quot;/&gt;&lt;wsp:rsid wsp:val=&quot;006D2F55&quot;/&gt;&lt;wsp:rsid wsp:val=&quot;006D31AF&quot;/&gt;&lt;wsp:rsid wsp:val=&quot;006D31DD&quot;/&gt;&lt;wsp:rsid wsp:val=&quot;006D343D&quot;/&gt;&lt;wsp:rsid wsp:val=&quot;006D3D66&quot;/&gt;&lt;wsp:rsid wsp:val=&quot;006D3E35&quot;/&gt;&lt;wsp:rsid wsp:val=&quot;006D409F&quot;/&gt;&lt;wsp:rsid wsp:val=&quot;006D43CB&quot;/&gt;&lt;wsp:rsid wsp:val=&quot;006D4542&quot;/&gt;&lt;wsp:rsid wsp:val=&quot;006D492A&quot;/&gt;&lt;wsp:rsid wsp:val=&quot;006D493C&quot;/&gt;&lt;wsp:rsid wsp:val=&quot;006D4E49&quot;/&gt;&lt;wsp:rsid wsp:val=&quot;006D4F72&quot;/&gt;&lt;wsp:rsid wsp:val=&quot;006D5606&quot;/&gt;&lt;wsp:rsid wsp:val=&quot;006D59BF&quot;/&gt;&lt;wsp:rsid wsp:val=&quot;006D5AE7&quot;/&gt;&lt;wsp:rsid wsp:val=&quot;006D5B99&quot;/&gt;&lt;wsp:rsid wsp:val=&quot;006D5EC2&quot;/&gt;&lt;wsp:rsid wsp:val=&quot;006D5FEF&quot;/&gt;&lt;wsp:rsid wsp:val=&quot;006D615D&quot;/&gt;&lt;wsp:rsid wsp:val=&quot;006D63C2&quot;/&gt;&lt;wsp:rsid wsp:val=&quot;006D6486&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2CC&quot;/&gt;&lt;wsp:rsid wsp:val=&quot;006E2AA6&quot;/&gt;&lt;wsp:rsid wsp:val=&quot;006E2C18&quot;/&gt;&lt;wsp:rsid wsp:val=&quot;006E3854&quot;/&gt;&lt;wsp:rsid wsp:val=&quot;006E3BA9&quot;/&gt;&lt;wsp:rsid wsp:val=&quot;006E3D3A&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C62&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BD&quot;/&gt;&lt;wsp:rsid wsp:val=&quot;006F1008&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2A89&quot;/&gt;&lt;wsp:rsid wsp:val=&quot;00702BFC&quot;/&gt;&lt;wsp:rsid wsp:val=&quot;007034BC&quot;/&gt;&lt;wsp:rsid wsp:val=&quot;007035F6&quot;/&gt;&lt;wsp:rsid wsp:val=&quot;007036E5&quot;/&gt;&lt;wsp:rsid wsp:val=&quot;00703D58&quot;/&gt;&lt;wsp:rsid wsp:val=&quot;007044C2&quot;/&gt;&lt;wsp:rsid wsp:val=&quot;007047A7&quot;/&gt;&lt;wsp:rsid wsp:val=&quot;00704A33&quot;/&gt;&lt;wsp:rsid wsp:val=&quot;00704DEB&quot;/&gt;&lt;wsp:rsid wsp:val=&quot;00705584&quot;/&gt;&lt;wsp:rsid wsp:val=&quot;00705E96&quot;/&gt;&lt;wsp:rsid wsp:val=&quot;007069EA&quot;/&gt;&lt;wsp:rsid wsp:val=&quot;00706E08&quot;/&gt;&lt;wsp:rsid wsp:val=&quot;00706F3F&quot;/&gt;&lt;wsp:rsid wsp:val=&quot;0070711F&quot;/&gt;&lt;wsp:rsid wsp:val=&quot;0070730D&quot;/&gt;&lt;wsp:rsid wsp:val=&quot;0070743B&quot;/&gt;&lt;wsp:rsid wsp:val=&quot;0070746F&quot;/&gt;&lt;wsp:rsid wsp:val=&quot;0070796A&quot;/&gt;&lt;wsp:rsid wsp:val=&quot;00707A89&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B0A&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FC0&quot;/&gt;&lt;wsp:rsid wsp:val=&quot;00717267&quot;/&gt;&lt;wsp:rsid wsp:val=&quot;007178EE&quot;/&gt;&lt;wsp:rsid wsp:val=&quot;00717B0A&quot;/&gt;&lt;wsp:rsid wsp:val=&quot;00720759&quot;/&gt;&lt;wsp:rsid wsp:val=&quot;007208FF&quot;/&gt;&lt;wsp:rsid wsp:val=&quot;00720BD4&quot;/&gt;&lt;wsp:rsid wsp:val=&quot;00721011&quot;/&gt;&lt;wsp:rsid wsp:val=&quot;0072116F&quot;/&gt;&lt;wsp:rsid wsp:val=&quot;00721287&quot;/&gt;&lt;wsp:rsid wsp:val=&quot;007215A9&quot;/&gt;&lt;wsp:rsid wsp:val=&quot;007215BF&quot;/&gt;&lt;wsp:rsid wsp:val=&quot;007218A9&quot;/&gt;&lt;wsp:rsid wsp:val=&quot;0072190B&quot;/&gt;&lt;wsp:rsid wsp:val=&quot;00721E1D&quot;/&gt;&lt;wsp:rsid wsp:val=&quot;00721E87&quot;/&gt;&lt;wsp:rsid wsp:val=&quot;00721F9A&quot;/&gt;&lt;wsp:rsid wsp:val=&quot;0072227B&quot;/&gt;&lt;wsp:rsid wsp:val=&quot;00722B72&quot;/&gt;&lt;wsp:rsid wsp:val=&quot;00722C58&quot;/&gt;&lt;wsp:rsid wsp:val=&quot;00723701&quot;/&gt;&lt;wsp:rsid wsp:val=&quot;00723C7E&quot;/&gt;&lt;wsp:rsid wsp:val=&quot;00723EC3&quot;/&gt;&lt;wsp:rsid wsp:val=&quot;00724012&quot;/&gt;&lt;wsp:rsid wsp:val=&quot;00724426&quot;/&gt;&lt;wsp:rsid wsp:val=&quot;0072464B&quot;/&gt;&lt;wsp:rsid wsp:val=&quot;00725068&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3E3&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519&quot;/&gt;&lt;wsp:rsid wsp:val=&quot;007356D0&quot;/&gt;&lt;wsp:rsid wsp:val=&quot;0073637C&quot;/&gt;&lt;wsp:rsid wsp:val=&quot;007366CA&quot;/&gt;&lt;wsp:rsid wsp:val=&quot;00736D7B&quot;/&gt;&lt;wsp:rsid wsp:val=&quot;0073742F&quot;/&gt;&lt;wsp:rsid wsp:val=&quot;007377ED&quot;/&gt;&lt;wsp:rsid wsp:val=&quot;007379C8&quot;/&gt;&lt;wsp:rsid wsp:val=&quot;00740094&quot;/&gt;&lt;wsp:rsid wsp:val=&quot;00740698&quot;/&gt;&lt;wsp:rsid wsp:val=&quot;007406C0&quot;/&gt;&lt;wsp:rsid wsp:val=&quot;00740797&quot;/&gt;&lt;wsp:rsid wsp:val=&quot;00740AC1&quot;/&gt;&lt;wsp:rsid wsp:val=&quot;00740BBF&quot;/&gt;&lt;wsp:rsid wsp:val=&quot;00740C61&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446&quot;/&gt;&lt;wsp:rsid wsp:val=&quot;0074769D&quot;/&gt;&lt;wsp:rsid wsp:val=&quot;00747BD8&quot;/&gt;&lt;wsp:rsid wsp:val=&quot;00747E09&quot;/&gt;&lt;wsp:rsid wsp:val=&quot;00747F05&quot;/&gt;&lt;wsp:rsid wsp:val=&quot;007500FC&quot;/&gt;&lt;wsp:rsid wsp:val=&quot;0075038A&quot;/&gt;&lt;wsp:rsid wsp:val=&quot;00750443&quot;/&gt;&lt;wsp:rsid wsp:val=&quot;007509F9&quot;/&gt;&lt;wsp:rsid wsp:val=&quot;00750A2B&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8FD&quot;/&gt;&lt;wsp:rsid wsp:val=&quot;00752FE7&quot;/&gt;&lt;wsp:rsid wsp:val=&quot;0075312F&quot;/&gt;&lt;wsp:rsid wsp:val=&quot;00753662&quot;/&gt;&lt;wsp:rsid wsp:val=&quot;007536BB&quot;/&gt;&lt;wsp:rsid wsp:val=&quot;00753B0F&quot;/&gt;&lt;wsp:rsid wsp:val=&quot;00753B9D&quot;/&gt;&lt;wsp:rsid wsp:val=&quot;00753F01&quot;/&gt;&lt;wsp:rsid wsp:val=&quot;0075412E&quot;/&gt;&lt;wsp:rsid wsp:val=&quot;00754D64&quot;/&gt;&lt;wsp:rsid wsp:val=&quot;00754EDC&quot;/&gt;&lt;wsp:rsid wsp:val=&quot;007553DB&quot;/&gt;&lt;wsp:rsid wsp:val=&quot;0075583A&quot;/&gt;&lt;wsp:rsid wsp:val=&quot;00755A86&quot;/&gt;&lt;wsp:rsid wsp:val=&quot;00755B06&quot;/&gt;&lt;wsp:rsid wsp:val=&quot;00755C07&quot;/&gt;&lt;wsp:rsid wsp:val=&quot;00755E06&quot;/&gt;&lt;wsp:rsid wsp:val=&quot;00756211&quot;/&gt;&lt;wsp:rsid wsp:val=&quot;007564B4&quot;/&gt;&lt;wsp:rsid wsp:val=&quot;007565E2&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4B9&quot;/&gt;&lt;wsp:rsid wsp:val=&quot;00762924&quot;/&gt;&lt;wsp:rsid wsp:val=&quot;0076295C&quot;/&gt;&lt;wsp:rsid wsp:val=&quot;00762DC1&quot;/&gt;&lt;wsp:rsid wsp:val=&quot;00762F26&quot;/&gt;&lt;wsp:rsid wsp:val=&quot;00763055&quot;/&gt;&lt;wsp:rsid wsp:val=&quot;0076375B&quot;/&gt;&lt;wsp:rsid wsp:val=&quot;00763D32&quot;/&gt;&lt;wsp:rsid wsp:val=&quot;00763F7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E5F&quot;/&gt;&lt;wsp:rsid wsp:val=&quot;00765FCE&quot;/&gt;&lt;wsp:rsid wsp:val=&quot;00765FDC&quot;/&gt;&lt;wsp:rsid wsp:val=&quot;00766559&quot;/&gt;&lt;wsp:rsid wsp:val=&quot;007667D5&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34&quot;/&gt;&lt;wsp:rsid wsp:val=&quot;00773A60&quot;/&gt;&lt;wsp:rsid wsp:val=&quot;007743A1&quot;/&gt;&lt;wsp:rsid wsp:val=&quot;007744EF&quot;/&gt;&lt;wsp:rsid wsp:val=&quot;00774E74&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06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8FA&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01&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982&quot;/&gt;&lt;wsp:rsid wsp:val=&quot;00787A55&quot;/&gt;&lt;wsp:rsid wsp:val=&quot;00787FF1&quot;/&gt;&lt;wsp:rsid wsp:val=&quot;00790E7E&quot;/&gt;&lt;wsp:rsid wsp:val=&quot;00791296&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9C7&quot;/&gt;&lt;wsp:rsid wsp:val=&quot;00793D62&quot;/&gt;&lt;wsp:rsid wsp:val=&quot;00793F70&quot;/&gt;&lt;wsp:rsid wsp:val=&quot;0079400D&quot;/&gt;&lt;wsp:rsid wsp:val=&quot;007947FB&quot;/&gt;&lt;wsp:rsid wsp:val=&quot;00794842&quot;/&gt;&lt;wsp:rsid wsp:val=&quot;0079485D&quot;/&gt;&lt;wsp:rsid wsp:val=&quot;00794E42&quot;/&gt;&lt;wsp:rsid wsp:val=&quot;007954AC&quot;/&gt;&lt;wsp:rsid wsp:val=&quot;0079601B&quot;/&gt;&lt;wsp:rsid wsp:val=&quot;007962E1&quot;/&gt;&lt;wsp:rsid wsp:val=&quot;00796589&quot;/&gt;&lt;wsp:rsid wsp:val=&quot;0079663F&quot;/&gt;&lt;wsp:rsid wsp:val=&quot;00796726&quot;/&gt;&lt;wsp:rsid wsp:val=&quot;0079692D&quot;/&gt;&lt;wsp:rsid wsp:val=&quot;00796F91&quot;/&gt;&lt;wsp:rsid wsp:val=&quot;00797CCD&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847&quot;/&gt;&lt;wsp:rsid wsp:val=&quot;007A1964&quot;/&gt;&lt;wsp:rsid wsp:val=&quot;007A1B63&quot;/&gt;&lt;wsp:rsid wsp:val=&quot;007A2A53&quot;/&gt;&lt;wsp:rsid wsp:val=&quot;007A2BFF&quot;/&gt;&lt;wsp:rsid wsp:val=&quot;007A2D84&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E48&quot;/&gt;&lt;wsp:rsid wsp:val=&quot;007A618D&quot;/&gt;&lt;wsp:rsid wsp:val=&quot;007A6333&quot;/&gt;&lt;wsp:rsid wsp:val=&quot;007A6477&quot;/&gt;&lt;wsp:rsid wsp:val=&quot;007A6909&quot;/&gt;&lt;wsp:rsid wsp:val=&quot;007A6D88&quot;/&gt;&lt;wsp:rsid wsp:val=&quot;007A75A3&quot;/&gt;&lt;wsp:rsid wsp:val=&quot;007A75D9&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937&quot;/&gt;&lt;wsp:rsid wsp:val=&quot;007B51B7&quot;/&gt;&lt;wsp:rsid wsp:val=&quot;007B53E5&quot;/&gt;&lt;wsp:rsid wsp:val=&quot;007B5A66&quot;/&gt;&lt;wsp:rsid wsp:val=&quot;007B601C&quot;/&gt;&lt;wsp:rsid wsp:val=&quot;007B630D&quot;/&gt;&lt;wsp:rsid wsp:val=&quot;007B64F4&quot;/&gt;&lt;wsp:rsid wsp:val=&quot;007B697F&quot;/&gt;&lt;wsp:rsid wsp:val=&quot;007B6B11&quot;/&gt;&lt;wsp:rsid wsp:val=&quot;007B741A&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839&quot;/&gt;&lt;wsp:rsid wsp:val=&quot;007C1B94&quot;/&gt;&lt;wsp:rsid wsp:val=&quot;007C2A39&quot;/&gt;&lt;wsp:rsid wsp:val=&quot;007C2DBF&quot;/&gt;&lt;wsp:rsid wsp:val=&quot;007C3D88&quot;/&gt;&lt;wsp:rsid wsp:val=&quot;007C3F14&quot;/&gt;&lt;wsp:rsid wsp:val=&quot;007C508D&quot;/&gt;&lt;wsp:rsid wsp:val=&quot;007C515A&quot;/&gt;&lt;wsp:rsid wsp:val=&quot;007C52ED&quot;/&gt;&lt;wsp:rsid wsp:val=&quot;007C56CE&quot;/&gt;&lt;wsp:rsid wsp:val=&quot;007C5768&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287&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357E&quot;/&gt;&lt;wsp:rsid wsp:val=&quot;007D3889&quot;/&gt;&lt;wsp:rsid wsp:val=&quot;007D39A2&quot;/&gt;&lt;wsp:rsid wsp:val=&quot;007D39AC&quot;/&gt;&lt;wsp:rsid wsp:val=&quot;007D39D7&quot;/&gt;&lt;wsp:rsid wsp:val=&quot;007D3A84&quot;/&gt;&lt;wsp:rsid wsp:val=&quot;007D4EA2&quot;/&gt;&lt;wsp:rsid wsp:val=&quot;007D4FF2&quot;/&gt;&lt;wsp:rsid wsp:val=&quot;007D512C&quot;/&gt;&lt;wsp:rsid wsp:val=&quot;007D526F&quot;/&gt;&lt;wsp:rsid wsp:val=&quot;007D5FAA&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46A3&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735&quot;/&gt;&lt;wsp:rsid wsp:val=&quot;007E67F4&quot;/&gt;&lt;wsp:rsid wsp:val=&quot;007E6936&quot;/&gt;&lt;wsp:rsid wsp:val=&quot;007E6EF1&quot;/&gt;&lt;wsp:rsid wsp:val=&quot;007E7B2B&quot;/&gt;&lt;wsp:rsid wsp:val=&quot;007E7CBA&quot;/&gt;&lt;wsp:rsid wsp:val=&quot;007E7FF8&quot;/&gt;&lt;wsp:rsid wsp:val=&quot;007F0076&quot;/&gt;&lt;wsp:rsid wsp:val=&quot;007F02A8&quot;/&gt;&lt;wsp:rsid wsp:val=&quot;007F05E0&quot;/&gt;&lt;wsp:rsid wsp:val=&quot;007F0B77&quot;/&gt;&lt;wsp:rsid wsp:val=&quot;007F0DD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23F&quot;/&gt;&lt;wsp:rsid wsp:val=&quot;007F6562&quot;/&gt;&lt;wsp:rsid wsp:val=&quot;007F65F2&quot;/&gt;&lt;wsp:rsid wsp:val=&quot;007F6F8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408&quot;/&gt;&lt;wsp:rsid wsp:val=&quot;0080179D&quot;/&gt;&lt;wsp:rsid wsp:val=&quot;00801838&quot;/&gt;&lt;wsp:rsid wsp:val=&quot;00801D99&quot;/&gt;&lt;wsp:rsid wsp:val=&quot;00801DCC&quot;/&gt;&lt;wsp:rsid wsp:val=&quot;00801FBC&quot;/&gt;&lt;wsp:rsid wsp:val=&quot;008021CF&quot;/&gt;&lt;wsp:rsid wsp:val=&quot;00802410&quot;/&gt;&lt;wsp:rsid wsp:val=&quot;00803A20&quot;/&gt;&lt;wsp:rsid wsp:val=&quot;00803E2E&quot;/&gt;&lt;wsp:rsid wsp:val=&quot;008041E1&quot;/&gt;&lt;wsp:rsid wsp:val=&quot;00804437&quot;/&gt;&lt;wsp:rsid wsp:val=&quot;00804867&quot;/&gt;&lt;wsp:rsid wsp:val=&quot;00804B2F&quot;/&gt;&lt;wsp:rsid wsp:val=&quot;00804C3F&quot;/&gt;&lt;wsp:rsid wsp:val=&quot;00805227&quot;/&gt;&lt;wsp:rsid wsp:val=&quot;008052B1&quot;/&gt;&lt;wsp:rsid wsp:val=&quot;008058F5&quot;/&gt;&lt;wsp:rsid wsp:val=&quot;00806979&quot;/&gt;&lt;wsp:rsid wsp:val=&quot;0080699F&quot;/&gt;&lt;wsp:rsid wsp:val=&quot;00806ACA&quot;/&gt;&lt;wsp:rsid wsp:val=&quot;00806D29&quot;/&gt;&lt;wsp:rsid wsp:val=&quot;00807582&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582&quot;/&gt;&lt;wsp:rsid wsp:val=&quot;008127B0&quot;/&gt;&lt;wsp:rsid wsp:val=&quot;00813116&quot;/&gt;&lt;wsp:rsid wsp:val=&quot;008136DD&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A81&quot;/&gt;&lt;wsp:rsid wsp:val=&quot;00820DF1&quot;/&gt;&lt;wsp:rsid wsp:val=&quot;0082150F&quot;/&gt;&lt;wsp:rsid wsp:val=&quot;0082172C&quot;/&gt;&lt;wsp:rsid wsp:val=&quot;00821992&quot;/&gt;&lt;wsp:rsid wsp:val=&quot;00821D8A&quot;/&gt;&lt;wsp:rsid wsp:val=&quot;0082266A&quot;/&gt;&lt;wsp:rsid wsp:val=&quot;008226C2&quot;/&gt;&lt;wsp:rsid wsp:val=&quot;00823335&quot;/&gt;&lt;wsp:rsid wsp:val=&quot;00823571&quot;/&gt;&lt;wsp:rsid wsp:val=&quot;008237B2&quot;/&gt;&lt;wsp:rsid wsp:val=&quot;00823F61&quot;/&gt;&lt;wsp:rsid wsp:val=&quot;0082449E&quot;/&gt;&lt;wsp:rsid wsp:val=&quot;008249FF&quot;/&gt;&lt;wsp:rsid wsp:val=&quot;008251EC&quot;/&gt;&lt;wsp:rsid wsp:val=&quot;0082540D&quot;/&gt;&lt;wsp:rsid wsp:val=&quot;00825DD4&quot;/&gt;&lt;wsp:rsid wsp:val=&quot;00826204&quot;/&gt;&lt;wsp:rsid wsp:val=&quot;00826991&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B0F&quot;/&gt;&lt;wsp:rsid wsp:val=&quot;00827BBF&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C1&quot;/&gt;&lt;wsp:rsid wsp:val=&quot;008330DB&quot;/&gt;&lt;wsp:rsid wsp:val=&quot;00833EF5&quot;/&gt;&lt;wsp:rsid wsp:val=&quot;008340A5&quot;/&gt;&lt;wsp:rsid wsp:val=&quot;0083417A&quot;/&gt;&lt;wsp:rsid wsp:val=&quot;00834512&quot;/&gt;&lt;wsp:rsid wsp:val=&quot;00834746&quot;/&gt;&lt;wsp:rsid wsp:val=&quot;008349E7&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B5&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773&quot;/&gt;&lt;wsp:rsid wsp:val=&quot;00842B18&quot;/&gt;&lt;wsp:rsid wsp:val=&quot;00842C7C&quot;/&gt;&lt;wsp:rsid wsp:val=&quot;00842DB7&quot;/&gt;&lt;wsp:rsid wsp:val=&quot;0084343F&quot;/&gt;&lt;wsp:rsid wsp:val=&quot;00843736&quot;/&gt;&lt;wsp:rsid wsp:val=&quot;0084387F&quot;/&gt;&lt;wsp:rsid wsp:val=&quot;00843AFD&quot;/&gt;&lt;wsp:rsid wsp:val=&quot;008444F8&quot;/&gt;&lt;wsp:rsid wsp:val=&quot;0084464F&quot;/&gt;&lt;wsp:rsid wsp:val=&quot;00844750&quot;/&gt;&lt;wsp:rsid wsp:val=&quot;00844D93&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130C&quot;/&gt;&lt;wsp:rsid wsp:val=&quot;00851B22&quot;/&gt;&lt;wsp:rsid wsp:val=&quot;008521C5&quot;/&gt;&lt;wsp:rsid wsp:val=&quot;00852338&quot;/&gt;&lt;wsp:rsid wsp:val=&quot;00852F3B&quot;/&gt;&lt;wsp:rsid wsp:val=&quot;00853132&quot;/&gt;&lt;wsp:rsid wsp:val=&quot;00853B2A&quot;/&gt;&lt;wsp:rsid wsp:val=&quot;00853B65&quot;/&gt;&lt;wsp:rsid wsp:val=&quot;00853C45&quot;/&gt;&lt;wsp:rsid wsp:val=&quot;00853C94&quot;/&gt;&lt;wsp:rsid wsp:val=&quot;00853EF9&quot;/&gt;&lt;wsp:rsid wsp:val=&quot;00853F11&quot;/&gt;&lt;wsp:rsid wsp:val=&quot;00854090&quot;/&gt;&lt;wsp:rsid wsp:val=&quot;008540E5&quot;/&gt;&lt;wsp:rsid wsp:val=&quot;00854983&quot;/&gt;&lt;wsp:rsid wsp:val=&quot;00854B60&quot;/&gt;&lt;wsp:rsid wsp:val=&quot;00854D51&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987&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500&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CB&quot;/&gt;&lt;wsp:rsid wsp:val=&quot;0087229F&quot;/&gt;&lt;wsp:rsid wsp:val=&quot;008722B0&quot;/&gt;&lt;wsp:rsid wsp:val=&quot;008722F6&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6E1F&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392&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D&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5037&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F2E&quot;/&gt;&lt;wsp:rsid wsp:val=&quot;0089035C&quot;/&gt;&lt;wsp:rsid wsp:val=&quot;00890404&quot;/&gt;&lt;wsp:rsid wsp:val=&quot;008907B2&quot;/&gt;&lt;wsp:rsid wsp:val=&quot;00890B03&quot;/&gt;&lt;wsp:rsid wsp:val=&quot;00890BCD&quot;/&gt;&lt;wsp:rsid wsp:val=&quot;00890D15&quot;/&gt;&lt;wsp:rsid wsp:val=&quot;00890EFE&quot;/&gt;&lt;wsp:rsid wsp:val=&quot;00890F04&quot;/&gt;&lt;wsp:rsid wsp:val=&quot;00890F2B&quot;/&gt;&lt;wsp:rsid wsp:val=&quot;008911A2&quot;/&gt;&lt;wsp:rsid wsp:val=&quot;0089129F&quot;/&gt;&lt;wsp:rsid wsp:val=&quot;00891C27&quot;/&gt;&lt;wsp:rsid wsp:val=&quot;00891F63&quot;/&gt;&lt;wsp:rsid wsp:val=&quot;008922DC&quot;/&gt;&lt;wsp:rsid wsp:val=&quot;008922DF&quot;/&gt;&lt;wsp:rsid wsp:val=&quot;00892357&quot;/&gt;&lt;wsp:rsid wsp:val=&quot;00892494&quot;/&gt;&lt;wsp:rsid wsp:val=&quot;00893024&quot;/&gt;&lt;wsp:rsid wsp:val=&quot;00893B3B&quot;/&gt;&lt;wsp:rsid wsp:val=&quot;00894304&quot;/&gt;&lt;wsp:rsid wsp:val=&quot;00894C16&quot;/&gt;&lt;wsp:rsid wsp:val=&quot;00894C3B&quot;/&gt;&lt;wsp:rsid wsp:val=&quot;00894D6C&quot;/&gt;&lt;wsp:rsid wsp:val=&quot;00894FEF&quot;/&gt;&lt;wsp:rsid wsp:val=&quot;008950EC&quot;/&gt;&lt;wsp:rsid wsp:val=&quot;00895243&quot;/&gt;&lt;wsp:rsid wsp:val=&quot;008953FF&quot;/&gt;&lt;wsp:rsid wsp:val=&quot;00895A0C&quot;/&gt;&lt;wsp:rsid wsp:val=&quot;008960B3&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245&quot;/&gt;&lt;wsp:rsid wsp:val=&quot;008B130E&quot;/&gt;&lt;wsp:rsid wsp:val=&quot;008B1651&quot;/&gt;&lt;wsp:rsid wsp:val=&quot;008B175A&quot;/&gt;&lt;wsp:rsid wsp:val=&quot;008B1B08&quot;/&gt;&lt;wsp:rsid wsp:val=&quot;008B1C8C&quot;/&gt;&lt;wsp:rsid wsp:val=&quot;008B1E55&quot;/&gt;&lt;wsp:rsid wsp:val=&quot;008B1EFF&quot;/&gt;&lt;wsp:rsid wsp:val=&quot;008B20E5&quot;/&gt;&lt;wsp:rsid wsp:val=&quot;008B21F5&quot;/&gt;&lt;wsp:rsid wsp:val=&quot;008B251D&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60E9&quot;/&gt;&lt;wsp:rsid wsp:val=&quot;008B60ED&quot;/&gt;&lt;wsp:rsid wsp:val=&quot;008B614C&quot;/&gt;&lt;wsp:rsid wsp:val=&quot;008B6E5C&quot;/&gt;&lt;wsp:rsid wsp:val=&quot;008B739E&quot;/&gt;&lt;wsp:rsid wsp:val=&quot;008B766A&quot;/&gt;&lt;wsp:rsid wsp:val=&quot;008B7A0E&quot;/&gt;&lt;wsp:rsid wsp:val=&quot;008B7BD4&quot;/&gt;&lt;wsp:rsid wsp:val=&quot;008B7E5B&quot;/&gt;&lt;wsp:rsid wsp:val=&quot;008B7F66&quot;/&gt;&lt;wsp:rsid wsp:val=&quot;008C022D&quot;/&gt;&lt;wsp:rsid wsp:val=&quot;008C0431&quot;/&gt;&lt;wsp:rsid wsp:val=&quot;008C0D78&quot;/&gt;&lt;wsp:rsid wsp:val=&quot;008C1ABE&quot;/&gt;&lt;wsp:rsid wsp:val=&quot;008C2426&quot;/&gt;&lt;wsp:rsid wsp:val=&quot;008C2453&quot;/&gt;&lt;wsp:rsid wsp:val=&quot;008C2608&quot;/&gt;&lt;wsp:rsid wsp:val=&quot;008C265E&quot;/&gt;&lt;wsp:rsid wsp:val=&quot;008C26B4&quot;/&gt;&lt;wsp:rsid wsp:val=&quot;008C28BA&quot;/&gt;&lt;wsp:rsid wsp:val=&quot;008C3240&quot;/&gt;&lt;wsp:rsid wsp:val=&quot;008C4188&quot;/&gt;&lt;wsp:rsid wsp:val=&quot;008C49D5&quot;/&gt;&lt;wsp:rsid wsp:val=&quot;008C4B47&quot;/&gt;&lt;wsp:rsid wsp:val=&quot;008C4DD1&quot;/&gt;&lt;wsp:rsid wsp:val=&quot;008C59D5&quot;/&gt;&lt;wsp:rsid wsp:val=&quot;008C5B10&quot;/&gt;&lt;wsp:rsid wsp:val=&quot;008C6276&quot;/&gt;&lt;wsp:rsid wsp:val=&quot;008C6337&quot;/&gt;&lt;wsp:rsid wsp:val=&quot;008C6345&quot;/&gt;&lt;wsp:rsid wsp:val=&quot;008C65A7&quot;/&gt;&lt;wsp:rsid wsp:val=&quot;008C6C7A&quot;/&gt;&lt;wsp:rsid wsp:val=&quot;008C6F4F&quot;/&gt;&lt;wsp:rsid wsp:val=&quot;008C74CC&quot;/&gt;&lt;wsp:rsid wsp:val=&quot;008C74F9&quot;/&gt;&lt;wsp:rsid wsp:val=&quot;008C75BB&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9D&quot;/&gt;&lt;wsp:rsid wsp:val=&quot;008D1D2C&quot;/&gt;&lt;wsp:rsid wsp:val=&quot;008D1E23&quot;/&gt;&lt;wsp:rsid wsp:val=&quot;008D2461&quot;/&gt;&lt;wsp:rsid wsp:val=&quot;008D2D60&quot;/&gt;&lt;wsp:rsid wsp:val=&quot;008D3208&quot;/&gt;&lt;wsp:rsid wsp:val=&quot;008D382D&quot;/&gt;&lt;wsp:rsid wsp:val=&quot;008D3E0C&quot;/&gt;&lt;wsp:rsid wsp:val=&quot;008D3F21&quot;/&gt;&lt;wsp:rsid wsp:val=&quot;008D40FF&quot;/&gt;&lt;wsp:rsid wsp:val=&quot;008D41F1&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F90&quot;/&gt;&lt;wsp:rsid wsp:val=&quot;008D72A4&quot;/&gt;&lt;wsp:rsid wsp:val=&quot;008D7378&quot;/&gt;&lt;wsp:rsid wsp:val=&quot;008D7554&quot;/&gt;&lt;wsp:rsid wsp:val=&quot;008D7615&quot;/&gt;&lt;wsp:rsid wsp:val=&quot;008D76A0&quot;/&gt;&lt;wsp:rsid wsp:val=&quot;008D78C3&quot;/&gt;&lt;wsp:rsid wsp:val=&quot;008D7ACD&quot;/&gt;&lt;wsp:rsid wsp:val=&quot;008D7BB4&quot;/&gt;&lt;wsp:rsid wsp:val=&quot;008D7DEB&quot;/&gt;&lt;wsp:rsid wsp:val=&quot;008E037E&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791&quot;/&gt;&lt;wsp:rsid wsp:val=&quot;008F0D2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6150&quot;/&gt;&lt;wsp:rsid wsp:val=&quot;008F6188&quot;/&gt;&lt;wsp:rsid wsp:val=&quot;008F6649&quot;/&gt;&lt;wsp:rsid wsp:val=&quot;008F6BB4&quot;/&gt;&lt;wsp:rsid wsp:val=&quot;008F6CD1&quot;/&gt;&lt;wsp:rsid wsp:val=&quot;008F7069&quot;/&gt;&lt;wsp:rsid wsp:val=&quot;008F74EA&quot;/&gt;&lt;wsp:rsid wsp:val=&quot;008F74ED&quot;/&gt;&lt;wsp:rsid wsp:val=&quot;008F7BD6&quot;/&gt;&lt;wsp:rsid wsp:val=&quot;008F7CEF&quot;/&gt;&lt;wsp:rsid wsp:val=&quot;009000FD&quot;/&gt;&lt;wsp:rsid wsp:val=&quot;00900C62&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7E4&quot;/&gt;&lt;wsp:rsid wsp:val=&quot;00902997&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6100&quot;/&gt;&lt;wsp:rsid wsp:val=&quot;009061A5&quot;/&gt;&lt;wsp:rsid wsp:val=&quot;009067B8&quot;/&gt;&lt;wsp:rsid wsp:val=&quot;00906EED&quot;/&gt;&lt;wsp:rsid wsp:val=&quot;00907071&quot;/&gt;&lt;wsp:rsid wsp:val=&quot;0090715C&quot;/&gt;&lt;wsp:rsid wsp:val=&quot;009108A7&quot;/&gt;&lt;wsp:rsid wsp:val=&quot;00910E0D&quot;/&gt;&lt;wsp:rsid wsp:val=&quot;00910ED6&quot;/&gt;&lt;wsp:rsid wsp:val=&quot;00911E1A&quot;/&gt;&lt;wsp:rsid wsp:val=&quot;009121EF&quot;/&gt;&lt;wsp:rsid wsp:val=&quot;009123B9&quot;/&gt;&lt;wsp:rsid wsp:val=&quot;00912531&quot;/&gt;&lt;wsp:rsid wsp:val=&quot;009138F9&quot;/&gt;&lt;wsp:rsid wsp:val=&quot;00913F4C&quot;/&gt;&lt;wsp:rsid wsp:val=&quot;00913F9C&quot;/&gt;&lt;wsp:rsid wsp:val=&quot;0091404B&quot;/&gt;&lt;wsp:rsid wsp:val=&quot;0091423A&quot;/&gt;&lt;wsp:rsid wsp:val=&quot;00914A5D&quot;/&gt;&lt;wsp:rsid wsp:val=&quot;00914B18&quot;/&gt;&lt;wsp:rsid wsp:val=&quot;00914F86&quot;/&gt;&lt;wsp:rsid wsp:val=&quot;00915032&quot;/&gt;&lt;wsp:rsid wsp:val=&quot;0091537E&quot;/&gt;&lt;wsp:rsid wsp:val=&quot;009154BD&quot;/&gt;&lt;wsp:rsid wsp:val=&quot;009154CF&quot;/&gt;&lt;wsp:rsid wsp:val=&quot;00915AB4&quot;/&gt;&lt;wsp:rsid wsp:val=&quot;00915F97&quot;/&gt;&lt;wsp:rsid wsp:val=&quot;0091610F&quot;/&gt;&lt;wsp:rsid wsp:val=&quot;009161BA&quot;/&gt;&lt;wsp:rsid wsp:val=&quot;00916827&quot;/&gt;&lt;wsp:rsid wsp:val=&quot;00920FE4&quot;/&gt;&lt;wsp:rsid wsp:val=&quot;00921140&quot;/&gt;&lt;wsp:rsid wsp:val=&quot;0092169A&quot;/&gt;&lt;wsp:rsid wsp:val=&quot;009216BF&quot;/&gt;&lt;wsp:rsid wsp:val=&quot;009218D2&quot;/&gt;&lt;wsp:rsid wsp:val=&quot;009219A7&quot;/&gt;&lt;wsp:rsid wsp:val=&quot;00921A74&quot;/&gt;&lt;wsp:rsid wsp:val=&quot;00921BB1&quot;/&gt;&lt;wsp:rsid wsp:val=&quot;00921C9F&quot;/&gt;&lt;wsp:rsid wsp:val=&quot;00921ED5&quot;/&gt;&lt;wsp:rsid wsp:val=&quot;00921FA1&quot;/&gt;&lt;wsp:rsid wsp:val=&quot;00922106&quot;/&gt;&lt;wsp:rsid wsp:val=&quot;009225B6&quot;/&gt;&lt;wsp:rsid wsp:val=&quot;0092286C&quot;/&gt;&lt;wsp:rsid wsp:val=&quot;00922C09&quot;/&gt;&lt;wsp:rsid wsp:val=&quot;00923151&quot;/&gt;&lt;wsp:rsid wsp:val=&quot;00923560&quot;/&gt;&lt;wsp:rsid wsp:val=&quot;00923883&quot;/&gt;&lt;wsp:rsid wsp:val=&quot;00923ABA&quot;/&gt;&lt;wsp:rsid wsp:val=&quot;00923EB5&quot;/&gt;&lt;wsp:rsid wsp:val=&quot;00923F1B&quot;/&gt;&lt;wsp:rsid wsp:val=&quot;00924108&quot;/&gt;&lt;wsp:rsid wsp:val=&quot;0092423D&quot;/&gt;&lt;wsp:rsid wsp:val=&quot;0092434B&quot;/&gt;&lt;wsp:rsid wsp:val=&quot;009247D8&quot;/&gt;&lt;wsp:rsid wsp:val=&quot;00924A7F&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1196&quot;/&gt;&lt;wsp:rsid wsp:val=&quot;0093135E&quot;/&gt;&lt;wsp:rsid wsp:val=&quot;009313ED&quot;/&gt;&lt;wsp:rsid wsp:val=&quot;0093161F&quot;/&gt;&lt;wsp:rsid wsp:val=&quot;0093195D&quot;/&gt;&lt;wsp:rsid wsp:val=&quot;00932109&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3128&quot;/&gt;&lt;wsp:rsid wsp:val=&quot;0094335F&quot;/&gt;&lt;wsp:rsid wsp:val=&quot;00943D04&quot;/&gt;&lt;wsp:rsid wsp:val=&quot;00943D09&quot;/&gt;&lt;wsp:rsid wsp:val=&quot;009440F3&quot;/&gt;&lt;wsp:rsid wsp:val=&quot;00944202&quot;/&gt;&lt;wsp:rsid wsp:val=&quot;00944335&quot;/&gt;&lt;wsp:rsid wsp:val=&quot;00944710&quot;/&gt;&lt;wsp:rsid wsp:val=&quot;0094480B&quot;/&gt;&lt;wsp:rsid wsp:val=&quot;00944AF4&quot;/&gt;&lt;wsp:rsid wsp:val=&quot;00944D54&quot;/&gt;&lt;wsp:rsid wsp:val=&quot;0094564D&quot;/&gt;&lt;wsp:rsid wsp:val=&quot;00945E49&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769&quot;/&gt;&lt;wsp:rsid wsp:val=&quot;00956B4A&quot;/&gt;&lt;wsp:rsid wsp:val=&quot;00957060&quot;/&gt;&lt;wsp:rsid wsp:val=&quot;009572DC&quot;/&gt;&lt;wsp:rsid wsp:val=&quot;00957478&quot;/&gt;&lt;wsp:rsid wsp:val=&quot;00957487&quot;/&gt;&lt;wsp:rsid wsp:val=&quot;00957656&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FF&quot;/&gt;&lt;wsp:rsid wsp:val=&quot;0096292B&quot;/&gt;&lt;wsp:rsid wsp:val=&quot;009629DE&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BA&quot;/&gt;&lt;wsp:rsid wsp:val=&quot;009739F8&quot;/&gt;&lt;wsp:rsid wsp:val=&quot;00973F29&quot;/&gt;&lt;wsp:rsid wsp:val=&quot;00974182&quot;/&gt;&lt;wsp:rsid wsp:val=&quot;009744FF&quot;/&gt;&lt;wsp:rsid wsp:val=&quot;00974520&quot;/&gt;&lt;wsp:rsid wsp:val=&quot;009746CB&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172B&quot;/&gt;&lt;wsp:rsid wsp:val=&quot;009817F9&quot;/&gt;&lt;wsp:rsid wsp:val=&quot;0098183B&quot;/&gt;&lt;wsp:rsid wsp:val=&quot;00981D4B&quot;/&gt;&lt;wsp:rsid wsp:val=&quot;009822AF&quot;/&gt;&lt;wsp:rsid wsp:val=&quot;009823A3&quot;/&gt;&lt;wsp:rsid wsp:val=&quot;00982AB4&quot;/&gt;&lt;wsp:rsid wsp:val=&quot;00982B3A&quot;/&gt;&lt;wsp:rsid wsp:val=&quot;00982E67&quot;/&gt;&lt;wsp:rsid wsp:val=&quot;00983061&quot;/&gt;&lt;wsp:rsid wsp:val=&quot;00983223&quot;/&gt;&lt;wsp:rsid wsp:val=&quot;009838CE&quot;/&gt;&lt;wsp:rsid wsp:val=&quot;00983C41&quot;/&gt;&lt;wsp:rsid wsp:val=&quot;00984206&quot;/&gt;&lt;wsp:rsid wsp:val=&quot;00984449&quot;/&gt;&lt;wsp:rsid wsp:val=&quot;00984E62&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2F3&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E5D&quot;/&gt;&lt;wsp:rsid wsp:val=&quot;009A3183&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127&quot;/&gt;&lt;wsp:rsid wsp:val=&quot;009A637B&quot;/&gt;&lt;wsp:rsid wsp:val=&quot;009A6456&quot;/&gt;&lt;wsp:rsid wsp:val=&quot;009A6513&quot;/&gt;&lt;wsp:rsid wsp:val=&quot;009A6770&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BB7&quot;/&gt;&lt;wsp:rsid wsp:val=&quot;009B7FFA&quot;/&gt;&lt;wsp:rsid wsp:val=&quot;009C00EF&quot;/&gt;&lt;wsp:rsid wsp:val=&quot;009C01D2&quot;/&gt;&lt;wsp:rsid wsp:val=&quot;009C080A&quot;/&gt;&lt;wsp:rsid wsp:val=&quot;009C098E&quot;/&gt;&lt;wsp:rsid wsp:val=&quot;009C0A96&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D12&quot;/&gt;&lt;wsp:rsid wsp:val=&quot;009C3D88&quot;/&gt;&lt;wsp:rsid wsp:val=&quot;009C40AD&quot;/&gt;&lt;wsp:rsid wsp:val=&quot;009C45A3&quot;/&gt;&lt;wsp:rsid wsp:val=&quot;009C4E6A&quot;/&gt;&lt;wsp:rsid wsp:val=&quot;009C4EF7&quot;/&gt;&lt;wsp:rsid wsp:val=&quot;009C520B&quot;/&gt;&lt;wsp:rsid wsp:val=&quot;009C52FB&quot;/&gt;&lt;wsp:rsid wsp:val=&quot;009C5538&quot;/&gt;&lt;wsp:rsid wsp:val=&quot;009C5785&quot;/&gt;&lt;wsp:rsid wsp:val=&quot;009C5874&quot;/&gt;&lt;wsp:rsid wsp:val=&quot;009C5BDA&quot;/&gt;&lt;wsp:rsid wsp:val=&quot;009C6768&quot;/&gt;&lt;wsp:rsid wsp:val=&quot;009C681F&quot;/&gt;&lt;wsp:rsid wsp:val=&quot;009C6894&quot;/&gt;&lt;wsp:rsid wsp:val=&quot;009C6B3B&quot;/&gt;&lt;wsp:rsid wsp:val=&quot;009C6B7B&quot;/&gt;&lt;wsp:rsid wsp:val=&quot;009C6CAA&quot;/&gt;&lt;wsp:rsid wsp:val=&quot;009C6E93&quot;/&gt;&lt;wsp:rsid wsp:val=&quot;009C7147&quot;/&gt;&lt;wsp:rsid wsp:val=&quot;009C7893&quot;/&gt;&lt;wsp:rsid wsp:val=&quot;009C7F47&quot;/&gt;&lt;wsp:rsid wsp:val=&quot;009C7FEB&quot;/&gt;&lt;wsp:rsid wsp:val=&quot;009D00B2&quot;/&gt;&lt;wsp:rsid wsp:val=&quot;009D0361&quot;/&gt;&lt;wsp:rsid wsp:val=&quot;009D0720&quot;/&gt;&lt;wsp:rsid wsp:val=&quot;009D079F&quot;/&gt;&lt;wsp:rsid wsp:val=&quot;009D0897&quot;/&gt;&lt;wsp:rsid wsp:val=&quot;009D09A8&quot;/&gt;&lt;wsp:rsid wsp:val=&quot;009D2118&quot;/&gt;&lt;wsp:rsid wsp:val=&quot;009D22EA&quot;/&gt;&lt;wsp:rsid wsp:val=&quot;009D264B&quot;/&gt;&lt;wsp:rsid wsp:val=&quot;009D280C&quot;/&gt;&lt;wsp:rsid wsp:val=&quot;009D2C43&quot;/&gt;&lt;wsp:rsid wsp:val=&quot;009D327E&quot;/&gt;&lt;wsp:rsid wsp:val=&quot;009D3C90&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3A5F&quot;/&gt;&lt;wsp:rsid wsp:val=&quot;009E457F&quot;/&gt;&lt;wsp:rsid wsp:val=&quot;009E5039&quot;/&gt;&lt;wsp:rsid wsp:val=&quot;009E532F&quot;/&gt;&lt;wsp:rsid wsp:val=&quot;009E5386&quot;/&gt;&lt;wsp:rsid wsp:val=&quot;009E53AA&quot;/&gt;&lt;wsp:rsid wsp:val=&quot;009E53D6&quot;/&gt;&lt;wsp:rsid wsp:val=&quot;009E5656&quot;/&gt;&lt;wsp:rsid wsp:val=&quot;009E5A6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05&quot;/&gt;&lt;wsp:rsid wsp:val=&quot;009F0C38&quot;/&gt;&lt;wsp:rsid wsp:val=&quot;009F0CD1&quot;/&gt;&lt;wsp:rsid wsp:val=&quot;009F1033&quot;/&gt;&lt;wsp:rsid wsp:val=&quot;009F187B&quot;/&gt;&lt;wsp:rsid wsp:val=&quot;009F1933&quot;/&gt;&lt;wsp:rsid wsp:val=&quot;009F2E7E&quot;/&gt;&lt;wsp:rsid wsp:val=&quot;009F3713&quot;/&gt;&lt;wsp:rsid wsp:val=&quot;009F3740&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267E&quot;/&gt;&lt;wsp:rsid wsp:val=&quot;00A02A7C&quot;/&gt;&lt;wsp:rsid wsp:val=&quot;00A02B26&quot;/&gt;&lt;wsp:rsid wsp:val=&quot;00A03255&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738B&quot;/&gt;&lt;wsp:rsid wsp:val=&quot;00A07654&quot;/&gt;&lt;wsp:rsid wsp:val=&quot;00A077DB&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D0&quot;/&gt;&lt;wsp:rsid wsp:val=&quot;00A14743&quot;/&gt;&lt;wsp:rsid wsp:val=&quot;00A14B5D&quot;/&gt;&lt;wsp:rsid wsp:val=&quot;00A152F7&quot;/&gt;&lt;wsp:rsid wsp:val=&quot;00A15521&quot;/&gt;&lt;wsp:rsid wsp:val=&quot;00A1562F&quot;/&gt;&lt;wsp:rsid wsp:val=&quot;00A157EC&quot;/&gt;&lt;wsp:rsid wsp:val=&quot;00A15800&quot;/&gt;&lt;wsp:rsid wsp:val=&quot;00A15ABD&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253&quot;/&gt;&lt;wsp:rsid wsp:val=&quot;00A2049C&quot;/&gt;&lt;wsp:rsid wsp:val=&quot;00A204ED&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6BE&quot;/&gt;&lt;wsp:rsid wsp:val=&quot;00A22D9C&quot;/&gt;&lt;wsp:rsid wsp:val=&quot;00A23921&quot;/&gt;&lt;wsp:rsid wsp:val=&quot;00A23DD8&quot;/&gt;&lt;wsp:rsid wsp:val=&quot;00A24079&quot;/&gt;&lt;wsp:rsid wsp:val=&quot;00A24150&quot;/&gt;&lt;wsp:rsid wsp:val=&quot;00A24701&quot;/&gt;&lt;wsp:rsid wsp:val=&quot;00A2470A&quot;/&gt;&lt;wsp:rsid wsp:val=&quot;00A2481C&quot;/&gt;&lt;wsp:rsid wsp:val=&quot;00A24CCF&quot;/&gt;&lt;wsp:rsid wsp:val=&quot;00A24D81&quot;/&gt;&lt;wsp:rsid wsp:val=&quot;00A25155&quot;/&gt;&lt;wsp:rsid wsp:val=&quot;00A2583E&quot;/&gt;&lt;wsp:rsid wsp:val=&quot;00A25A28&quot;/&gt;&lt;wsp:rsid wsp:val=&quot;00A25F8A&quot;/&gt;&lt;wsp:rsid wsp:val=&quot;00A261E4&quot;/&gt;&lt;wsp:rsid wsp:val=&quot;00A26883&quot;/&gt;&lt;wsp:rsid wsp:val=&quot;00A26CF7&quot;/&gt;&lt;wsp:rsid wsp:val=&quot;00A26D60&quot;/&gt;&lt;wsp:rsid wsp:val=&quot;00A26EE0&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D0&quot;/&gt;&lt;wsp:rsid wsp:val=&quot;00A351D0&quot;/&gt;&lt;wsp:rsid wsp:val=&quot;00A35735&quot;/&gt;&lt;wsp:rsid wsp:val=&quot;00A35A0B&quot;/&gt;&lt;wsp:rsid wsp:val=&quot;00A362CB&quot;/&gt;&lt;wsp:rsid wsp:val=&quot;00A36694&quot;/&gt;&lt;wsp:rsid wsp:val=&quot;00A36D80&quot;/&gt;&lt;wsp:rsid wsp:val=&quot;00A36DC8&quot;/&gt;&lt;wsp:rsid wsp:val=&quot;00A36F1E&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0AB&quot;/&gt;&lt;wsp:rsid wsp:val=&quot;00A4339C&quot;/&gt;&lt;wsp:rsid wsp:val=&quot;00A43666&quot;/&gt;&lt;wsp:rsid wsp:val=&quot;00A43A47&quot;/&gt;&lt;wsp:rsid wsp:val=&quot;00A43B7C&quot;/&gt;&lt;wsp:rsid wsp:val=&quot;00A43E26&quot;/&gt;&lt;wsp:rsid wsp:val=&quot;00A44882&quot;/&gt;&lt;wsp:rsid wsp:val=&quot;00A44AA5&quot;/&gt;&lt;wsp:rsid wsp:val=&quot;00A44B72&quot;/&gt;&lt;wsp:rsid wsp:val=&quot;00A44E28&quot;/&gt;&lt;wsp:rsid wsp:val=&quot;00A4570E&quot;/&gt;&lt;wsp:rsid wsp:val=&quot;00A45A3B&quot;/&gt;&lt;wsp:rsid wsp:val=&quot;00A45B1A&quot;/&gt;&lt;wsp:rsid wsp:val=&quot;00A46FAD&quot;/&gt;&lt;wsp:rsid wsp:val=&quot;00A470ED&quot;/&gt;&lt;wsp:rsid wsp:val=&quot;00A47218&quot;/&gt;&lt;wsp:rsid wsp:val=&quot;00A47391&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11FB&quot;/&gt;&lt;wsp:rsid wsp:val=&quot;00A514EB&quot;/&gt;&lt;wsp:rsid wsp:val=&quot;00A51BC1&quot;/&gt;&lt;wsp:rsid wsp:val=&quot;00A521E0&quot;/&gt;&lt;wsp:rsid wsp:val=&quot;00A52B0A&quot;/&gt;&lt;wsp:rsid wsp:val=&quot;00A52C94&quot;/&gt;&lt;wsp:rsid wsp:val=&quot;00A52D1E&quot;/&gt;&lt;wsp:rsid wsp:val=&quot;00A54492&quot;/&gt;&lt;wsp:rsid wsp:val=&quot;00A544BF&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4E5&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3&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354&quot;/&gt;&lt;wsp:rsid wsp:val=&quot;00A65589&quot;/&gt;&lt;wsp:rsid wsp:val=&quot;00A657CF&quot;/&gt;&lt;wsp:rsid wsp:val=&quot;00A65BE3&quot;/&gt;&lt;wsp:rsid wsp:val=&quot;00A65FBF&quot;/&gt;&lt;wsp:rsid wsp:val=&quot;00A66089&quot;/&gt;&lt;wsp:rsid wsp:val=&quot;00A6681D&quot;/&gt;&lt;wsp:rsid wsp:val=&quot;00A66A5A&quot;/&gt;&lt;wsp:rsid wsp:val=&quot;00A6736A&quot;/&gt;&lt;wsp:rsid wsp:val=&quot;00A677C1&quot;/&gt;&lt;wsp:rsid wsp:val=&quot;00A67A8E&quot;/&gt;&lt;wsp:rsid wsp:val=&quot;00A67AC6&quot;/&gt;&lt;wsp:rsid wsp:val=&quot;00A67AFD&quot;/&gt;&lt;wsp:rsid wsp:val=&quot;00A67EF1&quot;/&gt;&lt;wsp:rsid wsp:val=&quot;00A7001C&quot;/&gt;&lt;wsp:rsid wsp:val=&quot;00A70A35&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212&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1AD&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E2&quot;/&gt;&lt;wsp:rsid wsp:val=&quot;00A85FFF&quot;/&gt;&lt;wsp:rsid wsp:val=&quot;00A8665A&quot;/&gt;&lt;wsp:rsid wsp:val=&quot;00A869B4&quot;/&gt;&lt;wsp:rsid wsp:val=&quot;00A86ACD&quot;/&gt;&lt;wsp:rsid wsp:val=&quot;00A86AE7&quot;/&gt;&lt;wsp:rsid wsp:val=&quot;00A86D23&quot;/&gt;&lt;wsp:rsid wsp:val=&quot;00A86FEF&quot;/&gt;&lt;wsp:rsid wsp:val=&quot;00A87482&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70&quot;/&gt;&lt;wsp:rsid wsp:val=&quot;00A9505F&quot;/&gt;&lt;wsp:rsid wsp:val=&quot;00A9526D&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550&quot;/&gt;&lt;wsp:rsid wsp:val=&quot;00AA0ABC&quot;/&gt;&lt;wsp:rsid wsp:val=&quot;00AA1250&quot;/&gt;&lt;wsp:rsid wsp:val=&quot;00AA158B&quot;/&gt;&lt;wsp:rsid wsp:val=&quot;00AA1D12&quot;/&gt;&lt;wsp:rsid wsp:val=&quot;00AA1DD6&quot;/&gt;&lt;wsp:rsid wsp:val=&quot;00AA1EEC&quot;/&gt;&lt;wsp:rsid wsp:val=&quot;00AA210C&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B68&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3BA&quot;/&gt;&lt;wsp:rsid wsp:val=&quot;00AB57AD&quot;/&gt;&lt;wsp:rsid wsp:val=&quot;00AB583A&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0E4B&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64F&quot;/&gt;&lt;wsp:rsid wsp:val=&quot;00AD0EAA&quot;/&gt;&lt;wsp:rsid wsp:val=&quot;00AD12BD&quot;/&gt;&lt;wsp:rsid wsp:val=&quot;00AD13B2&quot;/&gt;&lt;wsp:rsid wsp:val=&quot;00AD163D&quot;/&gt;&lt;wsp:rsid wsp:val=&quot;00AD1B19&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2F7F&quot;/&gt;&lt;wsp:rsid wsp:val=&quot;00AD3042&quot;/&gt;&lt;wsp:rsid wsp:val=&quot;00AD3047&quot;/&gt;&lt;wsp:rsid wsp:val=&quot;00AD33C3&quot;/&gt;&lt;wsp:rsid wsp:val=&quot;00AD34A1&quot;/&gt;&lt;wsp:rsid wsp:val=&quot;00AD3BEC&quot;/&gt;&lt;wsp:rsid wsp:val=&quot;00AD48F9&quot;/&gt;&lt;wsp:rsid wsp:val=&quot;00AD514B&quot;/&gt;&lt;wsp:rsid wsp:val=&quot;00AD5542&quot;/&gt;&lt;wsp:rsid wsp:val=&quot;00AD567D&quot;/&gt;&lt;wsp:rsid wsp:val=&quot;00AD5930&quot;/&gt;&lt;wsp:rsid wsp:val=&quot;00AD5B1B&quot;/&gt;&lt;wsp:rsid wsp:val=&quot;00AD5F5A&quot;/&gt;&lt;wsp:rsid wsp:val=&quot;00AD6C7F&quot;/&gt;&lt;wsp:rsid wsp:val=&quot;00AD70C9&quot;/&gt;&lt;wsp:rsid wsp:val=&quot;00AD732B&quot;/&gt;&lt;wsp:rsid wsp:val=&quot;00AD75A6&quot;/&gt;&lt;wsp:rsid wsp:val=&quot;00AD7927&quot;/&gt;&lt;wsp:rsid wsp:val=&quot;00AD7B75&quot;/&gt;&lt;wsp:rsid wsp:val=&quot;00AD7CD8&quot;/&gt;&lt;wsp:rsid wsp:val=&quot;00AE075A&quot;/&gt;&lt;wsp:rsid wsp:val=&quot;00AE0794&quot;/&gt;&lt;wsp:rsid wsp:val=&quot;00AE0D23&quot;/&gt;&lt;wsp:rsid wsp:val=&quot;00AE0E9E&quot;/&gt;&lt;wsp:rsid wsp:val=&quot;00AE1418&quot;/&gt;&lt;wsp:rsid wsp:val=&quot;00AE14B7&quot;/&gt;&lt;wsp:rsid wsp:val=&quot;00AE171A&quot;/&gt;&lt;wsp:rsid wsp:val=&quot;00AE186D&quot;/&gt;&lt;wsp:rsid wsp:val=&quot;00AE1C33&quot;/&gt;&lt;wsp:rsid wsp:val=&quot;00AE2205&quot;/&gt;&lt;wsp:rsid wsp:val=&quot;00AE232B&quot;/&gt;&lt;wsp:rsid wsp:val=&quot;00AE29B5&quot;/&gt;&lt;wsp:rsid wsp:val=&quot;00AE2BFE&quot;/&gt;&lt;wsp:rsid wsp:val=&quot;00AE3004&quot;/&gt;&lt;wsp:rsid wsp:val=&quot;00AE31BA&quot;/&gt;&lt;wsp:rsid wsp:val=&quot;00AE32B3&quot;/&gt;&lt;wsp:rsid wsp:val=&quot;00AE34B9&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4F45&quot;/&gt;&lt;wsp:rsid wsp:val=&quot;00AE552C&quot;/&gt;&lt;wsp:rsid wsp:val=&quot;00AE567B&quot;/&gt;&lt;wsp:rsid wsp:val=&quot;00AE5749&quot;/&gt;&lt;wsp:rsid wsp:val=&quot;00AE5E95&quot;/&gt;&lt;wsp:rsid wsp:val=&quot;00AE6271&quot;/&gt;&lt;wsp:rsid wsp:val=&quot;00AE62C7&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992&quot;/&gt;&lt;wsp:rsid wsp:val=&quot;00AE7E0E&quot;/&gt;&lt;wsp:rsid wsp:val=&quot;00AF0801&quot;/&gt;&lt;wsp:rsid wsp:val=&quot;00AF0C77&quot;/&gt;&lt;wsp:rsid wsp:val=&quot;00AF109F&quot;/&gt;&lt;wsp:rsid wsp:val=&quot;00AF13DC&quot;/&gt;&lt;wsp:rsid wsp:val=&quot;00AF1414&quot;/&gt;&lt;wsp:rsid wsp:val=&quot;00AF26BE&quot;/&gt;&lt;wsp:rsid wsp:val=&quot;00AF28B0&quot;/&gt;&lt;wsp:rsid wsp:val=&quot;00AF2D55&quot;/&gt;&lt;wsp:rsid wsp:val=&quot;00AF2DED&quot;/&gt;&lt;wsp:rsid wsp:val=&quot;00AF2E7C&quot;/&gt;&lt;wsp:rsid wsp:val=&quot;00AF377C&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49&quot;/&gt;&lt;wsp:rsid wsp:val=&quot;00AF5A90&quot;/&gt;&lt;wsp:rsid wsp:val=&quot;00AF5B9F&quot;/&gt;&lt;wsp:rsid wsp:val=&quot;00AF5E03&quot;/&gt;&lt;wsp:rsid wsp:val=&quot;00AF5F78&quot;/&gt;&lt;wsp:rsid wsp:val=&quot;00AF5FC2&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D26&quot;/&gt;&lt;wsp:rsid wsp:val=&quot;00B03E1C&quot;/&gt;&lt;wsp:rsid wsp:val=&quot;00B04D36&quot;/&gt;&lt;wsp:rsid wsp:val=&quot;00B04F11&quot;/&gt;&lt;wsp:rsid wsp:val=&quot;00B052E4&quot;/&gt;&lt;wsp:rsid wsp:val=&quot;00B054CE&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EE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CCB&quot;/&gt;&lt;wsp:rsid wsp:val=&quot;00B16E3A&quot;/&gt;&lt;wsp:rsid wsp:val=&quot;00B16F4E&quot;/&gt;&lt;wsp:rsid wsp:val=&quot;00B1736C&quot;/&gt;&lt;wsp:rsid wsp:val=&quot;00B175EA&quot;/&gt;&lt;wsp:rsid wsp:val=&quot;00B17744&quot;/&gt;&lt;wsp:rsid wsp:val=&quot;00B17853&quot;/&gt;&lt;wsp:rsid wsp:val=&quot;00B20057&quot;/&gt;&lt;wsp:rsid wsp:val=&quot;00B20075&quot;/&gt;&lt;wsp:rsid wsp:val=&quot;00B2043A&quot;/&gt;&lt;wsp:rsid wsp:val=&quot;00B206FB&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33A9&quot;/&gt;&lt;wsp:rsid wsp:val=&quot;00B239CC&quot;/&gt;&lt;wsp:rsid wsp:val=&quot;00B23A73&quot;/&gt;&lt;wsp:rsid wsp:val=&quot;00B24059&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D8A&quot;/&gt;&lt;wsp:rsid wsp:val=&quot;00B30F29&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4CFB&quot;/&gt;&lt;wsp:rsid wsp:val=&quot;00B3511C&quot;/&gt;&lt;wsp:rsid wsp:val=&quot;00B3539A&quot;/&gt;&lt;wsp:rsid wsp:val=&quot;00B35620&quot;/&gt;&lt;wsp:rsid wsp:val=&quot;00B35643&quot;/&gt;&lt;wsp:rsid wsp:val=&quot;00B35CB3&quot;/&gt;&lt;wsp:rsid wsp:val=&quot;00B35F8E&quot;/&gt;&lt;wsp:rsid wsp:val=&quot;00B36AB2&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B2&quot;/&gt;&lt;wsp:rsid wsp:val=&quot;00B40BF1&quot;/&gt;&lt;wsp:rsid wsp:val=&quot;00B40D73&quot;/&gt;&lt;wsp:rsid wsp:val=&quot;00B411A3&quot;/&gt;&lt;wsp:rsid wsp:val=&quot;00B412CB&quot;/&gt;&lt;wsp:rsid wsp:val=&quot;00B41351&quot;/&gt;&lt;wsp:rsid wsp:val=&quot;00B415EF&quot;/&gt;&lt;wsp:rsid wsp:val=&quot;00B41B34&quot;/&gt;&lt;wsp:rsid wsp:val=&quot;00B41C34&quot;/&gt;&lt;wsp:rsid wsp:val=&quot;00B427E4&quot;/&gt;&lt;wsp:rsid wsp:val=&quot;00B42879&quot;/&gt;&lt;wsp:rsid wsp:val=&quot;00B428F3&quot;/&gt;&lt;wsp:rsid wsp:val=&quot;00B42B9A&quot;/&gt;&lt;wsp:rsid wsp:val=&quot;00B42C35&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1BC&quot;/&gt;&lt;wsp:rsid wsp:val=&quot;00B443C5&quot;/&gt;&lt;wsp:rsid wsp:val=&quot;00B4472F&quot;/&gt;&lt;wsp:rsid wsp:val=&quot;00B4485B&quot;/&gt;&lt;wsp:rsid wsp:val=&quot;00B45029&quot;/&gt;&lt;wsp:rsid wsp:val=&quot;00B45878&quot;/&gt;&lt;wsp:rsid wsp:val=&quot;00B45A61&quot;/&gt;&lt;wsp:rsid wsp:val=&quot;00B460AA&quot;/&gt;&lt;wsp:rsid wsp:val=&quot;00B462D6&quot;/&gt;&lt;wsp:rsid wsp:val=&quot;00B46BBB&quot;/&gt;&lt;wsp:rsid wsp:val=&quot;00B46F57&quot;/&gt;&lt;wsp:rsid wsp:val=&quot;00B47784&quot;/&gt;&lt;wsp:rsid wsp:val=&quot;00B4783F&quot;/&gt;&lt;wsp:rsid wsp:val=&quot;00B47CEF&quot;/&gt;&lt;wsp:rsid wsp:val=&quot;00B47DDC&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559&quot;/&gt;&lt;wsp:rsid wsp:val=&quot;00B52646&quot;/&gt;&lt;wsp:rsid wsp:val=&quot;00B529F2&quot;/&gt;&lt;wsp:rsid wsp:val=&quot;00B52AAD&quot;/&gt;&lt;wsp:rsid wsp:val=&quot;00B530BA&quot;/&gt;&lt;wsp:rsid wsp:val=&quot;00B531B2&quot;/&gt;&lt;wsp:rsid wsp:val=&quot;00B53630&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A18&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52B0&quot;/&gt;&lt;wsp:rsid wsp:val=&quot;00B657B5&quot;/&gt;&lt;wsp:rsid wsp:val=&quot;00B65D1C&quot;/&gt;&lt;wsp:rsid wsp:val=&quot;00B65E9D&quot;/&gt;&lt;wsp:rsid wsp:val=&quot;00B660F5&quot;/&gt;&lt;wsp:rsid wsp:val=&quot;00B664EC&quot;/&gt;&lt;wsp:rsid wsp:val=&quot;00B66801&quot;/&gt;&lt;wsp:rsid wsp:val=&quot;00B672F3&quot;/&gt;&lt;wsp:rsid wsp:val=&quot;00B6796C&quot;/&gt;&lt;wsp:rsid wsp:val=&quot;00B67B2B&quot;/&gt;&lt;wsp:rsid wsp:val=&quot;00B67E89&quot;/&gt;&lt;wsp:rsid wsp:val=&quot;00B70333&quot;/&gt;&lt;wsp:rsid wsp:val=&quot;00B70A49&quot;/&gt;&lt;wsp:rsid wsp:val=&quot;00B70B3D&quot;/&gt;&lt;wsp:rsid wsp:val=&quot;00B70DDA&quot;/&gt;&lt;wsp:rsid wsp:val=&quot;00B70EDB&quot;/&gt;&lt;wsp:rsid wsp:val=&quot;00B71A5D&quot;/&gt;&lt;wsp:rsid wsp:val=&quot;00B72184&quot;/&gt;&lt;wsp:rsid wsp:val=&quot;00B7273B&quot;/&gt;&lt;wsp:rsid wsp:val=&quot;00B727B8&quot;/&gt;&lt;wsp:rsid wsp:val=&quot;00B72964&quot;/&gt;&lt;wsp:rsid wsp:val=&quot;00B73259&quot;/&gt;&lt;wsp:rsid wsp:val=&quot;00B73453&quot;/&gt;&lt;wsp:rsid wsp:val=&quot;00B737C7&quot;/&gt;&lt;wsp:rsid wsp:val=&quot;00B73801&quot;/&gt;&lt;wsp:rsid wsp:val=&quot;00B73B68&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36B&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B55&quot;/&gt;&lt;wsp:rsid wsp:val=&quot;00B93C36&quot;/&gt;&lt;wsp:rsid wsp:val=&quot;00B94054&quot;/&gt;&lt;wsp:rsid wsp:val=&quot;00B94253&quot;/&gt;&lt;wsp:rsid wsp:val=&quot;00B9436E&quot;/&gt;&lt;wsp:rsid wsp:val=&quot;00B94506&quot;/&gt;&lt;wsp:rsid wsp:val=&quot;00B94D3F&quot;/&gt;&lt;wsp:rsid wsp:val=&quot;00B950E8&quot;/&gt;&lt;wsp:rsid wsp:val=&quot;00B95242&quot;/&gt;&lt;wsp:rsid wsp:val=&quot;00B95305&quot;/&gt;&lt;wsp:rsid wsp:val=&quot;00B954FC&quot;/&gt;&lt;wsp:rsid wsp:val=&quot;00B9561D&quot;/&gt;&lt;wsp:rsid wsp:val=&quot;00B958BA&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C97&quot;/&gt;&lt;wsp:rsid wsp:val=&quot;00BA5EFB&quot;/&gt;&lt;wsp:rsid wsp:val=&quot;00BA6282&quot;/&gt;&lt;wsp:rsid wsp:val=&quot;00BA659A&quot;/&gt;&lt;wsp:rsid wsp:val=&quot;00BA68C1&quot;/&gt;&lt;wsp:rsid wsp:val=&quot;00BA6CFD&quot;/&gt;&lt;wsp:rsid wsp:val=&quot;00BA7339&quot;/&gt;&lt;wsp:rsid wsp:val=&quot;00BA73C4&quot;/&gt;&lt;wsp:rsid wsp:val=&quot;00BA7423&quot;/&gt;&lt;wsp:rsid wsp:val=&quot;00BA7541&quot;/&gt;&lt;wsp:rsid wsp:val=&quot;00BA7688&quot;/&gt;&lt;wsp:rsid wsp:val=&quot;00BA7E99&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966&quot;/&gt;&lt;wsp:rsid wsp:val=&quot;00BB1B24&quot;/&gt;&lt;wsp:rsid wsp:val=&quot;00BB1C4F&quot;/&gt;&lt;wsp:rsid wsp:val=&quot;00BB1D50&quot;/&gt;&lt;wsp:rsid wsp:val=&quot;00BB225D&quot;/&gt;&lt;wsp:rsid wsp:val=&quot;00BB26CC&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5321&quot;/&gt;&lt;wsp:rsid wsp:val=&quot;00BB55E4&quot;/&gt;&lt;wsp:rsid wsp:val=&quot;00BB56F2&quot;/&gt;&lt;wsp:rsid wsp:val=&quot;00BB56F3&quot;/&gt;&lt;wsp:rsid wsp:val=&quot;00BB58A7&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DA3&quot;/&gt;&lt;wsp:rsid wsp:val=&quot;00BC16BF&quot;/&gt;&lt;wsp:rsid wsp:val=&quot;00BC17BC&quot;/&gt;&lt;wsp:rsid wsp:val=&quot;00BC18B2&quot;/&gt;&lt;wsp:rsid wsp:val=&quot;00BC1A03&quot;/&gt;&lt;wsp:rsid wsp:val=&quot;00BC1A99&quot;/&gt;&lt;wsp:rsid wsp:val=&quot;00BC1CDD&quot;/&gt;&lt;wsp:rsid wsp:val=&quot;00BC201A&quot;/&gt;&lt;wsp:rsid wsp:val=&quot;00BC2125&quot;/&gt;&lt;wsp:rsid wsp:val=&quot;00BC27E0&quot;/&gt;&lt;wsp:rsid wsp:val=&quot;00BC2BC7&quot;/&gt;&lt;wsp:rsid wsp:val=&quot;00BC2F45&quot;/&gt;&lt;wsp:rsid wsp:val=&quot;00BC321B&quot;/&gt;&lt;wsp:rsid wsp:val=&quot;00BC344E&quot;/&gt;&lt;wsp:rsid wsp:val=&quot;00BC38B8&quot;/&gt;&lt;wsp:rsid wsp:val=&quot;00BC3B16&quot;/&gt;&lt;wsp:rsid wsp:val=&quot;00BC3CF8&quot;/&gt;&lt;wsp:rsid wsp:val=&quot;00BC3FE8&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F10&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6A38&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EA0&quot;/&gt;&lt;wsp:rsid wsp:val=&quot;00BE403F&quot;/&gt;&lt;wsp:rsid wsp:val=&quot;00BE44A3&quot;/&gt;&lt;wsp:rsid wsp:val=&quot;00BE475F&quot;/&gt;&lt;wsp:rsid wsp:val=&quot;00BE5171&quot;/&gt;&lt;wsp:rsid wsp:val=&quot;00BE5519&quot;/&gt;&lt;wsp:rsid wsp:val=&quot;00BE57B1&quot;/&gt;&lt;wsp:rsid wsp:val=&quot;00BE5813&quot;/&gt;&lt;wsp:rsid wsp:val=&quot;00BE63D5&quot;/&gt;&lt;wsp:rsid wsp:val=&quot;00BE65B3&quot;/&gt;&lt;wsp:rsid wsp:val=&quot;00BE7501&quot;/&gt;&lt;wsp:rsid wsp:val=&quot;00BE7B27&quot;/&gt;&lt;wsp:rsid wsp:val=&quot;00BE7BF8&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72&quot;/&gt;&lt;wsp:rsid wsp:val=&quot;00BF2817&quot;/&gt;&lt;wsp:rsid wsp:val=&quot;00BF28A5&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879&quot;/&gt;&lt;wsp:rsid wsp:val=&quot;00BF6C19&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84F&quot;/&gt;&lt;wsp:rsid wsp:val=&quot;00C039B6&quot;/&gt;&lt;wsp:rsid wsp:val=&quot;00C03B7B&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6E05&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114F&quot;/&gt;&lt;wsp:rsid wsp:val=&quot;00C11183&quot;/&gt;&lt;wsp:rsid wsp:val=&quot;00C11197&quot;/&gt;&lt;wsp:rsid wsp:val=&quot;00C1120D&quot;/&gt;&lt;wsp:rsid wsp:val=&quot;00C11C33&quot;/&gt;&lt;wsp:rsid wsp:val=&quot;00C11C73&quot;/&gt;&lt;wsp:rsid wsp:val=&quot;00C11FE5&quot;/&gt;&lt;wsp:rsid wsp:val=&quot;00C11FF6&quot;/&gt;&lt;wsp:rsid wsp:val=&quot;00C1286D&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BE8&quot;/&gt;&lt;wsp:rsid wsp:val=&quot;00C15135&quot;/&gt;&lt;wsp:rsid wsp:val=&quot;00C15595&quot;/&gt;&lt;wsp:rsid wsp:val=&quot;00C1595F&quot;/&gt;&lt;wsp:rsid wsp:val=&quot;00C159ED&quot;/&gt;&lt;wsp:rsid wsp:val=&quot;00C1662C&quot;/&gt;&lt;wsp:rsid wsp:val=&quot;00C16B93&quot;/&gt;&lt;wsp:rsid wsp:val=&quot;00C16FCA&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B1D&quot;/&gt;&lt;wsp:rsid wsp:val=&quot;00C21C53&quot;/&gt;&lt;wsp:rsid wsp:val=&quot;00C222CF&quot;/&gt;&lt;wsp:rsid wsp:val=&quot;00C232DD&quot;/&gt;&lt;wsp:rsid wsp:val=&quot;00C23989&quot;/&gt;&lt;wsp:rsid wsp:val=&quot;00C23E92&quot;/&gt;&lt;wsp:rsid wsp:val=&quot;00C2423A&quot;/&gt;&lt;wsp:rsid wsp:val=&quot;00C24781&quot;/&gt;&lt;wsp:rsid wsp:val=&quot;00C24CA2&quot;/&gt;&lt;wsp:rsid wsp:val=&quot;00C24EE5&quot;/&gt;&lt;wsp:rsid wsp:val=&quot;00C24F74&quot;/&gt;&lt;wsp:rsid wsp:val=&quot;00C250CF&quot;/&gt;&lt;wsp:rsid wsp:val=&quot;00C2544D&quot;/&gt;&lt;wsp:rsid wsp:val=&quot;00C25B9D&quot;/&gt;&lt;wsp:rsid wsp:val=&quot;00C25D3A&quot;/&gt;&lt;wsp:rsid wsp:val=&quot;00C26181&quot;/&gt;&lt;wsp:rsid wsp:val=&quot;00C263AE&quot;/&gt;&lt;wsp:rsid wsp:val=&quot;00C26871&quot;/&gt;&lt;wsp:rsid wsp:val=&quot;00C2695A&quot;/&gt;&lt;wsp:rsid wsp:val=&quot;00C2716B&quot;/&gt;&lt;wsp:rsid wsp:val=&quot;00C274BE&quot;/&gt;&lt;wsp:rsid wsp:val=&quot;00C307FA&quot;/&gt;&lt;wsp:rsid wsp:val=&quot;00C30D3F&quot;/&gt;&lt;wsp:rsid wsp:val=&quot;00C30DAA&quot;/&gt;&lt;wsp:rsid wsp:val=&quot;00C30F1F&quot;/&gt;&lt;wsp:rsid wsp:val=&quot;00C30F8E&quot;/&gt;&lt;wsp:rsid wsp:val=&quot;00C30FB5&quot;/&gt;&lt;wsp:rsid wsp:val=&quot;00C30FB7&quot;/&gt;&lt;wsp:rsid wsp:val=&quot;00C31089&quot;/&gt;&lt;wsp:rsid wsp:val=&quot;00C311C9&quot;/&gt;&lt;wsp:rsid wsp:val=&quot;00C31206&quot;/&gt;&lt;wsp:rsid wsp:val=&quot;00C31237&quot;/&gt;&lt;wsp:rsid wsp:val=&quot;00C314DF&quot;/&gt;&lt;wsp:rsid wsp:val=&quot;00C3175A&quot;/&gt;&lt;wsp:rsid wsp:val=&quot;00C31895&quot;/&gt;&lt;wsp:rsid wsp:val=&quot;00C319A2&quot;/&gt;&lt;wsp:rsid wsp:val=&quot;00C31DDA&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B77&quot;/&gt;&lt;wsp:rsid wsp:val=&quot;00C35D4F&quot;/&gt;&lt;wsp:rsid wsp:val=&quot;00C36DAD&quot;/&gt;&lt;wsp:rsid wsp:val=&quot;00C37050&quot;/&gt;&lt;wsp:rsid wsp:val=&quot;00C37493&quot;/&gt;&lt;wsp:rsid wsp:val=&quot;00C37984&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5AC&quot;/&gt;&lt;wsp:rsid wsp:val=&quot;00C42784&quot;/&gt;&lt;wsp:rsid wsp:val=&quot;00C429E1&quot;/&gt;&lt;wsp:rsid wsp:val=&quot;00C42BA4&quot;/&gt;&lt;wsp:rsid wsp:val=&quot;00C43421&quot;/&gt;&lt;wsp:rsid wsp:val=&quot;00C439F0&quot;/&gt;&lt;wsp:rsid wsp:val=&quot;00C43CE7&quot;/&gt;&lt;wsp:rsid wsp:val=&quot;00C44189&quot;/&gt;&lt;wsp:rsid wsp:val=&quot;00C4464F&quot;/&gt;&lt;wsp:rsid wsp:val=&quot;00C447FB&quot;/&gt;&lt;wsp:rsid wsp:val=&quot;00C44962&quot;/&gt;&lt;wsp:rsid wsp:val=&quot;00C44ADA&quot;/&gt;&lt;wsp:rsid wsp:val=&quot;00C4522A&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C62&quot;/&gt;&lt;wsp:rsid wsp:val=&quot;00C55ADC&quot;/&gt;&lt;wsp:rsid wsp:val=&quot;00C55B02&quot;/&gt;&lt;wsp:rsid wsp:val=&quot;00C56282&quot;/&gt;&lt;wsp:rsid wsp:val=&quot;00C5638E&quot;/&gt;&lt;wsp:rsid wsp:val=&quot;00C56918&quot;/&gt;&lt;wsp:rsid wsp:val=&quot;00C569CA&quot;/&gt;&lt;wsp:rsid wsp:val=&quot;00C56A29&quot;/&gt;&lt;wsp:rsid wsp:val=&quot;00C5707E&quot;/&gt;&lt;wsp:rsid wsp:val=&quot;00C5718B&quot;/&gt;&lt;wsp:rsid wsp:val=&quot;00C57C29&quot;/&gt;&lt;wsp:rsid wsp:val=&quot;00C57CC6&quot;/&gt;&lt;wsp:rsid wsp:val=&quot;00C601EB&quot;/&gt;&lt;wsp:rsid wsp:val=&quot;00C60EC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68E&quot;/&gt;&lt;wsp:rsid wsp:val=&quot;00C64376&quot;/&gt;&lt;wsp:rsid wsp:val=&quot;00C64626&quot;/&gt;&lt;wsp:rsid wsp:val=&quot;00C646FA&quot;/&gt;&lt;wsp:rsid wsp:val=&quot;00C64849&quot;/&gt;&lt;wsp:rsid wsp:val=&quot;00C64EDC&quot;/&gt;&lt;wsp:rsid wsp:val=&quot;00C658B2&quot;/&gt;&lt;wsp:rsid wsp:val=&quot;00C659D7&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40D&quot;/&gt;&lt;wsp:rsid wsp:val=&quot;00C70B8C&quot;/&gt;&lt;wsp:rsid wsp:val=&quot;00C712FF&quot;/&gt;&lt;wsp:rsid wsp:val=&quot;00C71468&quot;/&gt;&lt;wsp:rsid wsp:val=&quot;00C723AF&quot;/&gt;&lt;wsp:rsid wsp:val=&quot;00C7251B&quot;/&gt;&lt;wsp:rsid wsp:val=&quot;00C72EF5&quot;/&gt;&lt;wsp:rsid wsp:val=&quot;00C73224&quot;/&gt;&lt;wsp:rsid wsp:val=&quot;00C732C5&quot;/&gt;&lt;wsp:rsid wsp:val=&quot;00C7357D&quot;/&gt;&lt;wsp:rsid wsp:val=&quot;00C740FD&quot;/&gt;&lt;wsp:rsid wsp:val=&quot;00C74157&quot;/&gt;&lt;wsp:rsid wsp:val=&quot;00C7448E&quot;/&gt;&lt;wsp:rsid wsp:val=&quot;00C74531&quot;/&gt;&lt;wsp:rsid wsp:val=&quot;00C748E2&quot;/&gt;&lt;wsp:rsid wsp:val=&quot;00C75004&quot;/&gt;&lt;wsp:rsid wsp:val=&quot;00C755BC&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816&quot;/&gt;&lt;wsp:rsid wsp:val=&quot;00C76A56&quot;/&gt;&lt;wsp:rsid wsp:val=&quot;00C76A6B&quot;/&gt;&lt;wsp:rsid wsp:val=&quot;00C7731D&quot;/&gt;&lt;wsp:rsid wsp:val=&quot;00C775EF&quot;/&gt;&lt;wsp:rsid wsp:val=&quot;00C7799E&quot;/&gt;&lt;wsp:rsid wsp:val=&quot;00C77DF7&quot;/&gt;&lt;wsp:rsid wsp:val=&quot;00C80547&quot;/&gt;&lt;wsp:rsid wsp:val=&quot;00C80FD1&quot;/&gt;&lt;wsp:rsid wsp:val=&quot;00C8123B&quot;/&gt;&lt;wsp:rsid wsp:val=&quot;00C8198E&quot;/&gt;&lt;wsp:rsid wsp:val=&quot;00C81B30&quot;/&gt;&lt;wsp:rsid wsp:val=&quot;00C82387&quot;/&gt;&lt;wsp:rsid wsp:val=&quot;00C8312D&quot;/&gt;&lt;wsp:rsid wsp:val=&quot;00C83E22&quot;/&gt;&lt;wsp:rsid wsp:val=&quot;00C842A1&quot;/&gt;&lt;wsp:rsid wsp:val=&quot;00C84C6D&quot;/&gt;&lt;wsp:rsid wsp:val=&quot;00C8511C&quot;/&gt;&lt;wsp:rsid wsp:val=&quot;00C85253&quot;/&gt;&lt;wsp:rsid wsp:val=&quot;00C8534D&quot;/&gt;&lt;wsp:rsid wsp:val=&quot;00C85519&quot;/&gt;&lt;wsp:rsid wsp:val=&quot;00C8624E&quot;/&gt;&lt;wsp:rsid wsp:val=&quot;00C86379&quot;/&gt;&lt;wsp:rsid wsp:val=&quot;00C864DB&quot;/&gt;&lt;wsp:rsid wsp:val=&quot;00C87014&quot;/&gt;&lt;wsp:rsid wsp:val=&quot;00C87183&quot;/&gt;&lt;wsp:rsid wsp:val=&quot;00C87304&quot;/&gt;&lt;wsp:rsid wsp:val=&quot;00C8781D&quot;/&gt;&lt;wsp:rsid wsp:val=&quot;00C901A9&quot;/&gt;&lt;wsp:rsid wsp:val=&quot;00C905AC&quot;/&gt;&lt;wsp:rsid wsp:val=&quot;00C90947&quot;/&gt;&lt;wsp:rsid wsp:val=&quot;00C90B43&quot;/&gt;&lt;wsp:rsid wsp:val=&quot;00C90B74&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10D&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4508&quot;/&gt;&lt;wsp:rsid wsp:val=&quot;00C945A6&quot;/&gt;&lt;wsp:rsid wsp:val=&quot;00C945EC&quot;/&gt;&lt;wsp:rsid wsp:val=&quot;00C94A44&quot;/&gt;&lt;wsp:rsid wsp:val=&quot;00C94C81&quot;/&gt;&lt;wsp:rsid wsp:val=&quot;00C94E45&quot;/&gt;&lt;wsp:rsid wsp:val=&quot;00C95300&quot;/&gt;&lt;wsp:rsid wsp:val=&quot;00C95548&quot;/&gt;&lt;wsp:rsid wsp:val=&quot;00C955AD&quot;/&gt;&lt;wsp:rsid wsp:val=&quot;00C95730&quot;/&gt;&lt;wsp:rsid wsp:val=&quot;00C95962&quot;/&gt;&lt;wsp:rsid wsp:val=&quot;00C95A8A&quot;/&gt;&lt;wsp:rsid wsp:val=&quot;00C95CCD&quot;/&gt;&lt;wsp:rsid wsp:val=&quot;00C95CD4&quot;/&gt;&lt;wsp:rsid wsp:val=&quot;00C96191&quot;/&gt;&lt;wsp:rsid wsp:val=&quot;00C96A19&quot;/&gt;&lt;wsp:rsid wsp:val=&quot;00C96FE0&quot;/&gt;&lt;wsp:rsid wsp:val=&quot;00C973E2&quot;/&gt;&lt;wsp:rsid wsp:val=&quot;00C975B2&quot;/&gt;&lt;wsp:rsid wsp:val=&quot;00C97AF1&quot;/&gt;&lt;wsp:rsid wsp:val=&quot;00C97C0B&quot;/&gt;&lt;wsp:rsid wsp:val=&quot;00C97F72&quot;/&gt;&lt;wsp:rsid wsp:val=&quot;00CA025F&quot;/&gt;&lt;wsp:rsid wsp:val=&quot;00CA03B6&quot;/&gt;&lt;wsp:rsid wsp:val=&quot;00CA09AA&quot;/&gt;&lt;wsp:rsid wsp:val=&quot;00CA0BAF&quot;/&gt;&lt;wsp:rsid wsp:val=&quot;00CA114D&quot;/&gt;&lt;wsp:rsid wsp:val=&quot;00CA1225&quot;/&gt;&lt;wsp:rsid wsp:val=&quot;00CA18D2&quot;/&gt;&lt;wsp:rsid wsp:val=&quot;00CA2919&quot;/&gt;&lt;wsp:rsid wsp:val=&quot;00CA2A7E&quot;/&gt;&lt;wsp:rsid wsp:val=&quot;00CA2B09&quot;/&gt;&lt;wsp:rsid wsp:val=&quot;00CA2C56&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44D&quot;/&gt;&lt;wsp:rsid wsp:val=&quot;00CA657E&quot;/&gt;&lt;wsp:rsid wsp:val=&quot;00CA73B2&quot;/&gt;&lt;wsp:rsid wsp:val=&quot;00CA74E8&quot;/&gt;&lt;wsp:rsid wsp:val=&quot;00CA765C&quot;/&gt;&lt;wsp:rsid wsp:val=&quot;00CA7EE9&quot;/&gt;&lt;wsp:rsid wsp:val=&quot;00CB016A&quot;/&gt;&lt;wsp:rsid wsp:val=&quot;00CB03DE&quot;/&gt;&lt;wsp:rsid wsp:val=&quot;00CB047F&quot;/&gt;&lt;wsp:rsid wsp:val=&quot;00CB0C2A&quot;/&gt;&lt;wsp:rsid wsp:val=&quot;00CB10EC&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108&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AC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AB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79D&quot;/&gt;&lt;wsp:rsid wsp:val=&quot;00CD1E6A&quot;/&gt;&lt;wsp:rsid wsp:val=&quot;00CD1E74&quot;/&gt;&lt;wsp:rsid wsp:val=&quot;00CD1F4A&quot;/&gt;&lt;wsp:rsid wsp:val=&quot;00CD223B&quot;/&gt;&lt;wsp:rsid wsp:val=&quot;00CD2585&quot;/&gt;&lt;wsp:rsid wsp:val=&quot;00CD25A6&quot;/&gt;&lt;wsp:rsid wsp:val=&quot;00CD283A&quot;/&gt;&lt;wsp:rsid wsp:val=&quot;00CD2B04&quot;/&gt;&lt;wsp:rsid wsp:val=&quot;00CD2C72&quot;/&gt;&lt;wsp:rsid wsp:val=&quot;00CD2EFD&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6BD&quot;/&gt;&lt;wsp:rsid wsp:val=&quot;00CE79BC&quot;/&gt;&lt;wsp:rsid wsp:val=&quot;00CE7E65&quot;/&gt;&lt;wsp:rsid wsp:val=&quot;00CF02AC&quot;/&gt;&lt;wsp:rsid wsp:val=&quot;00CF057C&quot;/&gt;&lt;wsp:rsid wsp:val=&quot;00CF06E6&quot;/&gt;&lt;wsp:rsid wsp:val=&quot;00CF0754&quot;/&gt;&lt;wsp:rsid wsp:val=&quot;00CF1328&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BF2&quot;/&gt;&lt;wsp:rsid wsp:val=&quot;00CF2FBF&quot;/&gt;&lt;wsp:rsid wsp:val=&quot;00CF33BA&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5D6&quot;/&gt;&lt;wsp:rsid wsp:val=&quot;00CF66DE&quot;/&gt;&lt;wsp:rsid wsp:val=&quot;00CF6848&quot;/&gt;&lt;wsp:rsid wsp:val=&quot;00CF6AF3&quot;/&gt;&lt;wsp:rsid wsp:val=&quot;00CF6C9A&quot;/&gt;&lt;wsp:rsid wsp:val=&quot;00CF6E82&quot;/&gt;&lt;wsp:rsid wsp:val=&quot;00CF6F64&quot;/&gt;&lt;wsp:rsid wsp:val=&quot;00CF6F70&quot;/&gt;&lt;wsp:rsid wsp:val=&quot;00CF7477&quot;/&gt;&lt;wsp:rsid wsp:val=&quot;00CF7CCF&quot;/&gt;&lt;wsp:rsid wsp:val=&quot;00CF7FC8&quot;/&gt;&lt;wsp:rsid wsp:val=&quot;00D00419&quot;/&gt;&lt;wsp:rsid wsp:val=&quot;00D00522&quot;/&gt;&lt;wsp:rsid wsp:val=&quot;00D00B22&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2C9&quot;/&gt;&lt;wsp:rsid wsp:val=&quot;00D03E71&quot;/&gt;&lt;wsp:rsid wsp:val=&quot;00D0407B&quot;/&gt;&lt;wsp:rsid wsp:val=&quot;00D046D4&quot;/&gt;&lt;wsp:rsid wsp:val=&quot;00D04FC8&quot;/&gt;&lt;wsp:rsid wsp:val=&quot;00D05393&quot;/&gt;&lt;wsp:rsid wsp:val=&quot;00D05962&quot;/&gt;&lt;wsp:rsid wsp:val=&quot;00D05A1A&quot;/&gt;&lt;wsp:rsid wsp:val=&quot;00D05FD4&quot;/&gt;&lt;wsp:rsid wsp:val=&quot;00D06088&quot;/&gt;&lt;wsp:rsid wsp:val=&quot;00D0675C&quot;/&gt;&lt;wsp:rsid wsp:val=&quot;00D06800&quot;/&gt;&lt;wsp:rsid wsp:val=&quot;00D06B22&quot;/&gt;&lt;wsp:rsid wsp:val=&quot;00D06C97&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6D85&quot;/&gt;&lt;wsp:rsid wsp:val=&quot;00D17490&quot;/&gt;&lt;wsp:rsid wsp:val=&quot;00D174E5&quot;/&gt;&lt;wsp:rsid wsp:val=&quot;00D17DBC&quot;/&gt;&lt;wsp:rsid wsp:val=&quot;00D17F37&quot;/&gt;&lt;wsp:rsid wsp:val=&quot;00D20171&quot;/&gt;&lt;wsp:rsid wsp:val=&quot;00D202D3&quot;/&gt;&lt;wsp:rsid wsp:val=&quot;00D20900&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D9C&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7DF2&quot;/&gt;&lt;wsp:rsid wsp:val=&quot;00D27F01&quot;/&gt;&lt;wsp:rsid wsp:val=&quot;00D305AC&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3FF&quot;/&gt;&lt;wsp:rsid wsp:val=&quot;00D35BE8&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1A6&quot;/&gt;&lt;wsp:rsid wsp:val=&quot;00D37C2D&quot;/&gt;&lt;wsp:rsid wsp:val=&quot;00D403D9&quot;/&gt;&lt;wsp:rsid wsp:val=&quot;00D404CE&quot;/&gt;&lt;wsp:rsid wsp:val=&quot;00D40E25&quot;/&gt;&lt;wsp:rsid wsp:val=&quot;00D40E78&quot;/&gt;&lt;wsp:rsid wsp:val=&quot;00D41009&quot;/&gt;&lt;wsp:rsid wsp:val=&quot;00D4155E&quot;/&gt;&lt;wsp:rsid wsp:val=&quot;00D41901&quot;/&gt;&lt;wsp:rsid wsp:val=&quot;00D41BD5&quot;/&gt;&lt;wsp:rsid wsp:val=&quot;00D41C77&quot;/&gt;&lt;wsp:rsid wsp:val=&quot;00D41CD0&quot;/&gt;&lt;wsp:rsid wsp:val=&quot;00D420DA&quot;/&gt;&lt;wsp:rsid wsp:val=&quot;00D421D9&quot;/&gt;&lt;wsp:rsid wsp:val=&quot;00D422E4&quot;/&gt;&lt;wsp:rsid wsp:val=&quot;00D42840&quot;/&gt;&lt;wsp:rsid wsp:val=&quot;00D429DA&quot;/&gt;&lt;wsp:rsid wsp:val=&quot;00D42B71&quot;/&gt;&lt;wsp:rsid wsp:val=&quot;00D42B88&quot;/&gt;&lt;wsp:rsid wsp:val=&quot;00D435FC&quot;/&gt;&lt;wsp:rsid wsp:val=&quot;00D43888&quot;/&gt;&lt;wsp:rsid wsp:val=&quot;00D43E85&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0B&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2F1&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552&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C8E&quot;/&gt;&lt;wsp:rsid wsp:val=&quot;00D56D65&quot;/&gt;&lt;wsp:rsid wsp:val=&quot;00D56E86&quot;/&gt;&lt;wsp:rsid wsp:val=&quot;00D572B2&quot;/&gt;&lt;wsp:rsid wsp:val=&quot;00D578C5&quot;/&gt;&lt;wsp:rsid wsp:val=&quot;00D57A3B&quot;/&gt;&lt;wsp:rsid wsp:val=&quot;00D57C20&quot;/&gt;&lt;wsp:rsid wsp:val=&quot;00D57F0A&quot;/&gt;&lt;wsp:rsid wsp:val=&quot;00D600BE&quot;/&gt;&lt;wsp:rsid wsp:val=&quot;00D60207&quot;/&gt;&lt;wsp:rsid wsp:val=&quot;00D6028B&quot;/&gt;&lt;wsp:rsid wsp:val=&quot;00D60BCB&quot;/&gt;&lt;wsp:rsid wsp:val=&quot;00D60CB2&quot;/&gt;&lt;wsp:rsid wsp:val=&quot;00D60DD4&quot;/&gt;&lt;wsp:rsid wsp:val=&quot;00D610A5&quot;/&gt;&lt;wsp:rsid wsp:val=&quot;00D61834&quot;/&gt;&lt;wsp:rsid wsp:val=&quot;00D61FA8&quot;/&gt;&lt;wsp:rsid wsp:val=&quot;00D620D9&quot;/&gt;&lt;wsp:rsid wsp:val=&quot;00D62243&quot;/&gt;&lt;wsp:rsid wsp:val=&quot;00D62334&quot;/&gt;&lt;wsp:rsid wsp:val=&quot;00D6278F&quot;/&gt;&lt;wsp:rsid wsp:val=&quot;00D62949&quot;/&gt;&lt;wsp:rsid wsp:val=&quot;00D62C7C&quot;/&gt;&lt;wsp:rsid wsp:val=&quot;00D62DEC&quot;/&gt;&lt;wsp:rsid wsp:val=&quot;00D63BAD&quot;/&gt;&lt;wsp:rsid wsp:val=&quot;00D63C5F&quot;/&gt;&lt;wsp:rsid wsp:val=&quot;00D63D8C&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8FD&quot;/&gt;&lt;wsp:rsid wsp:val=&quot;00D66DAA&quot;/&gt;&lt;wsp:rsid wsp:val=&quot;00D7010A&quot;/&gt;&lt;wsp:rsid wsp:val=&quot;00D7040B&quot;/&gt;&lt;wsp:rsid wsp:val=&quot;00D70F5E&quot;/&gt;&lt;wsp:rsid wsp:val=&quot;00D70F87&quot;/&gt;&lt;wsp:rsid wsp:val=&quot;00D7123A&quot;/&gt;&lt;wsp:rsid wsp:val=&quot;00D71259&quot;/&gt;&lt;wsp:rsid wsp:val=&quot;00D71D45&quot;/&gt;&lt;wsp:rsid wsp:val=&quot;00D72400&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3FFE&quot;/&gt;&lt;wsp:rsid wsp:val=&quot;00D740A5&quot;/&gt;&lt;wsp:rsid wsp:val=&quot;00D7416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7FD&quot;/&gt;&lt;wsp:rsid wsp:val=&quot;00D86B37&quot;/&gt;&lt;wsp:rsid wsp:val=&quot;00D86ED1&quot;/&gt;&lt;wsp:rsid wsp:val=&quot;00D87154&quot;/&gt;&lt;wsp:rsid wsp:val=&quot;00D8757E&quot;/&gt;&lt;wsp:rsid wsp:val=&quot;00D8778A&quot;/&gt;&lt;wsp:rsid wsp:val=&quot;00D87BCC&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17&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6E8&quot;/&gt;&lt;wsp:rsid wsp:val=&quot;00D938A9&quot;/&gt;&lt;wsp:rsid wsp:val=&quot;00D93D5E&quot;/&gt;&lt;wsp:rsid wsp:val=&quot;00D948A0&quot;/&gt;&lt;wsp:rsid wsp:val=&quot;00D94BA1&quot;/&gt;&lt;wsp:rsid wsp:val=&quot;00D94BB0&quot;/&gt;&lt;wsp:rsid wsp:val=&quot;00D94FF3&quot;/&gt;&lt;wsp:rsid wsp:val=&quot;00D957C0&quot;/&gt;&lt;wsp:rsid wsp:val=&quot;00D95BF0&quot;/&gt;&lt;wsp:rsid wsp:val=&quot;00D95BFF&quot;/&gt;&lt;wsp:rsid wsp:val=&quot;00D95F44&quot;/&gt;&lt;wsp:rsid wsp:val=&quot;00D96193&quot;/&gt;&lt;wsp:rsid wsp:val=&quot;00D96780&quot;/&gt;&lt;wsp:rsid wsp:val=&quot;00D96824&quot;/&gt;&lt;wsp:rsid wsp:val=&quot;00D96DD2&quot;/&gt;&lt;wsp:rsid wsp:val=&quot;00D97DCE&quot;/&gt;&lt;wsp:rsid wsp:val=&quot;00D97E86&quot;/&gt;&lt;wsp:rsid wsp:val=&quot;00DA0FC0&quot;/&gt;&lt;wsp:rsid wsp:val=&quot;00DA1D80&quot;/&gt;&lt;wsp:rsid wsp:val=&quot;00DA1FF1&quot;/&gt;&lt;wsp:rsid wsp:val=&quot;00DA2046&quot;/&gt;&lt;wsp:rsid wsp:val=&quot;00DA23D2&quot;/&gt;&lt;wsp:rsid wsp:val=&quot;00DA25F8&quot;/&gt;&lt;wsp:rsid wsp:val=&quot;00DA29C4&quot;/&gt;&lt;wsp:rsid wsp:val=&quot;00DA2B47&quot;/&gt;&lt;wsp:rsid wsp:val=&quot;00DA2CD7&quot;/&gt;&lt;wsp:rsid wsp:val=&quot;00DA2D90&quot;/&gt;&lt;wsp:rsid wsp:val=&quot;00DA30A8&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9A6&quot;/&gt;&lt;wsp:rsid wsp:val=&quot;00DA5A53&quot;/&gt;&lt;wsp:rsid wsp:val=&quot;00DA5CA9&quot;/&gt;&lt;wsp:rsid wsp:val=&quot;00DA5E7E&quot;/&gt;&lt;wsp:rsid wsp:val=&quot;00DA5EB0&quot;/&gt;&lt;wsp:rsid wsp:val=&quot;00DA64EB&quot;/&gt;&lt;wsp:rsid wsp:val=&quot;00DA6794&quot;/&gt;&lt;wsp:rsid wsp:val=&quot;00DA6C50&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0D27&quot;/&gt;&lt;wsp:rsid wsp:val=&quot;00DB1239&quot;/&gt;&lt;wsp:rsid wsp:val=&quot;00DB1539&quot;/&gt;&lt;wsp:rsid wsp:val=&quot;00DB1F98&quot;/&gt;&lt;wsp:rsid wsp:val=&quot;00DB2037&quot;/&gt;&lt;wsp:rsid wsp:val=&quot;00DB2551&quot;/&gt;&lt;wsp:rsid wsp:val=&quot;00DB2706&quot;/&gt;&lt;wsp:rsid wsp:val=&quot;00DB286C&quot;/&gt;&lt;wsp:rsid wsp:val=&quot;00DB2DC2&quot;/&gt;&lt;wsp:rsid wsp:val=&quot;00DB34AC&quot;/&gt;&lt;wsp:rsid wsp:val=&quot;00DB35C7&quot;/&gt;&lt;wsp:rsid wsp:val=&quot;00DB369E&quot;/&gt;&lt;wsp:rsid wsp:val=&quot;00DB39DE&quot;/&gt;&lt;wsp:rsid wsp:val=&quot;00DB3D52&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15C&quot;/&gt;&lt;wsp:rsid wsp:val=&quot;00DC65D8&quot;/&gt;&lt;wsp:rsid wsp:val=&quot;00DC6A94&quot;/&gt;&lt;wsp:rsid wsp:val=&quot;00DC6B82&quot;/&gt;&lt;wsp:rsid wsp:val=&quot;00DC7073&quot;/&gt;&lt;wsp:rsid wsp:val=&quot;00DC765F&quot;/&gt;&lt;wsp:rsid wsp:val=&quot;00DC7722&quot;/&gt;&lt;wsp:rsid wsp:val=&quot;00DC7890&quot;/&gt;&lt;wsp:rsid wsp:val=&quot;00DC7E92&quot;/&gt;&lt;wsp:rsid wsp:val=&quot;00DD02C4&quot;/&gt;&lt;wsp:rsid wsp:val=&quot;00DD0877&quot;/&gt;&lt;wsp:rsid wsp:val=&quot;00DD0C93&quot;/&gt;&lt;wsp:rsid wsp:val=&quot;00DD0D46&quot;/&gt;&lt;wsp:rsid wsp:val=&quot;00DD1271&quot;/&gt;&lt;wsp:rsid wsp:val=&quot;00DD128A&quot;/&gt;&lt;wsp:rsid wsp:val=&quot;00DD12B1&quot;/&gt;&lt;wsp:rsid wsp:val=&quot;00DD12B5&quot;/&gt;&lt;wsp:rsid wsp:val=&quot;00DD1422&quot;/&gt;&lt;wsp:rsid wsp:val=&quot;00DD1947&quot;/&gt;&lt;wsp:rsid wsp:val=&quot;00DD1992&quot;/&gt;&lt;wsp:rsid wsp:val=&quot;00DD1A59&quot;/&gt;&lt;wsp:rsid wsp:val=&quot;00DD1B7F&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01E&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D33&quot;/&gt;&lt;wsp:rsid wsp:val=&quot;00DF0E63&quot;/&gt;&lt;wsp:rsid wsp:val=&quot;00DF1280&quot;/&gt;&lt;wsp:rsid wsp:val=&quot;00DF1300&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E97&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6014&quot;/&gt;&lt;wsp:rsid wsp:val=&quot;00DF6154&quot;/&gt;&lt;wsp:rsid wsp:val=&quot;00DF6824&quot;/&gt;&lt;wsp:rsid wsp:val=&quot;00DF6F81&quot;/&gt;&lt;wsp:rsid wsp:val=&quot;00DF7226&quot;/&gt;&lt;wsp:rsid wsp:val=&quot;00DF7644&quot;/&gt;&lt;wsp:rsid wsp:val=&quot;00DF7C0A&quot;/&gt;&lt;wsp:rsid wsp:val=&quot;00E00018&quot;/&gt;&lt;wsp:rsid wsp:val=&quot;00E004D1&quot;/&gt;&lt;wsp:rsid wsp:val=&quot;00E00A07&quot;/&gt;&lt;wsp:rsid wsp:val=&quot;00E00EFF&quot;/&gt;&lt;wsp:rsid wsp:val=&quot;00E0158D&quot;/&gt;&lt;wsp:rsid wsp:val=&quot;00E019EA&quot;/&gt;&lt;wsp:rsid wsp:val=&quot;00E01BD9&quot;/&gt;&lt;wsp:rsid wsp:val=&quot;00E01CAC&quot;/&gt;&lt;wsp:rsid wsp:val=&quot;00E0243C&quot;/&gt;&lt;wsp:rsid wsp:val=&quot;00E028E6&quot;/&gt;&lt;wsp:rsid wsp:val=&quot;00E02C20&quot;/&gt;&lt;wsp:rsid wsp:val=&quot;00E03016&quot;/&gt;&lt;wsp:rsid wsp:val=&quot;00E031D7&quot;/&gt;&lt;wsp:rsid wsp:val=&quot;00E032C1&quot;/&gt;&lt;wsp:rsid wsp:val=&quot;00E03926&quot;/&gt;&lt;wsp:rsid wsp:val=&quot;00E039C0&quot;/&gt;&lt;wsp:rsid wsp:val=&quot;00E046C1&quot;/&gt;&lt;wsp:rsid wsp:val=&quot;00E047AB&quot;/&gt;&lt;wsp:rsid wsp:val=&quot;00E049EC&quot;/&gt;&lt;wsp:rsid wsp:val=&quot;00E04BBA&quot;/&gt;&lt;wsp:rsid wsp:val=&quot;00E04EE6&quot;/&gt;&lt;wsp:rsid wsp:val=&quot;00E04FFA&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45&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43&quot;/&gt;&lt;wsp:rsid wsp:val=&quot;00E150B1&quot;/&gt;&lt;wsp:rsid wsp:val=&quot;00E15352&quot;/&gt;&lt;wsp:rsid wsp:val=&quot;00E154A1&quot;/&gt;&lt;wsp:rsid wsp:val=&quot;00E15B4D&quot;/&gt;&lt;wsp:rsid wsp:val=&quot;00E1626E&quot;/&gt;&lt;wsp:rsid wsp:val=&quot;00E164E8&quot;/&gt;&lt;wsp:rsid wsp:val=&quot;00E1654E&quot;/&gt;&lt;wsp:rsid wsp:val=&quot;00E16706&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1B9&quot;/&gt;&lt;wsp:rsid wsp:val=&quot;00E2446F&quot;/&gt;&lt;wsp:rsid wsp:val=&quot;00E250DB&quot;/&gt;&lt;wsp:rsid wsp:val=&quot;00E259BD&quot;/&gt;&lt;wsp:rsid wsp:val=&quot;00E25C00&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A89&quot;/&gt;&lt;wsp:rsid wsp:val=&quot;00E33B1B&quot;/&gt;&lt;wsp:rsid wsp:val=&quot;00E33BB9&quot;/&gt;&lt;wsp:rsid wsp:val=&quot;00E33E4D&quot;/&gt;&lt;wsp:rsid wsp:val=&quot;00E3457A&quot;/&gt;&lt;wsp:rsid wsp:val=&quot;00E34F08&quot;/&gt;&lt;wsp:rsid wsp:val=&quot;00E35F47&quot;/&gt;&lt;wsp:rsid wsp:val=&quot;00E360A5&quot;/&gt;&lt;wsp:rsid wsp:val=&quot;00E362BC&quot;/&gt;&lt;wsp:rsid wsp:val=&quot;00E36D92&quot;/&gt;&lt;wsp:rsid wsp:val=&quot;00E377BF&quot;/&gt;&lt;wsp:rsid wsp:val=&quot;00E37C25&quot;/&gt;&lt;wsp:rsid wsp:val=&quot;00E40362&quot;/&gt;&lt;wsp:rsid wsp:val=&quot;00E40DAE&quot;/&gt;&lt;wsp:rsid wsp:val=&quot;00E41479&quot;/&gt;&lt;wsp:rsid wsp:val=&quot;00E416D6&quot;/&gt;&lt;wsp:rsid wsp:val=&quot;00E41A3E&quot;/&gt;&lt;wsp:rsid wsp:val=&quot;00E41D2F&quot;/&gt;&lt;wsp:rsid wsp:val=&quot;00E41DB4&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3E8&quot;/&gt;&lt;wsp:rsid wsp:val=&quot;00E45A9D&quot;/&gt;&lt;wsp:rsid wsp:val=&quot;00E460A1&quot;/&gt;&lt;wsp:rsid wsp:val=&quot;00E46398&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548&quot;/&gt;&lt;wsp:rsid wsp:val=&quot;00E515A3&quot;/&gt;&lt;wsp:rsid wsp:val=&quot;00E516B4&quot;/&gt;&lt;wsp:rsid wsp:val=&quot;00E51735&quot;/&gt;&lt;wsp:rsid wsp:val=&quot;00E51817&quot;/&gt;&lt;wsp:rsid wsp:val=&quot;00E51ABD&quot;/&gt;&lt;wsp:rsid wsp:val=&quot;00E51E23&quot;/&gt;&lt;wsp:rsid wsp:val=&quot;00E52CCE&quot;/&gt;&lt;wsp:rsid wsp:val=&quot;00E52F76&quot;/&gt;&lt;wsp:rsid wsp:val=&quot;00E53069&quot;/&gt;&lt;wsp:rsid wsp:val=&quot;00E5315C&quot;/&gt;&lt;wsp:rsid wsp:val=&quot;00E53370&quot;/&gt;&lt;wsp:rsid wsp:val=&quot;00E538E0&quot;/&gt;&lt;wsp:rsid wsp:val=&quot;00E54D33&quot;/&gt;&lt;wsp:rsid wsp:val=&quot;00E55AEB&quot;/&gt;&lt;wsp:rsid wsp:val=&quot;00E56E29&quot;/&gt;&lt;wsp:rsid wsp:val=&quot;00E5711F&quot;/&gt;&lt;wsp:rsid wsp:val=&quot;00E572CE&quot;/&gt;&lt;wsp:rsid wsp:val=&quot;00E5765B&quot;/&gt;&lt;wsp:rsid wsp:val=&quot;00E57A3C&quot;/&gt;&lt;wsp:rsid wsp:val=&quot;00E6000E&quot;/&gt;&lt;wsp:rsid wsp:val=&quot;00E602C9&quot;/&gt;&lt;wsp:rsid wsp:val=&quot;00E6043C&quot;/&gt;&lt;wsp:rsid wsp:val=&quot;00E60774&quot;/&gt;&lt;wsp:rsid wsp:val=&quot;00E608B7&quot;/&gt;&lt;wsp:rsid wsp:val=&quot;00E60AB5&quot;/&gt;&lt;wsp:rsid wsp:val=&quot;00E60D6F&quot;/&gt;&lt;wsp:rsid wsp:val=&quot;00E60F80&quot;/&gt;&lt;wsp:rsid wsp:val=&quot;00E61DAC&quot;/&gt;&lt;wsp:rsid wsp:val=&quot;00E624DA&quot;/&gt;&lt;wsp:rsid wsp:val=&quot;00E6275D&quot;/&gt;&lt;wsp:rsid wsp:val=&quot;00E627BC&quot;/&gt;&lt;wsp:rsid wsp:val=&quot;00E629F9&quot;/&gt;&lt;wsp:rsid wsp:val=&quot;00E62AF2&quot;/&gt;&lt;wsp:rsid wsp:val=&quot;00E62B5D&quot;/&gt;&lt;wsp:rsid wsp:val=&quot;00E62D6E&quot;/&gt;&lt;wsp:rsid wsp:val=&quot;00E630F7&quot;/&gt;&lt;wsp:rsid wsp:val=&quot;00E632B7&quot;/&gt;&lt;wsp:rsid wsp:val=&quot;00E63983&quot;/&gt;&lt;wsp:rsid wsp:val=&quot;00E63AF2&quot;/&gt;&lt;wsp:rsid wsp:val=&quot;00E63C65&quot;/&gt;&lt;wsp:rsid wsp:val=&quot;00E6412A&quot;/&gt;&lt;wsp:rsid wsp:val=&quot;00E64286&quot;/&gt;&lt;wsp:rsid wsp:val=&quot;00E64763&quot;/&gt;&lt;wsp:rsid wsp:val=&quot;00E64C11&quot;/&gt;&lt;wsp:rsid wsp:val=&quot;00E64CDD&quot;/&gt;&lt;wsp:rsid wsp:val=&quot;00E64E79&quot;/&gt;&lt;wsp:rsid wsp:val=&quot;00E65013&quot;/&gt;&lt;wsp:rsid wsp:val=&quot;00E65E6B&quot;/&gt;&lt;wsp:rsid wsp:val=&quot;00E6640D&quot;/&gt;&lt;wsp:rsid wsp:val=&quot;00E6682F&quot;/&gt;&lt;wsp:rsid wsp:val=&quot;00E701D0&quot;/&gt;&lt;wsp:rsid wsp:val=&quot;00E705E5&quot;/&gt;&lt;wsp:rsid wsp:val=&quot;00E70B0C&quot;/&gt;&lt;wsp:rsid wsp:val=&quot;00E70F61&quot;/&gt;&lt;wsp:rsid wsp:val=&quot;00E71542&quot;/&gt;&lt;wsp:rsid wsp:val=&quot;00E71DF1&quot;/&gt;&lt;wsp:rsid wsp:val=&quot;00E722EF&quot;/&gt;&lt;wsp:rsid wsp:val=&quot;00E723D3&quot;/&gt;&lt;wsp:rsid wsp:val=&quot;00E7242A&quot;/&gt;&lt;wsp:rsid wsp:val=&quot;00E7245A&quot;/&gt;&lt;wsp:rsid wsp:val=&quot;00E7251D&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99A&quot;/&gt;&lt;wsp:rsid wsp:val=&quot;00E81F9F&quot;/&gt;&lt;wsp:rsid wsp:val=&quot;00E81FFC&quot;/&gt;&lt;wsp:rsid wsp:val=&quot;00E8213F&quot;/&gt;&lt;wsp:rsid wsp:val=&quot;00E826C8&quot;/&gt;&lt;wsp:rsid wsp:val=&quot;00E828DA&quot;/&gt;&lt;wsp:rsid wsp:val=&quot;00E82B9F&quot;/&gt;&lt;wsp:rsid wsp:val=&quot;00E83280&quot;/&gt;&lt;wsp:rsid wsp:val=&quot;00E832C9&quot;/&gt;&lt;wsp:rsid wsp:val=&quot;00E83469&quot;/&gt;&lt;wsp:rsid wsp:val=&quot;00E83E6E&quot;/&gt;&lt;wsp:rsid wsp:val=&quot;00E83EE9&quot;/&gt;&lt;wsp:rsid wsp:val=&quot;00E843C5&quot;/&gt;&lt;wsp:rsid wsp:val=&quot;00E84A59&quot;/&gt;&lt;wsp:rsid wsp:val=&quot;00E84E78&quot;/&gt;&lt;wsp:rsid wsp:val=&quot;00E850F7&quot;/&gt;&lt;wsp:rsid wsp:val=&quot;00E85483&quot;/&gt;&lt;wsp:rsid wsp:val=&quot;00E8563C&quot;/&gt;&lt;wsp:rsid wsp:val=&quot;00E859CA&quot;/&gt;&lt;wsp:rsid wsp:val=&quot;00E85BAE&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E&quot;/&gt;&lt;wsp:rsid wsp:val=&quot;00E87F95&quot;/&gt;&lt;wsp:rsid wsp:val=&quot;00E90199&quot;/&gt;&lt;wsp:rsid wsp:val=&quot;00E90367&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A9&quot;/&gt;&lt;wsp:rsid wsp:val=&quot;00E91EFC&quot;/&gt;&lt;wsp:rsid wsp:val=&quot;00E92054&quot;/&gt;&lt;wsp:rsid wsp:val=&quot;00E920B8&quot;/&gt;&lt;wsp:rsid wsp:val=&quot;00E9232D&quot;/&gt;&lt;wsp:rsid wsp:val=&quot;00E924C7&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72A&quot;/&gt;&lt;wsp:rsid wsp:val=&quot;00E9694A&quot;/&gt;&lt;wsp:rsid wsp:val=&quot;00E96B89&quot;/&gt;&lt;wsp:rsid wsp:val=&quot;00E96C84&quot;/&gt;&lt;wsp:rsid wsp:val=&quot;00E96EB3&quot;/&gt;&lt;wsp:rsid wsp:val=&quot;00E96FBC&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300C&quot;/&gt;&lt;wsp:rsid wsp:val=&quot;00EA32DE&quot;/&gt;&lt;wsp:rsid wsp:val=&quot;00EA3601&quot;/&gt;&lt;wsp:rsid wsp:val=&quot;00EA3D67&quot;/&gt;&lt;wsp:rsid wsp:val=&quot;00EA3DB9&quot;/&gt;&lt;wsp:rsid wsp:val=&quot;00EA4022&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77E&quot;/&gt;&lt;wsp:rsid wsp:val=&quot;00EB0FD8&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042&quot;/&gt;&lt;wsp:rsid wsp:val=&quot;00EB410B&quot;/&gt;&lt;wsp:rsid wsp:val=&quot;00EB4155&quot;/&gt;&lt;wsp:rsid wsp:val=&quot;00EB42C8&quot;/&gt;&lt;wsp:rsid wsp:val=&quot;00EB4A13&quot;/&gt;&lt;wsp:rsid wsp:val=&quot;00EB52C5&quot;/&gt;&lt;wsp:rsid wsp:val=&quot;00EB534C&quot;/&gt;&lt;wsp:rsid wsp:val=&quot;00EB542F&quot;/&gt;&lt;wsp:rsid wsp:val=&quot;00EB55D2&quot;/&gt;&lt;wsp:rsid wsp:val=&quot;00EB57E7&quot;/&gt;&lt;wsp:rsid wsp:val=&quot;00EB5ADE&quot;/&gt;&lt;wsp:rsid wsp:val=&quot;00EB5CC3&quot;/&gt;&lt;wsp:rsid wsp:val=&quot;00EB6440&quot;/&gt;&lt;wsp:rsid wsp:val=&quot;00EB6698&quot;/&gt;&lt;wsp:rsid wsp:val=&quot;00EB6C27&quot;/&gt;&lt;wsp:rsid wsp:val=&quot;00EB6C53&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3EF&quot;/&gt;&lt;wsp:rsid wsp:val=&quot;00EC0A9B&quot;/&gt;&lt;wsp:rsid wsp:val=&quot;00EC0BF0&quot;/&gt;&lt;wsp:rsid wsp:val=&quot;00EC117E&quot;/&gt;&lt;wsp:rsid wsp:val=&quot;00EC183D&quot;/&gt;&lt;wsp:rsid wsp:val=&quot;00EC1B6D&quot;/&gt;&lt;wsp:rsid wsp:val=&quot;00EC1D83&quot;/&gt;&lt;wsp:rsid wsp:val=&quot;00EC1E45&quot;/&gt;&lt;wsp:rsid wsp:val=&quot;00EC246B&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20F7&quot;/&gt;&lt;wsp:rsid wsp:val=&quot;00ED24AE&quot;/&gt;&lt;wsp:rsid wsp:val=&quot;00ED2FF1&quot;/&gt;&lt;wsp:rsid wsp:val=&quot;00ED3207&quot;/&gt;&lt;wsp:rsid wsp:val=&quot;00ED32E7&quot;/&gt;&lt;wsp:rsid wsp:val=&quot;00ED3534&quot;/&gt;&lt;wsp:rsid wsp:val=&quot;00ED35B9&quot;/&gt;&lt;wsp:rsid wsp:val=&quot;00ED367B&quot;/&gt;&lt;wsp:rsid wsp:val=&quot;00ED378D&quot;/&gt;&lt;wsp:rsid wsp:val=&quot;00ED38D7&quot;/&gt;&lt;wsp:rsid wsp:val=&quot;00ED3B7D&quot;/&gt;&lt;wsp:rsid wsp:val=&quot;00ED3E6E&quot;/&gt;&lt;wsp:rsid wsp:val=&quot;00ED5122&quot;/&gt;&lt;wsp:rsid wsp:val=&quot;00ED54F7&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DCB&quot;/&gt;&lt;wsp:rsid wsp:val=&quot;00EE4AE8&quot;/&gt;&lt;wsp:rsid wsp:val=&quot;00EE5112&quot;/&gt;&lt;wsp:rsid wsp:val=&quot;00EE5553&quot;/&gt;&lt;wsp:rsid wsp:val=&quot;00EE62B4&quot;/&gt;&lt;wsp:rsid wsp:val=&quot;00EE636D&quot;/&gt;&lt;wsp:rsid wsp:val=&quot;00EE66B1&quot;/&gt;&lt;wsp:rsid wsp:val=&quot;00EE6CC0&quot;/&gt;&lt;wsp:rsid wsp:val=&quot;00EE75D6&quot;/&gt;&lt;wsp:rsid wsp:val=&quot;00EE7C06&quot;/&gt;&lt;wsp:rsid wsp:val=&quot;00EE7D91&quot;/&gt;&lt;wsp:rsid wsp:val=&quot;00EE7ECE&quot;/&gt;&lt;wsp:rsid wsp:val=&quot;00EF0225&quot;/&gt;&lt;wsp:rsid wsp:val=&quot;00EF05A6&quot;/&gt;&lt;wsp:rsid wsp:val=&quot;00EF082A&quot;/&gt;&lt;wsp:rsid wsp:val=&quot;00EF0E50&quot;/&gt;&lt;wsp:rsid wsp:val=&quot;00EF118E&quot;/&gt;&lt;wsp:rsid wsp:val=&quot;00EF118F&quot;/&gt;&lt;wsp:rsid wsp:val=&quot;00EF1287&quot;/&gt;&lt;wsp:rsid wsp:val=&quot;00EF1333&quot;/&gt;&lt;wsp:rsid wsp:val=&quot;00EF1AEC&quot;/&gt;&lt;wsp:rsid wsp:val=&quot;00EF20FD&quot;/&gt;&lt;wsp:rsid wsp:val=&quot;00EF2786&quot;/&gt;&lt;wsp:rsid wsp:val=&quot;00EF2A1F&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6141&quot;/&gt;&lt;wsp:rsid wsp:val=&quot;00EF650F&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D6&quot;/&gt;&lt;wsp:rsid wsp:val=&quot;00EF7CE8&quot;/&gt;&lt;wsp:rsid wsp:val=&quot;00F000F0&quot;/&gt;&lt;wsp:rsid wsp:val=&quot;00F00180&quot;/&gt;&lt;wsp:rsid wsp:val=&quot;00F00497&quot;/&gt;&lt;wsp:rsid wsp:val=&quot;00F005AF&quot;/&gt;&lt;wsp:rsid wsp:val=&quot;00F006E4&quot;/&gt;&lt;wsp:rsid wsp:val=&quot;00F00829&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06&quot;/&gt;&lt;wsp:rsid wsp:val=&quot;00F15860&quot;/&gt;&lt;wsp:rsid wsp:val=&quot;00F15B3A&quot;/&gt;&lt;wsp:rsid wsp:val=&quot;00F1698C&quot;/&gt;&lt;wsp:rsid wsp:val=&quot;00F16BB1&quot;/&gt;&lt;wsp:rsid wsp:val=&quot;00F17A8F&quot;/&gt;&lt;wsp:rsid wsp:val=&quot;00F20046&quot;/&gt;&lt;wsp:rsid wsp:val=&quot;00F205A6&quot;/&gt;&lt;wsp:rsid wsp:val=&quot;00F206FE&quot;/&gt;&lt;wsp:rsid wsp:val=&quot;00F20798&quot;/&gt;&lt;wsp:rsid wsp:val=&quot;00F20F5B&quot;/&gt;&lt;wsp:rsid wsp:val=&quot;00F21048&quot;/&gt;&lt;wsp:rsid wsp:val=&quot;00F210AB&quot;/&gt;&lt;wsp:rsid wsp:val=&quot;00F211CB&quot;/&gt;&lt;wsp:rsid wsp:val=&quot;00F21345&quot;/&gt;&lt;wsp:rsid wsp:val=&quot;00F21484&quot;/&gt;&lt;wsp:rsid wsp:val=&quot;00F215C3&quot;/&gt;&lt;wsp:rsid wsp:val=&quot;00F21857&quot;/&gt;&lt;wsp:rsid wsp:val=&quot;00F218EF&quot;/&gt;&lt;wsp:rsid wsp:val=&quot;00F21A0B&quot;/&gt;&lt;wsp:rsid wsp:val=&quot;00F21B4F&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E0C&quot;/&gt;&lt;wsp:rsid wsp:val=&quot;00F27EF4&quot;/&gt;&lt;wsp:rsid wsp:val=&quot;00F3002F&quot;/&gt;&lt;wsp:rsid wsp:val=&quot;00F30031&quot;/&gt;&lt;wsp:rsid wsp:val=&quot;00F30063&quot;/&gt;&lt;wsp:rsid wsp:val=&quot;00F30353&quot;/&gt;&lt;wsp:rsid wsp:val=&quot;00F308C0&quot;/&gt;&lt;wsp:rsid wsp:val=&quot;00F30BE8&quot;/&gt;&lt;wsp:rsid wsp:val=&quot;00F30FF2&quot;/&gt;&lt;wsp:rsid wsp:val=&quot;00F31375&quot;/&gt;&lt;wsp:rsid wsp:val=&quot;00F316ED&quot;/&gt;&lt;wsp:rsid wsp:val=&quot;00F318E7&quot;/&gt;&lt;wsp:rsid wsp:val=&quot;00F31F17&quot;/&gt;&lt;wsp:rsid wsp:val=&quot;00F3236F&quot;/&gt;&lt;wsp:rsid wsp:val=&quot;00F32374&quot;/&gt;&lt;wsp:rsid wsp:val=&quot;00F32F0E&quot;/&gt;&lt;wsp:rsid wsp:val=&quot;00F32F3E&quot;/&gt;&lt;wsp:rsid wsp:val=&quot;00F3338A&quot;/&gt;&lt;wsp:rsid wsp:val=&quot;00F3372E&quot;/&gt;&lt;wsp:rsid wsp:val=&quot;00F3383E&quot;/&gt;&lt;wsp:rsid wsp:val=&quot;00F34057&quot;/&gt;&lt;wsp:rsid wsp:val=&quot;00F34286&quot;/&gt;&lt;wsp:rsid wsp:val=&quot;00F342E5&quot;/&gt;&lt;wsp:rsid wsp:val=&quot;00F346BC&quot;/&gt;&lt;wsp:rsid wsp:val=&quot;00F347D0&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8D6&quot;/&gt;&lt;wsp:rsid wsp:val=&quot;00F37922&quot;/&gt;&lt;wsp:rsid wsp:val=&quot;00F37A1D&quot;/&gt;&lt;wsp:rsid wsp:val=&quot;00F37AEF&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0F3&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0939&quot;/&gt;&lt;wsp:rsid wsp:val=&quot;00F513BA&quot;/&gt;&lt;wsp:rsid wsp:val=&quot;00F51447&quot;/&gt;&lt;wsp:rsid wsp:val=&quot;00F514EF&quot;/&gt;&lt;wsp:rsid wsp:val=&quot;00F516F4&quot;/&gt;&lt;wsp:rsid wsp:val=&quot;00F52477&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4192&quot;/&gt;&lt;wsp:rsid wsp:val=&quot;00F542D8&quot;/&gt;&lt;wsp:rsid wsp:val=&quot;00F546DB&quot;/&gt;&lt;wsp:rsid wsp:val=&quot;00F548C8&quot;/&gt;&lt;wsp:rsid wsp:val=&quot;00F54E13&quot;/&gt;&lt;wsp:rsid wsp:val=&quot;00F55331&quot;/&gt;&lt;wsp:rsid wsp:val=&quot;00F55AC5&quot;/&gt;&lt;wsp:rsid wsp:val=&quot;00F55C34&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596&quot;/&gt;&lt;wsp:rsid wsp:val=&quot;00F61701&quot;/&gt;&lt;wsp:rsid wsp:val=&quot;00F61902&quot;/&gt;&lt;wsp:rsid wsp:val=&quot;00F61C45&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AF6&quot;/&gt;&lt;wsp:rsid wsp:val=&quot;00F675DD&quot;/&gt;&lt;wsp:rsid wsp:val=&quot;00F67A85&quot;/&gt;&lt;wsp:rsid wsp:val=&quot;00F70559&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D87&quot;/&gt;&lt;wsp:rsid wsp:val=&quot;00F73E55&quot;/&gt;&lt;wsp:rsid wsp:val=&quot;00F73F43&quot;/&gt;&lt;wsp:rsid wsp:val=&quot;00F7409F&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A00&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5AB&quot;/&gt;&lt;wsp:rsid wsp:val=&quot;00F9174D&quot;/&gt;&lt;wsp:rsid wsp:val=&quot;00F91906&quot;/&gt;&lt;wsp:rsid wsp:val=&quot;00F91CA2&quot;/&gt;&lt;wsp:rsid wsp:val=&quot;00F91DAB&quot;/&gt;&lt;wsp:rsid wsp:val=&quot;00F91DAC&quot;/&gt;&lt;wsp:rsid wsp:val=&quot;00F91FBE&quot;/&gt;&lt;wsp:rsid wsp:val=&quot;00F92174&quot;/&gt;&lt;wsp:rsid wsp:val=&quot;00F923DB&quot;/&gt;&lt;wsp:rsid wsp:val=&quot;00F92725&quot;/&gt;&lt;wsp:rsid wsp:val=&quot;00F9344F&quot;/&gt;&lt;wsp:rsid wsp:val=&quot;00F93A3D&quot;/&gt;&lt;wsp:rsid wsp:val=&quot;00F93C3E&quot;/&gt;&lt;wsp:rsid wsp:val=&quot;00F93D13&quot;/&gt;&lt;wsp:rsid wsp:val=&quot;00F93EE6&quot;/&gt;&lt;wsp:rsid wsp:val=&quot;00F94003&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59B&quot;/&gt;&lt;wsp:rsid wsp:val=&quot;00F958CD&quot;/&gt;&lt;wsp:rsid wsp:val=&quot;00F9632D&quot;/&gt;&lt;wsp:rsid wsp:val=&quot;00F9644F&quot;/&gt;&lt;wsp:rsid wsp:val=&quot;00F965D9&quot;/&gt;&lt;wsp:rsid wsp:val=&quot;00F968CC&quot;/&gt;&lt;wsp:rsid wsp:val=&quot;00F96C7A&quot;/&gt;&lt;wsp:rsid wsp:val=&quot;00F96E7C&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24&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1E9&quot;/&gt;&lt;wsp:rsid wsp:val=&quot;00FA7A20&quot;/&gt;&lt;wsp:rsid wsp:val=&quot;00FA7AA6&quot;/&gt;&lt;wsp:rsid wsp:val=&quot;00FA7C04&quot;/&gt;&lt;wsp:rsid wsp:val=&quot;00FB007D&quot;/&gt;&lt;wsp:rsid wsp:val=&quot;00FB0443&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81C&quot;/&gt;&lt;wsp:rsid wsp:val=&quot;00FB3A91&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3CC&quot;/&gt;&lt;wsp:rsid wsp:val=&quot;00FC1485&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60B6&quot;/&gt;&lt;wsp:rsid wsp:val=&quot;00FC65A0&quot;/&gt;&lt;wsp:rsid wsp:val=&quot;00FC6672&quot;/&gt;&lt;wsp:rsid wsp:val=&quot;00FC6B41&quot;/&gt;&lt;wsp:rsid wsp:val=&quot;00FC7308&quot;/&gt;&lt;wsp:rsid wsp:val=&quot;00FC7896&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5502&quot;/&gt;&lt;wsp:rsid wsp:val=&quot;00FD6318&quot;/&gt;&lt;wsp:rsid wsp:val=&quot;00FD6556&quot;/&gt;&lt;wsp:rsid wsp:val=&quot;00FD691F&quot;/&gt;&lt;wsp:rsid wsp:val=&quot;00FD6A3D&quot;/&gt;&lt;wsp:rsid wsp:val=&quot;00FD6BD7&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352&quot;/&gt;&lt;wsp:rsid wsp:val=&quot;00FE1718&quot;/&gt;&lt;wsp:rsid wsp:val=&quot;00FE1B11&quot;/&gt;&lt;wsp:rsid wsp:val=&quot;00FE20AB&quot;/&gt;&lt;wsp:rsid wsp:val=&quot;00FE22FE&quot;/&gt;&lt;wsp:rsid wsp:val=&quot;00FE2955&quot;/&gt;&lt;wsp:rsid wsp:val=&quot;00FE2B7B&quot;/&gt;&lt;wsp:rsid wsp:val=&quot;00FE3100&quot;/&gt;&lt;wsp:rsid wsp:val=&quot;00FE3439&quot;/&gt;&lt;wsp:rsid wsp:val=&quot;00FE3768&quot;/&gt;&lt;wsp:rsid wsp:val=&quot;00FE4705&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FE&quot;/&gt;&lt;wsp:rsid wsp:val=&quot;00FF609A&quot;/&gt;&lt;wsp:rsid wsp:val=&quot;00FF6A39&quot;/&gt;&lt;wsp:rsid wsp:val=&quot;00FF6CF6&quot;/&gt;&lt;wsp:rsid wsp:val=&quot;00FF707C&quot;/&gt;&lt;wsp:rsid wsp:val=&quot;00FF7237&quot;/&gt;&lt;wsp:rsid wsp:val=&quot;00FF78DB&quot;/&gt;&lt;/wsp:rsids&gt;&lt;/w:docPr&gt;&lt;w:body&gt;&lt;wx:sect&gt;&lt;w:p wsp:rsidR=&quot;00000000&quot; wsp:rsidRDefault=&quot;00900C62&quot; wsp:rsidP=&quot;00900C62&quot;&gt;&lt;m:oMathPara&gt;&lt;m:oMath&gt;&lt;m:r&gt;&lt;w:rPr&gt;&lt;w:rFonts w:ascii=&quot;Cambria Math&quot; w:h-ansi=&quot;Cambria Math&quot;/&gt;&lt;wx:font wx:val=&quot;Cambria Math&quot;/&gt;&lt;w:i/&gt;&lt;w:highlight w:val=&quot;yellow&quot;/&gt;&lt;w:lang w:fareast=&quot;EN-GB&quot;/&gt;&lt;/w:rPr&gt;&lt;m:t&gt;Xâ‹…&lt;/m:t&gt;&lt;/m:r&gt;&lt;m:sSub&gt;&lt;m:sSubPr&gt;&lt;m:ctrlPr&gt;&lt;w:rPr&gt;&lt;w:rFonts w:ascii=&quot;Cambria Math&quot; w:h-ansi=&quot;Cambria Math&quot;/&gt;&lt;wx:font wx:val=&quot;Cambria Math&quot;/&gt;&lt;w:i/&gt;&lt;w:highlight w:val=&quot;yellow&quot;/&gt;&lt;w:lang w:fareast=&quot;EN-GB&quot;/&gt;&lt;/w:rPr&gt;&lt;/m:ctrlPr&gt;&lt;/m:sSubPr&gt;&lt;m:e&gt;&lt;m:r&gt;&lt;w:rPr&gt;&lt;w:rFonts w:ascii=&quot;Cambria Math&quot; w:h-ansi=&quot;Cambria Math&quot;/&gt;&lt;wx:font wx:val=&quot;Cambria Math&quot;/&gt;&lt;w:i/&gt;&lt;w:highlight w:val=&quot;yellow&quot;/&gt;&lt;w:lang w:fareast=&quot;EN-GB&quot;/&gt;&lt;/w:rPr&gt;&lt;m:t&gt;M&lt;/m:t&gt;&lt;/m:r&gt;&lt;/m:e&gt;&lt;m:sub&gt;&lt;m:r&gt;&lt;m:rPr&gt;&lt;m:nor/&gt;&lt;/m:rPr&gt;&lt;w:rPr&gt;&lt;w:rFonts w:ascii=&quot;Cambria Math&quot; w:h-ansi=&quot;Cambria Math&quot;/&gt;&lt;wx:font wx:val=&quot;Cambria Math&quot;/&gt;&lt;w:highlight w:val=&quot;yellow&quot;/&gt;&lt;w:lang w:fareast=&quot;EN-GB&quot;/&gt;&lt;/w:rPr&gt;&lt;m:t&gt;total&lt;/m:t&gt;&lt;/m:r&gt;&lt;m:ctrlPr&gt;&lt;w:rPr&gt;&lt;w:rFonts w:ascii=&quot;Cambria Math&quot; w:h-ansi=&quot;Cambria Math&quot;/&gt;&lt;wx:font wx:val=&quot;Cambria Math&quot;/&gt;&lt;w:highlight w:val=&quot;yellow&quot;/&gt;&lt;w:lang w:fareast=&quot;EN-GB&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40C61">
        <w:rPr>
          <w:rFonts w:eastAsia="Malgun Gothic"/>
          <w:i/>
          <w:iCs/>
          <w:lang w:eastAsia="ko-KR"/>
        </w:rPr>
        <w:instrText xml:space="preserve"> </w:instrText>
      </w:r>
      <w:r w:rsidRPr="00740C61">
        <w:rPr>
          <w:rFonts w:eastAsia="Malgun Gothic"/>
          <w:i/>
          <w:iCs/>
          <w:lang w:eastAsia="ko-KR"/>
        </w:rPr>
        <w:fldChar w:fldCharType="separate"/>
      </w:r>
      <w:r w:rsidR="008D5F4A">
        <w:rPr>
          <w:i/>
          <w:iCs/>
          <w:position w:val="-5"/>
        </w:rPr>
        <w:pict w14:anchorId="4A12986F">
          <v:shape id="_x0000_i1028" type="#_x0000_t75" style="width:36.55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1924&quot;/&gt;&lt;wsp:rsid wsp:val=&quot;000121EC&quot;/&gt;&lt;wsp:rsid wsp:val=&quot;000124D1&quot;/&gt;&lt;wsp:rsid wsp:val=&quot;00012D90&quot;/&gt;&lt;wsp:rsid wsp:val=&quot;00012DCC&quot;/&gt;&lt;wsp:rsid wsp:val=&quot;0001321B&quot;/&gt;&lt;wsp:rsid wsp:val=&quot;00013488&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3DD2&quot;/&gt;&lt;wsp:rsid wsp:val=&quot;0002400D&quot;/&gt;&lt;wsp:rsid wsp:val=&quot;00024A87&quot;/&gt;&lt;wsp:rsid wsp:val=&quot;00024E37&quot;/&gt;&lt;wsp:rsid wsp:val=&quot;00024E57&quot;/&gt;&lt;wsp:rsid wsp:val=&quot;0002506A&quot;/&gt;&lt;wsp:rsid wsp:val=&quot;00025281&quot;/&gt;&lt;wsp:rsid wsp:val=&quot;000254B6&quot;/&gt;&lt;wsp:rsid wsp:val=&quot;000255A1&quot;/&gt;&lt;wsp:rsid wsp:val=&quot;00025825&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E02&quot;/&gt;&lt;wsp:rsid wsp:val=&quot;00031EDD&quot;/&gt;&lt;wsp:rsid wsp:val=&quot;000321DC&quot;/&gt;&lt;wsp:rsid wsp:val=&quot;00032905&quot;/&gt;&lt;wsp:rsid wsp:val=&quot;00032A64&quot;/&gt;&lt;wsp:rsid wsp:val=&quot;000334D2&quot;/&gt;&lt;wsp:rsid wsp:val=&quot;00033834&quot;/&gt;&lt;wsp:rsid wsp:val=&quot;00033A55&quot;/&gt;&lt;wsp:rsid wsp:val=&quot;00033AE8&quot;/&gt;&lt;wsp:rsid wsp:val=&quot;00033E5C&quot;/&gt;&lt;wsp:rsid wsp:val=&quot;00033FE2&quot;/&gt;&lt;wsp:rsid wsp:val=&quot;0003441E&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8D6&quot;/&gt;&lt;wsp:rsid wsp:val=&quot;00036A16&quot;/&gt;&lt;wsp:rsid wsp:val=&quot;00036C45&quot;/&gt;&lt;wsp:rsid wsp:val=&quot;00036FA7&quot;/&gt;&lt;wsp:rsid wsp:val=&quot;000377E3&quot;/&gt;&lt;wsp:rsid wsp:val=&quot;00037910&quot;/&gt;&lt;wsp:rsid wsp:val=&quot;00037A21&quot;/&gt;&lt;wsp:rsid wsp:val=&quot;00037D3E&quot;/&gt;&lt;wsp:rsid wsp:val=&quot;00040279&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527&quot;/&gt;&lt;wsp:rsid wsp:val=&quot;000426B1&quot;/&gt;&lt;wsp:rsid wsp:val=&quot;000429CD&quot;/&gt;&lt;wsp:rsid wsp:val=&quot;00042BFC&quot;/&gt;&lt;wsp:rsid wsp:val=&quot;000430CF&quot;/&gt;&lt;wsp:rsid wsp:val=&quot;000433B7&quot;/&gt;&lt;wsp:rsid wsp:val=&quot;00043607&quot;/&gt;&lt;wsp:rsid wsp:val=&quot;00043703&quot;/&gt;&lt;wsp:rsid wsp:val=&quot;00043CFE&quot;/&gt;&lt;wsp:rsid wsp:val=&quot;0004403C&quot;/&gt;&lt;wsp:rsid wsp:val=&quot;000441EC&quot;/&gt;&lt;wsp:rsid wsp:val=&quot;00044225&quot;/&gt;&lt;wsp:rsid wsp:val=&quot;00044359&quot;/&gt;&lt;wsp:rsid wsp:val=&quot;000444AD&quot;/&gt;&lt;wsp:rsid wsp:val=&quot;0004457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885&quot;/&gt;&lt;wsp:rsid wsp:val=&quot;00047A82&quot;/&gt;&lt;wsp:rsid wsp:val=&quot;00047D3D&quot;/&gt;&lt;wsp:rsid wsp:val=&quot;0005055B&quot;/&gt;&lt;wsp:rsid wsp:val=&quot;000505B9&quot;/&gt;&lt;wsp:rsid wsp:val=&quot;000505E0&quot;/&gt;&lt;wsp:rsid wsp:val=&quot;000508D9&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56B&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9C&quot;/&gt;&lt;wsp:rsid wsp:val=&quot;0005504C&quot;/&gt;&lt;wsp:rsid wsp:val=&quot;00055871&quot;/&gt;&lt;wsp:rsid wsp:val=&quot;00055873&quot;/&gt;&lt;wsp:rsid wsp:val=&quot;00055B8E&quot;/&gt;&lt;wsp:rsid wsp:val=&quot;0005602E&quot;/&gt;&lt;wsp:rsid wsp:val=&quot;00056052&quot;/&gt;&lt;wsp:rsid wsp:val=&quot;00056057&quot;/&gt;&lt;wsp:rsid wsp:val=&quot;00056318&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1E9&quot;/&gt;&lt;wsp:rsid wsp:val=&quot;00060586&quot;/&gt;&lt;wsp:rsid wsp:val=&quot;00060A9B&quot;/&gt;&lt;wsp:rsid wsp:val=&quot;00060FDB&quot;/&gt;&lt;wsp:rsid wsp:val=&quot;000612C5&quot;/&gt;&lt;wsp:rsid wsp:val=&quot;00061C96&quot;/&gt;&lt;wsp:rsid wsp:val=&quot;00061E34&quot;/&gt;&lt;wsp:rsid wsp:val=&quot;000621A9&quot;/&gt;&lt;wsp:rsid wsp:val=&quot;0006263A&quot;/&gt;&lt;wsp:rsid wsp:val=&quot;00062A7F&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5FE&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8E&quot;/&gt;&lt;wsp:rsid wsp:val=&quot;00074BF5&quot;/&gt;&lt;wsp:rsid wsp:val=&quot;00074E65&quot;/&gt;&lt;wsp:rsid wsp:val=&quot;000752CD&quot;/&gt;&lt;wsp:rsid wsp:val=&quot;00075680&quot;/&gt;&lt;wsp:rsid wsp:val=&quot;0007590A&quot;/&gt;&lt;wsp:rsid wsp:val=&quot;00075999&quot;/&gt;&lt;wsp:rsid wsp:val=&quot;00075FE3&quot;/&gt;&lt;wsp:rsid wsp:val=&quot;00076622&quot;/&gt;&lt;wsp:rsid wsp:val=&quot;00076775&quot;/&gt;&lt;wsp:rsid wsp:val=&quot;00076D63&quot;/&gt;&lt;wsp:rsid wsp:val=&quot;00076D95&quot;/&gt;&lt;wsp:rsid wsp:val=&quot;00077579&quot;/&gt;&lt;wsp:rsid wsp:val=&quot;00077A78&quot;/&gt;&lt;wsp:rsid wsp:val=&quot;00080170&quot;/&gt;&lt;wsp:rsid wsp:val=&quot;000805B2&quot;/&gt;&lt;wsp:rsid wsp:val=&quot;00080786&quot;/&gt;&lt;wsp:rsid wsp:val=&quot;00080D74&quot;/&gt;&lt;wsp:rsid wsp:val=&quot;000812DB&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60&quot;/&gt;&lt;wsp:rsid wsp:val=&quot;00087881&quot;/&gt;&lt;wsp:rsid wsp:val=&quot;00087BAB&quot;/&gt;&lt;wsp:rsid wsp:val=&quot;00087E29&quot;/&gt;&lt;wsp:rsid wsp:val=&quot;00087F91&quot;/&gt;&lt;wsp:rsid wsp:val=&quot;00090573&quot;/&gt;&lt;wsp:rsid wsp:val=&quot;00090586&quot;/&gt;&lt;wsp:rsid wsp:val=&quot;00090653&quot;/&gt;&lt;wsp:rsid wsp:val=&quot;00091277&quot;/&gt;&lt;wsp:rsid wsp:val=&quot;00091714&quot;/&gt;&lt;wsp:rsid wsp:val=&quot;000921E3&quot;/&gt;&lt;wsp:rsid wsp:val=&quot;00092334&quot;/&gt;&lt;wsp:rsid wsp:val=&quot;000923BD&quot;/&gt;&lt;wsp:rsid wsp:val=&quot;000924A8&quot;/&gt;&lt;wsp:rsid wsp:val=&quot;000931C3&quot;/&gt;&lt;wsp:rsid wsp:val=&quot;000938A0&quot;/&gt;&lt;wsp:rsid wsp:val=&quot;00093B72&quot;/&gt;&lt;wsp:rsid wsp:val=&quot;0009437A&quot;/&gt;&lt;wsp:rsid wsp:val=&quot;000947B7&quot;/&gt;&lt;wsp:rsid wsp:val=&quot;0009493A&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A0296&quot;/&gt;&lt;wsp:rsid wsp:val=&quot;000A02DC&quot;/&gt;&lt;wsp:rsid wsp:val=&quot;000A06C9&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D49&quot;/&gt;&lt;wsp:rsid wsp:val=&quot;000A1F8D&quot;/&gt;&lt;wsp:rsid wsp:val=&quot;000A23B7&quot;/&gt;&lt;wsp:rsid wsp:val=&quot;000A2D70&quot;/&gt;&lt;wsp:rsid wsp:val=&quot;000A3A3A&quot;/&gt;&lt;wsp:rsid wsp:val=&quot;000A3ACB&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499&quot;/&gt;&lt;wsp:rsid wsp:val=&quot;000B081C&quot;/&gt;&lt;wsp:rsid wsp:val=&quot;000B10AB&quot;/&gt;&lt;wsp:rsid wsp:val=&quot;000B17A1&quot;/&gt;&lt;wsp:rsid wsp:val=&quot;000B1CD3&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33&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05B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2B9&quot;/&gt;&lt;wsp:rsid wsp:val=&quot;000C4C76&quot;/&gt;&lt;wsp:rsid wsp:val=&quot;000C54A6&quot;/&gt;&lt;wsp:rsid wsp:val=&quot;000C550B&quot;/&gt;&lt;wsp:rsid wsp:val=&quot;000C5759&quot;/&gt;&lt;wsp:rsid wsp:val=&quot;000C5B91&quot;/&gt;&lt;wsp:rsid wsp:val=&quot;000C5E7D&quot;/&gt;&lt;wsp:rsid wsp:val=&quot;000C673C&quot;/&gt;&lt;wsp:rsid wsp:val=&quot;000C69F8&quot;/&gt;&lt;wsp:rsid wsp:val=&quot;000C71D9&quot;/&gt;&lt;wsp:rsid wsp:val=&quot;000C7C3E&quot;/&gt;&lt;wsp:rsid wsp:val=&quot;000D037E&quot;/&gt;&lt;wsp:rsid wsp:val=&quot;000D0A0F&quot;/&gt;&lt;wsp:rsid wsp:val=&quot;000D0AB8&quot;/&gt;&lt;wsp:rsid wsp:val=&quot;000D0BCC&quot;/&gt;&lt;wsp:rsid wsp:val=&quot;000D0F9A&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DE6&quot;/&gt;&lt;wsp:rsid wsp:val=&quot;000D4DFF&quot;/&gt;&lt;wsp:rsid wsp:val=&quot;000D4F5A&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1DF&quot;/&gt;&lt;wsp:rsid wsp:val=&quot;000D7268&quot;/&gt;&lt;wsp:rsid wsp:val=&quot;000D7383&quot;/&gt;&lt;wsp:rsid wsp:val=&quot;000D745D&quot;/&gt;&lt;wsp:rsid wsp:val=&quot;000D75CC&quot;/&gt;&lt;wsp:rsid wsp:val=&quot;000D75EE&quot;/&gt;&lt;wsp:rsid wsp:val=&quot;000D7783&quot;/&gt;&lt;wsp:rsid wsp:val=&quot;000D7A10&quot;/&gt;&lt;wsp:rsid wsp:val=&quot;000D7C7C&quot;/&gt;&lt;wsp:rsid wsp:val=&quot;000E011D&quot;/&gt;&lt;wsp:rsid wsp:val=&quot;000E0706&quot;/&gt;&lt;wsp:rsid wsp:val=&quot;000E14B9&quot;/&gt;&lt;wsp:rsid wsp:val=&quot;000E182B&quot;/&gt;&lt;wsp:rsid wsp:val=&quot;000E19C9&quot;/&gt;&lt;wsp:rsid wsp:val=&quot;000E1E8E&quot;/&gt;&lt;wsp:rsid wsp:val=&quot;000E279B&quot;/&gt;&lt;wsp:rsid wsp:val=&quot;000E2D41&quot;/&gt;&lt;wsp:rsid wsp:val=&quot;000E3075&quot;/&gt;&lt;wsp:rsid wsp:val=&quot;000E3358&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8E2&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38E&quot;/&gt;&lt;wsp:rsid wsp:val=&quot;000F251F&quot;/&gt;&lt;wsp:rsid wsp:val=&quot;000F2965&quot;/&gt;&lt;wsp:rsid wsp:val=&quot;000F2A21&quot;/&gt;&lt;wsp:rsid wsp:val=&quot;000F2A71&quot;/&gt;&lt;wsp:rsid wsp:val=&quot;000F2E12&quot;/&gt;&lt;wsp:rsid wsp:val=&quot;000F34C7&quot;/&gt;&lt;wsp:rsid wsp:val=&quot;000F3755&quot;/&gt;&lt;wsp:rsid wsp:val=&quot;000F3B40&quot;/&gt;&lt;wsp:rsid wsp:val=&quot;000F3FFF&quot;/&gt;&lt;wsp:rsid wsp:val=&quot;000F42EA&quot;/&gt;&lt;wsp:rsid wsp:val=&quot;000F4A11&quot;/&gt;&lt;wsp:rsid wsp:val=&quot;000F4CAF&quot;/&gt;&lt;wsp:rsid wsp:val=&quot;000F4D95&quot;/&gt;&lt;wsp:rsid wsp:val=&quot;000F4F44&quot;/&gt;&lt;wsp:rsid wsp:val=&quot;000F53CB&quot;/&gt;&lt;wsp:rsid wsp:val=&quot;000F55F2&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789F&quot;/&gt;&lt;wsp:rsid wsp:val=&quot;00117957&quot;/&gt;&lt;wsp:rsid wsp:val=&quot;00117AF5&quot;/&gt;&lt;wsp:rsid wsp:val=&quot;00117B4F&quot;/&gt;&lt;wsp:rsid wsp:val=&quot;00117B90&quot;/&gt;&lt;wsp:rsid wsp:val=&quot;00117CB8&quot;/&gt;&lt;wsp:rsid wsp:val=&quot;001202E9&quot;/&gt;&lt;wsp:rsid wsp:val=&quot;001203DB&quot;/&gt;&lt;wsp:rsid wsp:val=&quot;0012079F&quot;/&gt;&lt;wsp:rsid wsp:val=&quot;001207F3&quot;/&gt;&lt;wsp:rsid wsp:val=&quot;00120A7B&quot;/&gt;&lt;wsp:rsid wsp:val=&quot;00121316&quot;/&gt;&lt;wsp:rsid wsp:val=&quot;0012142A&quot;/&gt;&lt;wsp:rsid wsp:val=&quot;001215DB&quot;/&gt;&lt;wsp:rsid wsp:val=&quot;00121897&quot;/&gt;&lt;wsp:rsid wsp:val=&quot;001218BF&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467D&quot;/&gt;&lt;wsp:rsid wsp:val=&quot;001246EC&quot;/&gt;&lt;wsp:rsid wsp:val=&quot;001249D7&quot;/&gt;&lt;wsp:rsid wsp:val=&quot;00124E10&quot;/&gt;&lt;wsp:rsid wsp:val=&quot;00125078&quot;/&gt;&lt;wsp:rsid wsp:val=&quot;001252FE&quot;/&gt;&lt;wsp:rsid wsp:val=&quot;001257E6&quot;/&gt;&lt;wsp:rsid wsp:val=&quot;00126D98&quot;/&gt;&lt;wsp:rsid wsp:val=&quot;00126DAB&quot;/&gt;&lt;wsp:rsid wsp:val=&quot;00127080&quot;/&gt;&lt;wsp:rsid wsp:val=&quot;001274AC&quot;/&gt;&lt;wsp:rsid wsp:val=&quot;001275E6&quot;/&gt;&lt;wsp:rsid wsp:val=&quot;00127DE2&quot;/&gt;&lt;wsp:rsid wsp:val=&quot;00127F28&quot;/&gt;&lt;wsp:rsid wsp:val=&quot;00127F4C&quot;/&gt;&lt;wsp:rsid wsp:val=&quot;0013009E&quot;/&gt;&lt;wsp:rsid wsp:val=&quot;0013013D&quot;/&gt;&lt;wsp:rsid wsp:val=&quot;001301E5&quot;/&gt;&lt;wsp:rsid wsp:val=&quot;001305AC&quot;/&gt;&lt;wsp:rsid wsp:val=&quot;00130714&quot;/&gt;&lt;wsp:rsid wsp:val=&quot;00130953&quot;/&gt;&lt;wsp:rsid wsp:val=&quot;001309B5&quot;/&gt;&lt;wsp:rsid wsp:val=&quot;00130A25&quot;/&gt;&lt;wsp:rsid wsp:val=&quot;00131162&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B3A&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3&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6A9&quot;/&gt;&lt;wsp:rsid wsp:val=&quot;00147884&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208&quot;/&gt;&lt;wsp:rsid wsp:val=&quot;0015347E&quot;/&gt;&lt;wsp:rsid wsp:val=&quot;00153578&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F7A&quot;/&gt;&lt;wsp:rsid wsp:val=&quot;00156199&quot;/&gt;&lt;wsp:rsid wsp:val=&quot;00156260&quot;/&gt;&lt;wsp:rsid wsp:val=&quot;0015674F&quot;/&gt;&lt;wsp:rsid wsp:val=&quot;0015722A&quot;/&gt;&lt;wsp:rsid wsp:val=&quot;0016019C&quot;/&gt;&lt;wsp:rsid wsp:val=&quot;00160674&quot;/&gt;&lt;wsp:rsid wsp:val=&quot;00160786&quot;/&gt;&lt;wsp:rsid wsp:val=&quot;00160D2A&quot;/&gt;&lt;wsp:rsid wsp:val=&quot;0016117C&quot;/&gt;&lt;wsp:rsid wsp:val=&quot;001613AD&quot;/&gt;&lt;wsp:rsid wsp:val=&quot;001616AF&quot;/&gt;&lt;wsp:rsid wsp:val=&quot;001618A3&quot;/&gt;&lt;wsp:rsid wsp:val=&quot;0016223A&quot;/&gt;&lt;wsp:rsid wsp:val=&quot;00162262&quot;/&gt;&lt;wsp:rsid wsp:val=&quot;00162898&quot;/&gt;&lt;wsp:rsid wsp:val=&quot;00162BD5&quot;/&gt;&lt;wsp:rsid wsp:val=&quot;00162CF1&quot;/&gt;&lt;wsp:rsid wsp:val=&quot;00162F82&quot;/&gt;&lt;wsp:rsid wsp:val=&quot;001630E4&quot;/&gt;&lt;wsp:rsid wsp:val=&quot;001634EB&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634F&quot;/&gt;&lt;wsp:rsid wsp:val=&quot;00166994&quot;/&gt;&lt;wsp:rsid wsp:val=&quot;001669F9&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190&quot;/&gt;&lt;wsp:rsid wsp:val=&quot;00171944&quot;/&gt;&lt;wsp:rsid wsp:val=&quot;00171D7E&quot;/&gt;&lt;wsp:rsid wsp:val=&quot;00171F14&quot;/&gt;&lt;wsp:rsid wsp:val=&quot;0017226B&quot;/&gt;&lt;wsp:rsid wsp:val=&quot;00172304&quot;/&gt;&lt;wsp:rsid wsp:val=&quot;00172403&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1C5&quot;/&gt;&lt;wsp:rsid wsp:val=&quot;00180DC7&quot;/&gt;&lt;wsp:rsid wsp:val=&quot;00180E60&quot;/&gt;&lt;wsp:rsid wsp:val=&quot;00180EC7&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9D3&quot;/&gt;&lt;wsp:rsid wsp:val=&quot;0019022C&quot;/&gt;&lt;wsp:rsid wsp:val=&quot;00190307&quot;/&gt;&lt;wsp:rsid wsp:val=&quot;001907C7&quot;/&gt;&lt;wsp:rsid wsp:val=&quot;00190927&quot;/&gt;&lt;wsp:rsid wsp:val=&quot;00190BD5&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643&quot;/&gt;&lt;wsp:rsid wsp:val=&quot;001A272C&quot;/&gt;&lt;wsp:rsid wsp:val=&quot;001A2939&quot;/&gt;&lt;wsp:rsid wsp:val=&quot;001A2FD5&quot;/&gt;&lt;wsp:rsid wsp:val=&quot;001A3037&quot;/&gt;&lt;wsp:rsid wsp:val=&quot;001A30B0&quot;/&gt;&lt;wsp:rsid wsp:val=&quot;001A30FB&quot;/&gt;&lt;wsp:rsid wsp:val=&quot;001A35B2&quot;/&gt;&lt;wsp:rsid wsp:val=&quot;001A36AC&quot;/&gt;&lt;wsp:rsid wsp:val=&quot;001A36CF&quot;/&gt;&lt;wsp:rsid wsp:val=&quot;001A3974&quot;/&gt;&lt;wsp:rsid wsp:val=&quot;001A3F0F&quot;/&gt;&lt;wsp:rsid wsp:val=&quot;001A3FA5&quot;/&gt;&lt;wsp:rsid wsp:val=&quot;001A4156&quot;/&gt;&lt;wsp:rsid wsp:val=&quot;001A43B8&quot;/&gt;&lt;wsp:rsid wsp:val=&quot;001A4EDF&quot;/&gt;&lt;wsp:rsid wsp:val=&quot;001A5174&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7E6&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256&quot;/&gt;&lt;wsp:rsid wsp:val=&quot;001B748B&quot;/&gt;&lt;wsp:rsid wsp:val=&quot;001B7CD0&quot;/&gt;&lt;wsp:rsid wsp:val=&quot;001C002C&quot;/&gt;&lt;wsp:rsid wsp:val=&quot;001C0085&quot;/&gt;&lt;wsp:rsid wsp:val=&quot;001C04E1&quot;/&gt;&lt;wsp:rsid wsp:val=&quot;001C063F&quot;/&gt;&lt;wsp:rsid wsp:val=&quot;001C0883&quot;/&gt;&lt;wsp:rsid wsp:val=&quot;001C0CD4&quot;/&gt;&lt;wsp:rsid wsp:val=&quot;001C1163&quot;/&gt;&lt;wsp:rsid wsp:val=&quot;001C16A9&quot;/&gt;&lt;wsp:rsid wsp:val=&quot;001C1E53&quot;/&gt;&lt;wsp:rsid wsp:val=&quot;001C211D&quot;/&gt;&lt;wsp:rsid wsp:val=&quot;001C2582&quot;/&gt;&lt;wsp:rsid wsp:val=&quot;001C2C3E&quot;/&gt;&lt;wsp:rsid wsp:val=&quot;001C2E60&quot;/&gt;&lt;wsp:rsid wsp:val=&quot;001C3227&quot;/&gt;&lt;wsp:rsid wsp:val=&quot;001C3474&quot;/&gt;&lt;wsp:rsid wsp:val=&quot;001C3B46&quot;/&gt;&lt;wsp:rsid wsp:val=&quot;001C3DC6&quot;/&gt;&lt;wsp:rsid wsp:val=&quot;001C3EAE&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185&quot;/&gt;&lt;wsp:rsid wsp:val=&quot;001C73C4&quot;/&gt;&lt;wsp:rsid wsp:val=&quot;001C76FC&quot;/&gt;&lt;wsp:rsid wsp:val=&quot;001C7AB6&quot;/&gt;&lt;wsp:rsid wsp:val=&quot;001C7BC3&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77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A25&quot;/&gt;&lt;wsp:rsid wsp:val=&quot;001D3C68&quot;/&gt;&lt;wsp:rsid wsp:val=&quot;001D4315&quot;/&gt;&lt;wsp:rsid wsp:val=&quot;001D43C0&quot;/&gt;&lt;wsp:rsid wsp:val=&quot;001D46EB&quot;/&gt;&lt;wsp:rsid wsp:val=&quot;001D4969&quot;/&gt;&lt;wsp:rsid wsp:val=&quot;001D4AF0&quot;/&gt;&lt;wsp:rsid wsp:val=&quot;001D4C91&quot;/&gt;&lt;wsp:rsid wsp:val=&quot;001D4F24&quot;/&gt;&lt;wsp:rsid wsp:val=&quot;001D506F&quot;/&gt;&lt;wsp:rsid wsp:val=&quot;001D53DC&quot;/&gt;&lt;wsp:rsid wsp:val=&quot;001D57B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DF7&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26E&quot;/&gt;&lt;wsp:rsid wsp:val=&quot;001E636D&quot;/&gt;&lt;wsp:rsid wsp:val=&quot;001E6446&quot;/&gt;&lt;wsp:rsid wsp:val=&quot;001E684F&quot;/&gt;&lt;wsp:rsid wsp:val=&quot;001E689D&quot;/&gt;&lt;wsp:rsid wsp:val=&quot;001E69D5&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A2&quot;/&gt;&lt;wsp:rsid wsp:val=&quot;001F54C5&quot;/&gt;&lt;wsp:rsid wsp:val=&quot;001F55C8&quot;/&gt;&lt;wsp:rsid wsp:val=&quot;001F5AF6&quot;/&gt;&lt;wsp:rsid wsp:val=&quot;001F5C84&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2C0&quot;/&gt;&lt;wsp:rsid wsp:val=&quot;00203A6E&quot;/&gt;&lt;wsp:rsid wsp:val=&quot;00203B71&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362&quot;/&gt;&lt;wsp:rsid wsp:val=&quot;0021651E&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66C&quot;/&gt;&lt;wsp:rsid wsp:val=&quot;00220E92&quot;/&gt;&lt;wsp:rsid wsp:val=&quot;00220F1A&quot;/&gt;&lt;wsp:rsid wsp:val=&quot;002211DD&quot;/&gt;&lt;wsp:rsid wsp:val=&quot;0022135D&quot;/&gt;&lt;wsp:rsid wsp:val=&quot;00221B93&quot;/&gt;&lt;wsp:rsid wsp:val=&quot;002222A4&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3B5&quot;/&gt;&lt;wsp:rsid wsp:val=&quot;002314EE&quot;/&gt;&lt;wsp:rsid wsp:val=&quot;00231565&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21F2&quot;/&gt;&lt;wsp:rsid wsp:val=&quot;0024231F&quot;/&gt;&lt;wsp:rsid wsp:val=&quot;00242B2A&quot;/&gt;&lt;wsp:rsid wsp:val=&quot;00242CAE&quot;/&gt;&lt;wsp:rsid wsp:val=&quot;00242E87&quot;/&gt;&lt;wsp:rsid wsp:val=&quot;00243472&quot;/&gt;&lt;wsp:rsid wsp:val=&quot;00243ACD&quot;/&gt;&lt;wsp:rsid wsp:val=&quot;00243DCC&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587&quot;/&gt;&lt;wsp:rsid wsp:val=&quot;00246C52&quot;/&gt;&lt;wsp:rsid wsp:val=&quot;00246C98&quot;/&gt;&lt;wsp:rsid wsp:val=&quot;00246EB6&quot;/&gt;&lt;wsp:rsid wsp:val=&quot;0024703D&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EA4&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37C&quot;/&gt;&lt;wsp:rsid wsp:val=&quot;0026075E&quot;/&gt;&lt;wsp:rsid wsp:val=&quot;00260FAD&quot;/&gt;&lt;wsp:rsid wsp:val=&quot;00260FC7&quot;/&gt;&lt;wsp:rsid wsp:val=&quot;002612A1&quot;/&gt;&lt;wsp:rsid wsp:val=&quot;00261559&quot;/&gt;&lt;wsp:rsid wsp:val=&quot;00261A63&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BAC&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210&quot;/&gt;&lt;wsp:rsid wsp:val=&quot;00266427&quot;/&gt;&lt;wsp:rsid wsp:val=&quot;00266447&quot;/&gt;&lt;wsp:rsid wsp:val=&quot;00267026&quot;/&gt;&lt;wsp:rsid wsp:val=&quot;0026716C&quot;/&gt;&lt;wsp:rsid wsp:val=&quot;002673AD&quot;/&gt;&lt;wsp:rsid wsp:val=&quot;00267959&quot;/&gt;&lt;wsp:rsid wsp:val=&quot;00267D2F&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FB&quot;/&gt;&lt;wsp:rsid wsp:val=&quot;00276BEE&quot;/&gt;&lt;wsp:rsid wsp:val=&quot;00276EFA&quot;/&gt;&lt;wsp:rsid wsp:val=&quot;00277E66&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A5D&quot;/&gt;&lt;wsp:rsid wsp:val=&quot;00280D6E&quot;/&gt;&lt;wsp:rsid wsp:val=&quot;00281166&quot;/&gt;&lt;wsp:rsid wsp:val=&quot;00281679&quot;/&gt;&lt;wsp:rsid wsp:val=&quot;002825CE&quot;/&gt;&lt;wsp:rsid wsp:val=&quot;002826D0&quot;/&gt;&lt;wsp:rsid wsp:val=&quot;00282872&quot;/&gt;&lt;wsp:rsid wsp:val=&quot;002829E8&quot;/&gt;&lt;wsp:rsid wsp:val=&quot;00282E85&quot;/&gt;&lt;wsp:rsid wsp:val=&quot;00282FCB&quot;/&gt;&lt;wsp:rsid wsp:val=&quot;0028316F&quot;/&gt;&lt;wsp:rsid wsp:val=&quot;00283181&quot;/&gt;&lt;wsp:rsid wsp:val=&quot;002832C5&quot;/&gt;&lt;wsp:rsid wsp:val=&quot;002835A5&quot;/&gt;&lt;wsp:rsid wsp:val=&quot;002836DC&quot;/&gt;&lt;wsp:rsid wsp:val=&quot;002838CB&quot;/&gt;&lt;wsp:rsid wsp:val=&quot;00283D6B&quot;/&gt;&lt;wsp:rsid wsp:val=&quot;00284E7F&quot;/&gt;&lt;wsp:rsid wsp:val=&quot;002851CC&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937&quot;/&gt;&lt;wsp:rsid wsp:val=&quot;00287C28&quot;/&gt;&lt;wsp:rsid wsp:val=&quot;00287E5A&quot;/&gt;&lt;wsp:rsid wsp:val=&quot;00287EA3&quot;/&gt;&lt;wsp:rsid wsp:val=&quot;00290006&quot;/&gt;&lt;wsp:rsid wsp:val=&quot;0029006E&quot;/&gt;&lt;wsp:rsid wsp:val=&quot;00290254&quot;/&gt;&lt;wsp:rsid wsp:val=&quot;0029028C&quot;/&gt;&lt;wsp:rsid wsp:val=&quot;0029111B&quot;/&gt;&lt;wsp:rsid wsp:val=&quot;0029178D&quot;/&gt;&lt;wsp:rsid wsp:val=&quot;0029178F&quot;/&gt;&lt;wsp:rsid wsp:val=&quot;00291B01&quot;/&gt;&lt;wsp:rsid wsp:val=&quot;0029230A&quot;/&gt;&lt;wsp:rsid wsp:val=&quot;0029267A&quot;/&gt;&lt;wsp:rsid wsp:val=&quot;002928BD&quot;/&gt;&lt;wsp:rsid wsp:val=&quot;00293504&quot;/&gt;&lt;wsp:rsid wsp:val=&quot;002935D3&quot;/&gt;&lt;wsp:rsid wsp:val=&quot;00293CE8&quot;/&gt;&lt;wsp:rsid wsp:val=&quot;002944CA&quot;/&gt;&lt;wsp:rsid wsp:val=&quot;00294722&quot;/&gt;&lt;wsp:rsid wsp:val=&quot;00294AB1&quot;/&gt;&lt;wsp:rsid wsp:val=&quot;00295018&quot;/&gt;&lt;wsp:rsid wsp:val=&quot;00295226&quot;/&gt;&lt;wsp:rsid wsp:val=&quot;0029548C&quot;/&gt;&lt;wsp:rsid wsp:val=&quot;00295539&quot;/&gt;&lt;wsp:rsid wsp:val=&quot;00295F1C&quot;/&gt;&lt;wsp:rsid wsp:val=&quot;0029636B&quot;/&gt;&lt;wsp:rsid wsp:val=&quot;002963EC&quot;/&gt;&lt;wsp:rsid wsp:val=&quot;002965C5&quot;/&gt;&lt;wsp:rsid wsp:val=&quot;00296E40&quot;/&gt;&lt;wsp:rsid wsp:val=&quot;00296EF9&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4102&quot;/&gt;&lt;wsp:rsid wsp:val=&quot;002A4625&quot;/&gt;&lt;wsp:rsid wsp:val=&quot;002A4918&quot;/&gt;&lt;wsp:rsid wsp:val=&quot;002A4E20&quot;/&gt;&lt;wsp:rsid wsp:val=&quot;002A51FE&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D54&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C00D6&quot;/&gt;&lt;wsp:rsid wsp:val=&quot;002C04C2&quot;/&gt;&lt;wsp:rsid wsp:val=&quot;002C0512&quot;/&gt;&lt;wsp:rsid wsp:val=&quot;002C07DB&quot;/&gt;&lt;wsp:rsid wsp:val=&quot;002C0818&quot;/&gt;&lt;wsp:rsid wsp:val=&quot;002C0AC9&quot;/&gt;&lt;wsp:rsid wsp:val=&quot;002C0DD0&quot;/&gt;&lt;wsp:rsid wsp:val=&quot;002C0E0A&quot;/&gt;&lt;wsp:rsid wsp:val=&quot;002C1368&quot;/&gt;&lt;wsp:rsid wsp:val=&quot;002C1DF1&quot;/&gt;&lt;wsp:rsid wsp:val=&quot;002C203A&quot;/&gt;&lt;wsp:rsid wsp:val=&quot;002C2502&quot;/&gt;&lt;wsp:rsid wsp:val=&quot;002C2E8A&quot;/&gt;&lt;wsp:rsid wsp:val=&quot;002C2FCD&quot;/&gt;&lt;wsp:rsid wsp:val=&quot;002C33D3&quot;/&gt;&lt;wsp:rsid wsp:val=&quot;002C36D3&quot;/&gt;&lt;wsp:rsid wsp:val=&quot;002C3AE4&quot;/&gt;&lt;wsp:rsid wsp:val=&quot;002C3C99&quot;/&gt;&lt;wsp:rsid wsp:val=&quot;002C3E89&quot;/&gt;&lt;wsp:rsid wsp:val=&quot;002C456C&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661&quot;/&gt;&lt;wsp:rsid wsp:val=&quot;002C6F88&quot;/&gt;&lt;wsp:rsid wsp:val=&quot;002C7014&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A8A&quot;/&gt;&lt;wsp:rsid wsp:val=&quot;002D2B4E&quot;/&gt;&lt;wsp:rsid wsp:val=&quot;002D3968&quot;/&gt;&lt;wsp:rsid wsp:val=&quot;002D3C60&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1A7&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7321&quot;/&gt;&lt;wsp:rsid wsp:val=&quot;002E7894&quot;/&gt;&lt;wsp:rsid wsp:val=&quot;002E7C45&quot;/&gt;&lt;wsp:rsid wsp:val=&quot;002E7EA8&quot;/&gt;&lt;wsp:rsid wsp:val=&quot;002E7F54&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319B&quot;/&gt;&lt;wsp:rsid wsp:val=&quot;002F3AAA&quot;/&gt;&lt;wsp:rsid wsp:val=&quot;002F3C25&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5FF&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0A&quot;/&gt;&lt;wsp:rsid wsp:val=&quot;003004CC&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24D&quot;/&gt;&lt;wsp:rsid wsp:val=&quot;00304506&quot;/&gt;&lt;wsp:rsid wsp:val=&quot;00304549&quot;/&gt;&lt;wsp:rsid wsp:val=&quot;00304AC5&quot;/&gt;&lt;wsp:rsid wsp:val=&quot;00304FCA&quot;/&gt;&lt;wsp:rsid wsp:val=&quot;00305372&quot;/&gt;&lt;wsp:rsid wsp:val=&quot;003054BD&quot;/&gt;&lt;wsp:rsid wsp:val=&quot;0030621C&quot;/&gt;&lt;wsp:rsid wsp:val=&quot;00306306&quot;/&gt;&lt;wsp:rsid wsp:val=&quot;003064DD&quot;/&gt;&lt;wsp:rsid wsp:val=&quot;003065FB&quot;/&gt;&lt;wsp:rsid wsp:val=&quot;00306C47&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941&quot;/&gt;&lt;wsp:rsid wsp:val=&quot;00312064&quot;/&gt;&lt;wsp:rsid wsp:val=&quot;003121B8&quot;/&gt;&lt;wsp:rsid wsp:val=&quot;00312542&quot;/&gt;&lt;wsp:rsid wsp:val=&quot;003133D8&quot;/&gt;&lt;wsp:rsid wsp:val=&quot;003137A0&quot;/&gt;&lt;wsp:rsid wsp:val=&quot;003137ED&quot;/&gt;&lt;wsp:rsid wsp:val=&quot;00313C4F&quot;/&gt;&lt;wsp:rsid wsp:val=&quot;00314176&quot;/&gt;&lt;wsp:rsid wsp:val=&quot;003141C2&quot;/&gt;&lt;wsp:rsid wsp:val=&quot;00314629&quot;/&gt;&lt;wsp:rsid wsp:val=&quot;00314C7C&quot;/&gt;&lt;wsp:rsid wsp:val=&quot;003150EA&quot;/&gt;&lt;wsp:rsid wsp:val=&quot;0031599D&quot;/&gt;&lt;wsp:rsid wsp:val=&quot;00315F72&quot;/&gt;&lt;wsp:rsid wsp:val=&quot;00316072&quot;/&gt;&lt;wsp:rsid wsp:val=&quot;003160FB&quot;/&gt;&lt;wsp:rsid wsp:val=&quot;00316265&quot;/&gt;&lt;wsp:rsid wsp:val=&quot;00316C58&quot;/&gt;&lt;wsp:rsid wsp:val=&quot;00316E46&quot;/&gt;&lt;wsp:rsid wsp:val=&quot;00317050&quot;/&gt;&lt;wsp:rsid wsp:val=&quot;00317884&quot;/&gt;&lt;wsp:rsid wsp:val=&quot;00317B13&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866&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3E27&quot;/&gt;&lt;wsp:rsid wsp:val=&quot;00333FB4&quot;/&gt;&lt;wsp:rsid wsp:val=&quot;00334799&quot;/&gt;&lt;wsp:rsid wsp:val=&quot;003350A7&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725&quot;/&gt;&lt;wsp:rsid wsp:val=&quot;0034511B&quot;/&gt;&lt;wsp:rsid wsp:val=&quot;00345127&quot;/&gt;&lt;wsp:rsid wsp:val=&quot;00345243&quot;/&gt;&lt;wsp:rsid wsp:val=&quot;003454A2&quot;/&gt;&lt;wsp:rsid wsp:val=&quot;003460F4&quot;/&gt;&lt;wsp:rsid wsp:val=&quot;003460F6&quot;/&gt;&lt;wsp:rsid wsp:val=&quot;003461BC&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10E3&quot;/&gt;&lt;wsp:rsid wsp:val=&quot;0035140A&quot;/&gt;&lt;wsp:rsid wsp:val=&quot;0035180B&quot;/&gt;&lt;wsp:rsid wsp:val=&quot;00351C98&quot;/&gt;&lt;wsp:rsid wsp:val=&quot;00351EAA&quot;/&gt;&lt;wsp:rsid wsp:val=&quot;0035216E&quot;/&gt;&lt;wsp:rsid wsp:val=&quot;003522C9&quot;/&gt;&lt;wsp:rsid wsp:val=&quot;0035265C&quot;/&gt;&lt;wsp:rsid wsp:val=&quot;00352759&quot;/&gt;&lt;wsp:rsid wsp:val=&quot;00352812&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EE1&quot;/&gt;&lt;wsp:rsid wsp:val=&quot;00353F9F&quot;/&gt;&lt;wsp:rsid wsp:val=&quot;0035414B&quot;/&gt;&lt;wsp:rsid wsp:val=&quot;0035414E&quot;/&gt;&lt;wsp:rsid wsp:val=&quot;003542BB&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A5&quot;/&gt;&lt;wsp:rsid wsp:val=&quot;00356B3C&quot;/&gt;&lt;wsp:rsid wsp:val=&quot;00356CEC&quot;/&gt;&lt;wsp:rsid wsp:val=&quot;003572DE&quot;/&gt;&lt;wsp:rsid wsp:val=&quot;00357659&quot;/&gt;&lt;wsp:rsid wsp:val=&quot;00357712&quot;/&gt;&lt;wsp:rsid wsp:val=&quot;00357C43&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1C42&quot;/&gt;&lt;wsp:rsid wsp:val=&quot;003621A7&quot;/&gt;&lt;wsp:rsid wsp:val=&quot;0036262C&quot;/&gt;&lt;wsp:rsid wsp:val=&quot;00362A2B&quot;/&gt;&lt;wsp:rsid wsp:val=&quot;00362C5A&quot;/&gt;&lt;wsp:rsid wsp:val=&quot;00363984&quot;/&gt;&lt;wsp:rsid wsp:val=&quot;00363EE9&quot;/&gt;&lt;wsp:rsid wsp:val=&quot;00364280&quot;/&gt;&lt;wsp:rsid wsp:val=&quot;00364A63&quot;/&gt;&lt;wsp:rsid wsp:val=&quot;0036523A&quot;/&gt;&lt;wsp:rsid wsp:val=&quot;003654DA&quot;/&gt;&lt;wsp:rsid wsp:val=&quot;00367349&quot;/&gt;&lt;wsp:rsid wsp:val=&quot;00367D2F&quot;/&gt;&lt;wsp:rsid wsp:val=&quot;003700A7&quot;/&gt;&lt;wsp:rsid wsp:val=&quot;00370285&quot;/&gt;&lt;wsp:rsid wsp:val=&quot;003704EE&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5FE&quot;/&gt;&lt;wsp:rsid wsp:val=&quot;00372A6B&quot;/&gt;&lt;wsp:rsid wsp:val=&quot;00372B3E&quot;/&gt;&lt;wsp:rsid wsp:val=&quot;00372FD7&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4FA&quot;/&gt;&lt;wsp:rsid wsp:val=&quot;0037664D&quot;/&gt;&lt;wsp:rsid wsp:val=&quot;00376778&quot;/&gt;&lt;wsp:rsid wsp:val=&quot;003769B8&quot;/&gt;&lt;wsp:rsid wsp:val=&quot;00376CD6&quot;/&gt;&lt;wsp:rsid wsp:val=&quot;00376E52&quot;/&gt;&lt;wsp:rsid wsp:val=&quot;00376F72&quot;/&gt;&lt;wsp:rsid wsp:val=&quot;0037709A&quot;/&gt;&lt;wsp:rsid wsp:val=&quot;00377146&quot;/&gt;&lt;wsp:rsid wsp:val=&quot;00377397&quot;/&gt;&lt;wsp:rsid wsp:val=&quot;003774FD&quot;/&gt;&lt;wsp:rsid wsp:val=&quot;003775BD&quot;/&gt;&lt;wsp:rsid wsp:val=&quot;00377F1F&quot;/&gt;&lt;wsp:rsid wsp:val=&quot;0038084F&quot;/&gt;&lt;wsp:rsid wsp:val=&quot;00380892&quot;/&gt;&lt;wsp:rsid wsp:val=&quot;00381079&quot;/&gt;&lt;wsp:rsid wsp:val=&quot;00381685&quot;/&gt;&lt;wsp:rsid wsp:val=&quot;00381918&quot;/&gt;&lt;wsp:rsid wsp:val=&quot;00381A1D&quot;/&gt;&lt;wsp:rsid wsp:val=&quot;003821E7&quot;/&gt;&lt;wsp:rsid wsp:val=&quot;0038227A&quot;/&gt;&lt;wsp:rsid wsp:val=&quot;00382425&quot;/&gt;&lt;wsp:rsid wsp:val=&quot;0038245B&quot;/&gt;&lt;wsp:rsid wsp:val=&quot;003826CF&quot;/&gt;&lt;wsp:rsid wsp:val=&quot;003827B3&quot;/&gt;&lt;wsp:rsid wsp:val=&quot;00382903&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7D2&quot;/&gt;&lt;wsp:rsid wsp:val=&quot;00390837&quot;/&gt;&lt;wsp:rsid wsp:val=&quot;00390B8F&quot;/&gt;&lt;wsp:rsid wsp:val=&quot;00390C56&quot;/&gt;&lt;wsp:rsid wsp:val=&quot;00390E89&quot;/&gt;&lt;wsp:rsid wsp:val=&quot;0039122C&quot;/&gt;&lt;wsp:rsid wsp:val=&quot;0039124D&quot;/&gt;&lt;wsp:rsid wsp:val=&quot;003912B7&quot;/&gt;&lt;wsp:rsid wsp:val=&quot;003914C2&quot;/&gt;&lt;wsp:rsid wsp:val=&quot;00391688&quot;/&gt;&lt;wsp:rsid wsp:val=&quot;00391A92&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11E&quot;/&gt;&lt;wsp:rsid wsp:val=&quot;00397464&quot;/&gt;&lt;wsp:rsid wsp:val=&quot;00397514&quot;/&gt;&lt;wsp:rsid wsp:val=&quot;003978B8&quot;/&gt;&lt;wsp:rsid wsp:val=&quot;00397B96&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8FC&quot;/&gt;&lt;wsp:rsid wsp:val=&quot;003A4E82&quot;/&gt;&lt;wsp:rsid wsp:val=&quot;003A5167&quot;/&gt;&lt;wsp:rsid wsp:val=&quot;003A590E&quot;/&gt;&lt;wsp:rsid wsp:val=&quot;003A591A&quot;/&gt;&lt;wsp:rsid wsp:val=&quot;003A5C66&quot;/&gt;&lt;wsp:rsid wsp:val=&quot;003A6330&quot;/&gt;&lt;wsp:rsid wsp:val=&quot;003A67EA&quot;/&gt;&lt;wsp:rsid wsp:val=&quot;003A6A9D&quot;/&gt;&lt;wsp:rsid wsp:val=&quot;003A6BC9&quot;/&gt;&lt;wsp:rsid wsp:val=&quot;003A6F54&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89F&quot;/&gt;&lt;wsp:rsid wsp:val=&quot;003B1CC2&quot;/&gt;&lt;wsp:rsid wsp:val=&quot;003B21B1&quot;/&gt;&lt;wsp:rsid wsp:val=&quot;003B2B79&quot;/&gt;&lt;wsp:rsid wsp:val=&quot;003B31F9&quot;/&gt;&lt;wsp:rsid wsp:val=&quot;003B4482&quot;/&gt;&lt;wsp:rsid wsp:val=&quot;003B493D&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0C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D7&quot;/&gt;&lt;wsp:rsid wsp:val=&quot;003C0985&quot;/&gt;&lt;wsp:rsid wsp:val=&quot;003C0D37&quot;/&gt;&lt;wsp:rsid wsp:val=&quot;003C16F5&quot;/&gt;&lt;wsp:rsid wsp:val=&quot;003C1A16&quot;/&gt;&lt;wsp:rsid wsp:val=&quot;003C1C23&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4FB&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4E6&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707&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6279&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FF0&quot;/&gt;&lt;wsp:rsid wsp:val=&quot;003F30AD&quot;/&gt;&lt;wsp:rsid wsp:val=&quot;003F34D2&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147&quot;/&gt;&lt;wsp:rsid wsp:val=&quot;0040015E&quot;/&gt;&lt;wsp:rsid wsp:val=&quot;00400427&quot;/&gt;&lt;wsp:rsid wsp:val=&quot;004010CF&quot;/&gt;&lt;wsp:rsid wsp:val=&quot;004012FA&quot;/&gt;&lt;wsp:rsid wsp:val=&quot;00401612&quot;/&gt;&lt;wsp:rsid wsp:val=&quot;004017C6&quot;/&gt;&lt;wsp:rsid wsp:val=&quot;00401D54&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D95&quot;/&gt;&lt;wsp:rsid wsp:val=&quot;00405F90&quot;/&gt;&lt;wsp:rsid wsp:val=&quot;00406108&quot;/&gt;&lt;wsp:rsid wsp:val=&quot;00406412&quot;/&gt;&lt;wsp:rsid wsp:val=&quot;00406F4B&quot;/&gt;&lt;wsp:rsid wsp:val=&quot;00406FBD&quot;/&gt;&lt;wsp:rsid wsp:val=&quot;0040711A&quot;/&gt;&lt;wsp:rsid wsp:val=&quot;00407186&quot;/&gt;&lt;wsp:rsid wsp:val=&quot;004073B0&quot;/&gt;&lt;wsp:rsid wsp:val=&quot;00407455&quot;/&gt;&lt;wsp:rsid wsp:val=&quot;00407612&quot;/&gt;&lt;wsp:rsid wsp:val=&quot;00407888&quot;/&gt;&lt;wsp:rsid wsp:val=&quot;00407A66&quot;/&gt;&lt;wsp:rsid wsp:val=&quot;00407C9E&quot;/&gt;&lt;wsp:rsid wsp:val=&quot;0041029D&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8D&quot;/&gt;&lt;wsp:rsid wsp:val=&quot;00413369&quot;/&gt;&lt;wsp:rsid wsp:val=&quot;004135B0&quot;/&gt;&lt;wsp:rsid wsp:val=&quot;00413E02&quot;/&gt;&lt;wsp:rsid wsp:val=&quot;00414129&quot;/&gt;&lt;wsp:rsid wsp:val=&quot;004145AE&quot;/&gt;&lt;wsp:rsid wsp:val=&quot;0041577E&quot;/&gt;&lt;wsp:rsid wsp:val=&quot;004157F6&quot;/&gt;&lt;wsp:rsid wsp:val=&quot;004159D3&quot;/&gt;&lt;wsp:rsid wsp:val=&quot;00415A14&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A33&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476&quot;/&gt;&lt;wsp:rsid wsp:val=&quot;00425771&quot;/&gt;&lt;wsp:rsid wsp:val=&quot;00425B2C&quot;/&gt;&lt;wsp:rsid wsp:val=&quot;00425B4E&quot;/&gt;&lt;wsp:rsid wsp:val=&quot;00425C97&quot;/&gt;&lt;wsp:rsid wsp:val=&quot;00425FFD&quot;/&gt;&lt;wsp:rsid wsp:val=&quot;004262F8&quot;/&gt;&lt;wsp:rsid wsp:val=&quot;00426442&quot;/&gt;&lt;wsp:rsid wsp:val=&quot;0042654A&quot;/&gt;&lt;wsp:rsid wsp:val=&quot;00426A93&quot;/&gt;&lt;wsp:rsid wsp:val=&quot;00426DFA&quot;/&gt;&lt;wsp:rsid wsp:val=&quot;00427299&quot;/&gt;&lt;wsp:rsid wsp:val=&quot;00427300&quot;/&gt;&lt;wsp:rsid wsp:val=&quot;004276E3&quot;/&gt;&lt;wsp:rsid wsp:val=&quot;004279ED&quot;/&gt;&lt;wsp:rsid wsp:val=&quot;00427E67&quot;/&gt;&lt;wsp:rsid wsp:val=&quot;00430178&quot;/&gt;&lt;wsp:rsid wsp:val=&quot;00430495&quot;/&gt;&lt;wsp:rsid wsp:val=&quot;00430680&quot;/&gt;&lt;wsp:rsid wsp:val=&quot;00430685&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C13&quot;/&gt;&lt;wsp:rsid wsp:val=&quot;00432DB9&quot;/&gt;&lt;wsp:rsid wsp:val=&quot;00432DF0&quot;/&gt;&lt;wsp:rsid wsp:val=&quot;00432E64&quot;/&gt;&lt;wsp:rsid wsp:val=&quot;00432F8F&quot;/&gt;&lt;wsp:rsid wsp:val=&quot;00432F9E&quot;/&gt;&lt;wsp:rsid wsp:val=&quot;00433106&quot;/&gt;&lt;wsp:rsid wsp:val=&quot;004338F7&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D46&quot;/&gt;&lt;wsp:rsid wsp:val=&quot;00435248&quot;/&gt;&lt;wsp:rsid wsp:val=&quot;004353C1&quot;/&gt;&lt;wsp:rsid wsp:val=&quot;0043542F&quot;/&gt;&lt;wsp:rsid wsp:val=&quot;0043548D&quot;/&gt;&lt;wsp:rsid wsp:val=&quot;004355EB&quot;/&gt;&lt;wsp:rsid wsp:val=&quot;00435602&quot;/&gt;&lt;wsp:rsid wsp:val=&quot;004356FA&quot;/&gt;&lt;wsp:rsid wsp:val=&quot;00435CCF&quot;/&gt;&lt;wsp:rsid wsp:val=&quot;00436A3B&quot;/&gt;&lt;wsp:rsid wsp:val=&quot;00436CA7&quot;/&gt;&lt;wsp:rsid wsp:val=&quot;00437027&quot;/&gt;&lt;wsp:rsid wsp:val=&quot;004370C7&quot;/&gt;&lt;wsp:rsid wsp:val=&quot;004371AB&quot;/&gt;&lt;wsp:rsid wsp:val=&quot;004402A7&quot;/&gt;&lt;wsp:rsid wsp:val=&quot;0044035D&quot;/&gt;&lt;wsp:rsid wsp:val=&quot;00440EA5&quot;/&gt;&lt;wsp:rsid wsp:val=&quot;0044131C&quot;/&gt;&lt;wsp:rsid wsp:val=&quot;0044142F&quot;/&gt;&lt;wsp:rsid wsp:val=&quot;004423B8&quot;/&gt;&lt;wsp:rsid wsp:val=&quot;00442416&quot;/&gt;&lt;wsp:rsid wsp:val=&quot;004425C2&quot;/&gt;&lt;wsp:rsid wsp:val=&quot;00442824&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0FEB&quot;/&gt;&lt;wsp:rsid wsp:val=&quot;004518D5&quot;/&gt;&lt;wsp:rsid wsp:val=&quot;004519BF&quot;/&gt;&lt;wsp:rsid wsp:val=&quot;00451A88&quot;/&gt;&lt;wsp:rsid wsp:val=&quot;00451B06&quot;/&gt;&lt;wsp:rsid wsp:val=&quot;00451BEB&quot;/&gt;&lt;wsp:rsid wsp:val=&quot;004525E6&quot;/&gt;&lt;wsp:rsid wsp:val=&quot;0045267C&quot;/&gt;&lt;wsp:rsid wsp:val=&quot;004527C0&quot;/&gt;&lt;wsp:rsid wsp:val=&quot;0045344C&quot;/&gt;&lt;wsp:rsid wsp:val=&quot;00453871&quot;/&gt;&lt;wsp:rsid wsp:val=&quot;00453DEF&quot;/&gt;&lt;wsp:rsid wsp:val=&quot;00453E84&quot;/&gt;&lt;wsp:rsid wsp:val=&quot;00453F0D&quot;/&gt;&lt;wsp:rsid wsp:val=&quot;00453F94&quot;/&gt;&lt;wsp:rsid wsp:val=&quot;004543E4&quot;/&gt;&lt;wsp:rsid wsp:val=&quot;004548E5&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6EDC&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B0&quot;/&gt;&lt;wsp:rsid wsp:val=&quot;00460894&quot;/&gt;&lt;wsp:rsid wsp:val=&quot;00460921&quot;/&gt;&lt;wsp:rsid wsp:val=&quot;00460958&quot;/&gt;&lt;wsp:rsid wsp:val=&quot;0046100B&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C11&quot;/&gt;&lt;wsp:rsid wsp:val=&quot;00461F05&quot;/&gt;&lt;wsp:rsid wsp:val=&quot;004622A1&quot;/&gt;&lt;wsp:rsid wsp:val=&quot;004622D0&quot;/&gt;&lt;wsp:rsid wsp:val=&quot;00462420&quot;/&gt;&lt;wsp:rsid wsp:val=&quot;0046267C&quot;/&gt;&lt;wsp:rsid wsp:val=&quot;00462A9C&quot;/&gt;&lt;wsp:rsid wsp:val=&quot;00462B09&quot;/&gt;&lt;wsp:rsid wsp:val=&quot;00462B29&quot;/&gt;&lt;wsp:rsid wsp:val=&quot;00462D1C&quot;/&gt;&lt;wsp:rsid wsp:val=&quot;00462FC4&quot;/&gt;&lt;wsp:rsid wsp:val=&quot;00463448&quot;/&gt;&lt;wsp:rsid wsp:val=&quot;00463940&quot;/&gt;&lt;wsp:rsid wsp:val=&quot;00464130&quot;/&gt;&lt;wsp:rsid wsp:val=&quot;0046434B&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185&quot;/&gt;&lt;wsp:rsid wsp:val=&quot;0046645E&quot;/&gt;&lt;wsp:rsid wsp:val=&quot;0046698E&quot;/&gt;&lt;wsp:rsid wsp:val=&quot;004671AF&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2E11&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31&quot;/&gt;&lt;wsp:rsid wsp:val=&quot;004821B4&quot;/&gt;&lt;wsp:rsid wsp:val=&quot;004821BC&quot;/&gt;&lt;wsp:rsid wsp:val=&quot;00482389&quot;/&gt;&lt;wsp:rsid wsp:val=&quot;004824F5&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0F18&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3D5F&quot;/&gt;&lt;wsp:rsid wsp:val=&quot;00494C34&quot;/&gt;&lt;wsp:rsid wsp:val=&quot;00494E75&quot;/&gt;&lt;wsp:rsid wsp:val=&quot;00495071&quot;/&gt;&lt;wsp:rsid wsp:val=&quot;00495227&quot;/&gt;&lt;wsp:rsid wsp:val=&quot;00495555&quot;/&gt;&lt;wsp:rsid wsp:val=&quot;004961DB&quot;/&gt;&lt;wsp:rsid wsp:val=&quot;0049653E&quot;/&gt;&lt;wsp:rsid wsp:val=&quot;00496BEF&quot;/&gt;&lt;wsp:rsid wsp:val=&quot;004970A1&quot;/&gt;&lt;wsp:rsid wsp:val=&quot;0049792C&quot;/&gt;&lt;wsp:rsid wsp:val=&quot;00497BD3&quot;/&gt;&lt;wsp:rsid wsp:val=&quot;00497F24&quot;/&gt;&lt;wsp:rsid wsp:val=&quot;00497F2F&quot;/&gt;&lt;wsp:rsid wsp:val=&quot;00497F71&quot;/&gt;&lt;wsp:rsid wsp:val=&quot;004A01E1&quot;/&gt;&lt;wsp:rsid wsp:val=&quot;004A0273&quot;/&gt;&lt;wsp:rsid wsp:val=&quot;004A09A7&quot;/&gt;&lt;wsp:rsid wsp:val=&quot;004A0E00&quot;/&gt;&lt;wsp:rsid wsp:val=&quot;004A15F7&quot;/&gt;&lt;wsp:rsid wsp:val=&quot;004A1600&quot;/&gt;&lt;wsp:rsid wsp:val=&quot;004A166B&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5A2&quot;/&gt;&lt;wsp:rsid wsp:val=&quot;004B4A0F&quot;/&gt;&lt;wsp:rsid wsp:val=&quot;004B4AA2&quot;/&gt;&lt;wsp:rsid wsp:val=&quot;004B4C67&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A89&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A25&quot;/&gt;&lt;wsp:rsid wsp:val=&quot;004C0AE9&quot;/&gt;&lt;wsp:rsid wsp:val=&quot;004C0B5B&quot;/&gt;&lt;wsp:rsid wsp:val=&quot;004C0EE4&quot;/&gt;&lt;wsp:rsid wsp:val=&quot;004C0F99&quot;/&gt;&lt;wsp:rsid wsp:val=&quot;004C130D&quot;/&gt;&lt;wsp:rsid wsp:val=&quot;004C132F&quot;/&gt;&lt;wsp:rsid wsp:val=&quot;004C1624&quot;/&gt;&lt;wsp:rsid wsp:val=&quot;004C171F&quot;/&gt;&lt;wsp:rsid wsp:val=&quot;004C19E0&quot;/&gt;&lt;wsp:rsid wsp:val=&quot;004C1BD6&quot;/&gt;&lt;wsp:rsid wsp:val=&quot;004C2371&quot;/&gt;&lt;wsp:rsid wsp:val=&quot;004C246F&quot;/&gt;&lt;wsp:rsid wsp:val=&quot;004C2C4E&quot;/&gt;&lt;wsp:rsid wsp:val=&quot;004C2F01&quot;/&gt;&lt;wsp:rsid wsp:val=&quot;004C2F96&quot;/&gt;&lt;wsp:rsid wsp:val=&quot;004C2FAE&quot;/&gt;&lt;wsp:rsid wsp:val=&quot;004C3472&quot;/&gt;&lt;wsp:rsid wsp:val=&quot;004C34E8&quot;/&gt;&lt;wsp:rsid wsp:val=&quot;004C3C51&quot;/&gt;&lt;wsp:rsid wsp:val=&quot;004C3E9B&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0E&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30E&quot;/&gt;&lt;wsp:rsid wsp:val=&quot;004C73C9&quot;/&gt;&lt;wsp:rsid wsp:val=&quot;004C7739&quot;/&gt;&lt;wsp:rsid wsp:val=&quot;004C7A83&quot;/&gt;&lt;wsp:rsid wsp:val=&quot;004C7BDF&quot;/&gt;&lt;wsp:rsid wsp:val=&quot;004C7EFE&quot;/&gt;&lt;wsp:rsid wsp:val=&quot;004C7F09&quot;/&gt;&lt;wsp:rsid wsp:val=&quot;004D0200&quot;/&gt;&lt;wsp:rsid wsp:val=&quot;004D0E42&quot;/&gt;&lt;wsp:rsid wsp:val=&quot;004D171F&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309&quot;/&gt;&lt;wsp:rsid wsp:val=&quot;004D58D1&quot;/&gt;&lt;wsp:rsid wsp:val=&quot;004D5AA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D3&quot;/&gt;&lt;wsp:rsid wsp:val=&quot;004E2AFA&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E4&quot;/&gt;&lt;wsp:rsid wsp:val=&quot;004E471C&quot;/&gt;&lt;wsp:rsid wsp:val=&quot;004E4754&quot;/&gt;&lt;wsp:rsid wsp:val=&quot;004E48A1&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003&quot;/&gt;&lt;wsp:rsid wsp:val=&quot;004E7691&quot;/&gt;&lt;wsp:rsid wsp:val=&quot;004E76A5&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735&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7AE&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C3F&quot;/&gt;&lt;wsp:rsid wsp:val=&quot;005050F8&quot;/&gt;&lt;wsp:rsid wsp:val=&quot;00505A2A&quot;/&gt;&lt;wsp:rsid wsp:val=&quot;00505ABD&quot;/&gt;&lt;wsp:rsid wsp:val=&quot;00505E39&quot;/&gt;&lt;wsp:rsid wsp:val=&quot;0050614B&quot;/&gt;&lt;wsp:rsid wsp:val=&quot;00506571&quot;/&gt;&lt;wsp:rsid wsp:val=&quot;00506816&quot;/&gt;&lt;wsp:rsid wsp:val=&quot;00506A8D&quot;/&gt;&lt;wsp:rsid wsp:val=&quot;00506C2E&quot;/&gt;&lt;wsp:rsid wsp:val=&quot;00506E46&quot;/&gt;&lt;wsp:rsid wsp:val=&quot;005074C9&quot;/&gt;&lt;wsp:rsid wsp:val=&quot;00507718&quot;/&gt;&lt;wsp:rsid wsp:val=&quot;00507754&quot;/&gt;&lt;wsp:rsid wsp:val=&quot;00507CAF&quot;/&gt;&lt;wsp:rsid wsp:val=&quot;00507DB4&quot;/&gt;&lt;wsp:rsid wsp:val=&quot;00507EDF&quot;/&gt;&lt;wsp:rsid wsp:val=&quot;00510374&quot;/&gt;&lt;wsp:rsid wsp:val=&quot;00510444&quot;/&gt;&lt;wsp:rsid wsp:val=&quot;00510B25&quot;/&gt;&lt;wsp:rsid wsp:val=&quot;0051179B&quot;/&gt;&lt;wsp:rsid wsp:val=&quot;00511E67&quot;/&gt;&lt;wsp:rsid wsp:val=&quot;00512747&quot;/&gt;&lt;wsp:rsid wsp:val=&quot;00512E1C&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0DB&quot;/&gt;&lt;wsp:rsid wsp:val=&quot;00516B96&quot;/&gt;&lt;wsp:rsid wsp:val=&quot;005173A4&quot;/&gt;&lt;wsp:rsid wsp:val=&quot;0051770E&quot;/&gt;&lt;wsp:rsid wsp:val=&quot;00517B28&quot;/&gt;&lt;wsp:rsid wsp:val=&quot;0052001B&quot;/&gt;&lt;wsp:rsid wsp:val=&quot;005205C8&quot;/&gt;&lt;wsp:rsid wsp:val=&quot;00521642&quot;/&gt;&lt;wsp:rsid wsp:val=&quot;00521D65&quot;/&gt;&lt;wsp:rsid wsp:val=&quot;005221A4&quot;/&gt;&lt;wsp:rsid wsp:val=&quot;00522F19&quot;/&gt;&lt;wsp:rsid wsp:val=&quot;0052333B&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5C&quot;/&gt;&lt;wsp:rsid wsp:val=&quot;00524DEC&quot;/&gt;&lt;wsp:rsid wsp:val=&quot;00524E6A&quot;/&gt;&lt;wsp:rsid wsp:val=&quot;0052501F&quot;/&gt;&lt;wsp:rsid wsp:val=&quot;005251DA&quot;/&gt;&lt;wsp:rsid wsp:val=&quot;00525407&quot;/&gt;&lt;wsp:rsid wsp:val=&quot;00525EB1&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73A&quot;/&gt;&lt;wsp:rsid wsp:val=&quot;00531824&quot;/&gt;&lt;wsp:rsid wsp:val=&quot;00531AF4&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7FB&quot;/&gt;&lt;wsp:rsid wsp:val=&quot;005349C5&quot;/&gt;&lt;wsp:rsid wsp:val=&quot;005349EB&quot;/&gt;&lt;wsp:rsid wsp:val=&quot;00534AA6&quot;/&gt;&lt;wsp:rsid wsp:val=&quot;00534C83&quot;/&gt;&lt;wsp:rsid wsp:val=&quot;00534C8C&quot;/&gt;&lt;wsp:rsid wsp:val=&quot;00534DB1&quot;/&gt;&lt;wsp:rsid wsp:val=&quot;00535A27&quot;/&gt;&lt;wsp:rsid wsp:val=&quot;0053637E&quot;/&gt;&lt;wsp:rsid wsp:val=&quot;005365F6&quot;/&gt;&lt;wsp:rsid wsp:val=&quot;00536625&quot;/&gt;&lt;wsp:rsid wsp:val=&quot;00536AEE&quot;/&gt;&lt;wsp:rsid wsp:val=&quot;00536D3C&quot;/&gt;&lt;wsp:rsid wsp:val=&quot;00537066&quot;/&gt;&lt;wsp:rsid wsp:val=&quot;0053713E&quot;/&gt;&lt;wsp:rsid wsp:val=&quot;00537BE9&quot;/&gt;&lt;wsp:rsid wsp:val=&quot;00537E22&quot;/&gt;&lt;wsp:rsid wsp:val=&quot;00540147&quot;/&gt;&lt;wsp:rsid wsp:val=&quot;00540CD0&quot;/&gt;&lt;wsp:rsid wsp:val=&quot;00540EB6&quot;/&gt;&lt;wsp:rsid wsp:val=&quot;00540FF7&quot;/&gt;&lt;wsp:rsid wsp:val=&quot;0054101A&quot;/&gt;&lt;wsp:rsid wsp:val=&quot;00541385&quot;/&gt;&lt;wsp:rsid wsp:val=&quot;00541735&quot;/&gt;&lt;wsp:rsid wsp:val=&quot;005417A0&quot;/&gt;&lt;wsp:rsid wsp:val=&quot;00541B6E&quot;/&gt;&lt;wsp:rsid wsp:val=&quot;00541E2B&quot;/&gt;&lt;wsp:rsid wsp:val=&quot;00542607&quot;/&gt;&lt;wsp:rsid wsp:val=&quot;005436D7&quot;/&gt;&lt;wsp:rsid wsp:val=&quot;00543703&quot;/&gt;&lt;wsp:rsid wsp:val=&quot;00543A66&quot;/&gt;&lt;wsp:rsid wsp:val=&quot;00543A83&quot;/&gt;&lt;wsp:rsid wsp:val=&quot;00544220&quot;/&gt;&lt;wsp:rsid wsp:val=&quot;005444D2&quot;/&gt;&lt;wsp:rsid wsp:val=&quot;005448FC&quot;/&gt;&lt;wsp:rsid wsp:val=&quot;00544B77&quot;/&gt;&lt;wsp:rsid wsp:val=&quot;00544C33&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91D&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33D&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4E6&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B4B&quot;/&gt;&lt;wsp:rsid wsp:val=&quot;00576FC7&quot;/&gt;&lt;wsp:rsid wsp:val=&quot;00577368&quot;/&gt;&lt;wsp:rsid wsp:val=&quot;005777AC&quot;/&gt;&lt;wsp:rsid wsp:val=&quot;005777E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0EE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E&quot;/&gt;&lt;wsp:rsid wsp:val=&quot;005836D0&quot;/&gt;&lt;wsp:rsid wsp:val=&quot;005838AC&quot;/&gt;&lt;wsp:rsid wsp:val=&quot;00583C6C&quot;/&gt;&lt;wsp:rsid wsp:val=&quot;00583E78&quot;/&gt;&lt;wsp:rsid wsp:val=&quot;00583F5E&quot;/&gt;&lt;wsp:rsid wsp:val=&quot;00584496&quot;/&gt;&lt;wsp:rsid wsp:val=&quot;00584D31&quot;/&gt;&lt;wsp:rsid wsp:val=&quot;00584DB8&quot;/&gt;&lt;wsp:rsid wsp:val=&quot;00584E97&quot;/&gt;&lt;wsp:rsid wsp:val=&quot;00585125&quot;/&gt;&lt;wsp:rsid wsp:val=&quot;005854EF&quot;/&gt;&lt;wsp:rsid wsp:val=&quot;0058582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26C&quot;/&gt;&lt;wsp:rsid wsp:val=&quot;00590749&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E31&quot;/&gt;&lt;wsp:rsid wsp:val=&quot;00593ED6&quot;/&gt;&lt;wsp:rsid wsp:val=&quot;00594131&quot;/&gt;&lt;wsp:rsid wsp:val=&quot;005942B6&quot;/&gt;&lt;wsp:rsid wsp:val=&quot;005943C6&quot;/&gt;&lt;wsp:rsid wsp:val=&quot;00594695&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B63&quot;/&gt;&lt;wsp:rsid wsp:val=&quot;00597E86&quot;/&gt;&lt;wsp:rsid wsp:val=&quot;005A05C6&quot;/&gt;&lt;wsp:rsid wsp:val=&quot;005A05DF&quot;/&gt;&lt;wsp:rsid wsp:val=&quot;005A0753&quot;/&gt;&lt;wsp:rsid wsp:val=&quot;005A0CB6&quot;/&gt;&lt;wsp:rsid wsp:val=&quot;005A1515&quot;/&gt;&lt;wsp:rsid wsp:val=&quot;005A1D03&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B79&quot;/&gt;&lt;wsp:rsid wsp:val=&quot;005A4E38&quot;/&gt;&lt;wsp:rsid wsp:val=&quot;005A4E39&quot;/&gt;&lt;wsp:rsid wsp:val=&quot;005A50CE&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107A&quot;/&gt;&lt;wsp:rsid wsp:val=&quot;005B1A0D&quot;/&gt;&lt;wsp:rsid wsp:val=&quot;005B1C8E&quot;/&gt;&lt;wsp:rsid wsp:val=&quot;005B1EB5&quot;/&gt;&lt;wsp:rsid wsp:val=&quot;005B2D4D&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E83&quot;/&gt;&lt;wsp:rsid wsp:val=&quot;005B6FAE&quot;/&gt;&lt;wsp:rsid wsp:val=&quot;005B703E&quot;/&gt;&lt;wsp:rsid wsp:val=&quot;005B70E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752&quot;/&gt;&lt;wsp:rsid wsp:val=&quot;005C2144&quot;/&gt;&lt;wsp:rsid wsp:val=&quot;005C2322&quot;/&gt;&lt;wsp:rsid wsp:val=&quot;005C2476&quot;/&gt;&lt;wsp:rsid wsp:val=&quot;005C2A50&quot;/&gt;&lt;wsp:rsid wsp:val=&quot;005C2D85&quot;/&gt;&lt;wsp:rsid wsp:val=&quot;005C376D&quot;/&gt;&lt;wsp:rsid wsp:val=&quot;005C3A65&quot;/&gt;&lt;wsp:rsid wsp:val=&quot;005C3CDF&quot;/&gt;&lt;wsp:rsid wsp:val=&quot;005C44FE&quot;/&gt;&lt;wsp:rsid wsp:val=&quot;005C482A&quot;/&gt;&lt;wsp:rsid wsp:val=&quot;005C4B4D&quot;/&gt;&lt;wsp:rsid wsp:val=&quot;005C4CB2&quot;/&gt;&lt;wsp:rsid wsp:val=&quot;005C4DE3&quot;/&gt;&lt;wsp:rsid wsp:val=&quot;005C50E9&quot;/&gt;&lt;wsp:rsid wsp:val=&quot;005C5320&quot;/&gt;&lt;wsp:rsid wsp:val=&quot;005C5379&quot;/&gt;&lt;wsp:rsid wsp:val=&quot;005C5656&quot;/&gt;&lt;wsp:rsid wsp:val=&quot;005C5849&quot;/&gt;&lt;wsp:rsid wsp:val=&quot;005C5985&quot;/&gt;&lt;wsp:rsid wsp:val=&quot;005C61E1&quot;/&gt;&lt;wsp:rsid wsp:val=&quot;005C67B4&quot;/&gt;&lt;wsp:rsid wsp:val=&quot;005C7234&quot;/&gt;&lt;wsp:rsid wsp:val=&quot;005C7340&quot;/&gt;&lt;wsp:rsid wsp:val=&quot;005C7A54&quot;/&gt;&lt;wsp:rsid wsp:val=&quot;005C7CAD&quot;/&gt;&lt;wsp:rsid wsp:val=&quot;005C7EF8&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1D3&quot;/&gt;&lt;wsp:rsid wsp:val=&quot;005D32ED&quot;/&gt;&lt;wsp:rsid wsp:val=&quot;005D37FF&quot;/&gt;&lt;wsp:rsid wsp:val=&quot;005D38F9&quot;/&gt;&lt;wsp:rsid wsp:val=&quot;005D4764&quot;/&gt;&lt;wsp:rsid wsp:val=&quot;005D5499&quot;/&gt;&lt;wsp:rsid wsp:val=&quot;005D576B&quot;/&gt;&lt;wsp:rsid wsp:val=&quot;005D57B5&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1385&quot;/&gt;&lt;wsp:rsid wsp:val=&quot;005E1393&quot;/&gt;&lt;wsp:rsid wsp:val=&quot;005E1A58&quot;/&gt;&lt;wsp:rsid wsp:val=&quot;005E1C06&quot;/&gt;&lt;wsp:rsid wsp:val=&quot;005E2E2C&quot;/&gt;&lt;wsp:rsid wsp:val=&quot;005E35FD&quot;/&gt;&lt;wsp:rsid wsp:val=&quot;005E383F&quot;/&gt;&lt;wsp:rsid wsp:val=&quot;005E3C1D&quot;/&gt;&lt;wsp:rsid wsp:val=&quot;005E42F5&quot;/&gt;&lt;wsp:rsid wsp:val=&quot;005E48F7&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4B&quot;/&gt;&lt;wsp:rsid wsp:val=&quot;0060268D&quot;/&gt;&lt;wsp:rsid wsp:val=&quot;0060319B&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4FC3&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6F4F&quot;/&gt;&lt;wsp:rsid wsp:val=&quot;00607039&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110B&quot;/&gt;&lt;wsp:rsid wsp:val=&quot;006113A9&quot;/&gt;&lt;wsp:rsid wsp:val=&quot;00611A0D&quot;/&gt;&lt;wsp:rsid wsp:val=&quot;00611E96&quot;/&gt;&lt;wsp:rsid wsp:val=&quot;00612A01&quot;/&gt;&lt;wsp:rsid wsp:val=&quot;00612C73&quot;/&gt;&lt;wsp:rsid wsp:val=&quot;00613036&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B6A&quot;/&gt;&lt;wsp:rsid wsp:val=&quot;00621C0B&quot;/&gt;&lt;wsp:rsid wsp:val=&quot;00621C72&quot;/&gt;&lt;wsp:rsid wsp:val=&quot;00621CAD&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B24&quot;/&gt;&lt;wsp:rsid wsp:val=&quot;00625D29&quot;/&gt;&lt;wsp:rsid wsp:val=&quot;0062657C&quot;/&gt;&lt;wsp:rsid wsp:val=&quot;006269CB&quot;/&gt;&lt;wsp:rsid wsp:val=&quot;00626C25&quot;/&gt;&lt;wsp:rsid wsp:val=&quot;00626E64&quot;/&gt;&lt;wsp:rsid wsp:val=&quot;00627BA3&quot;/&gt;&lt;wsp:rsid wsp:val=&quot;00627BF8&quot;/&gt;&lt;wsp:rsid wsp:val=&quot;00627C39&quot;/&gt;&lt;wsp:rsid wsp:val=&quot;00627E44&quot;/&gt;&lt;wsp:rsid wsp:val=&quot;006300D7&quot;/&gt;&lt;wsp:rsid wsp:val=&quot;0063046A&quot;/&gt;&lt;wsp:rsid wsp:val=&quot;006307B0&quot;/&gt;&lt;wsp:rsid wsp:val=&quot;00630F58&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F5&quot;/&gt;&lt;wsp:rsid wsp:val=&quot;00633296&quot;/&gt;&lt;wsp:rsid wsp:val=&quot;00633780&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B12&quot;/&gt;&lt;wsp:rsid wsp:val=&quot;00635EDC&quot;/&gt;&lt;wsp:rsid wsp:val=&quot;00635F56&quot;/&gt;&lt;wsp:rsid wsp:val=&quot;00636094&quot;/&gt;&lt;wsp:rsid wsp:val=&quot;0063681F&quot;/&gt;&lt;wsp:rsid wsp:val=&quot;00636A76&quot;/&gt;&lt;wsp:rsid wsp:val=&quot;00636FB3&quot;/&gt;&lt;wsp:rsid wsp:val=&quot;00637395&quot;/&gt;&lt;wsp:rsid wsp:val=&quot;006373B0&quot;/&gt;&lt;wsp:rsid wsp:val=&quot;006373C7&quot;/&gt;&lt;wsp:rsid wsp:val=&quot;006374F0&quot;/&gt;&lt;wsp:rsid wsp:val=&quot;00637932&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5B2&quot;/&gt;&lt;wsp:rsid wsp:val=&quot;0064163B&quot;/&gt;&lt;wsp:rsid wsp:val=&quot;006416DD&quot;/&gt;&lt;wsp:rsid wsp:val=&quot;006419ED&quot;/&gt;&lt;wsp:rsid wsp:val=&quot;00642D10&quot;/&gt;&lt;wsp:rsid wsp:val=&quot;006434BA&quot;/&gt;&lt;wsp:rsid wsp:val=&quot;00643769&quot;/&gt;&lt;wsp:rsid wsp:val=&quot;006437A9&quot;/&gt;&lt;wsp:rsid wsp:val=&quot;00643973&quot;/&gt;&lt;wsp:rsid wsp:val=&quot;00644177&quot;/&gt;&lt;wsp:rsid wsp:val=&quot;00644200&quot;/&gt;&lt;wsp:rsid wsp:val=&quot;0064428B&quot;/&gt;&lt;wsp:rsid wsp:val=&quot;00644511&quot;/&gt;&lt;wsp:rsid wsp:val=&quot;0064486C&quot;/&gt;&lt;wsp:rsid wsp:val=&quot;00644E60&quot;/&gt;&lt;wsp:rsid wsp:val=&quot;00644F00&quot;/&gt;&lt;wsp:rsid wsp:val=&quot;006457B7&quot;/&gt;&lt;wsp:rsid wsp:val=&quot;00647CB3&quot;/&gt;&lt;wsp:rsid wsp:val=&quot;00647D60&quot;/&gt;&lt;wsp:rsid wsp:val=&quot;00647DB8&quot;/&gt;&lt;wsp:rsid wsp:val=&quot;00647F91&quot;/&gt;&lt;wsp:rsid wsp:val=&quot;00650150&quot;/&gt;&lt;wsp:rsid wsp:val=&quot;00650719&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8B1&quot;/&gt;&lt;wsp:rsid wsp:val=&quot;00651AD3&quot;/&gt;&lt;wsp:rsid wsp:val=&quot;00651E5A&quot;/&gt;&lt;wsp:rsid wsp:val=&quot;00651FA0&quot;/&gt;&lt;wsp:rsid wsp:val=&quot;00652BB4&quot;/&gt;&lt;wsp:rsid wsp:val=&quot;00653273&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60&quot;/&gt;&lt;wsp:rsid wsp:val=&quot;006635DC&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966&quot;/&gt;&lt;wsp:rsid wsp:val=&quot;006729A2&quot;/&gt;&lt;wsp:rsid wsp:val=&quot;00672F44&quot;/&gt;&lt;wsp:rsid wsp:val=&quot;00673201&quot;/&gt;&lt;wsp:rsid wsp:val=&quot;0067330E&quot;/&gt;&lt;wsp:rsid wsp:val=&quot;0067346F&quot;/&gt;&lt;wsp:rsid wsp:val=&quot;006735BC&quot;/&gt;&lt;wsp:rsid wsp:val=&quot;006737DD&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7B8&quot;/&gt;&lt;wsp:rsid wsp:val=&quot;00676D77&quot;/&gt;&lt;wsp:rsid wsp:val=&quot;00677370&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65E&quot;/&gt;&lt;wsp:rsid wsp:val=&quot;006819F6&quot;/&gt;&lt;wsp:rsid wsp:val=&quot;00681A9A&quot;/&gt;&lt;wsp:rsid wsp:val=&quot;00681BF2&quot;/&gt;&lt;wsp:rsid wsp:val=&quot;0068226B&quot;/&gt;&lt;wsp:rsid wsp:val=&quot;00682318&quot;/&gt;&lt;wsp:rsid wsp:val=&quot;006827C5&quot;/&gt;&lt;wsp:rsid wsp:val=&quot;00682A4A&quot;/&gt;&lt;wsp:rsid wsp:val=&quot;00682DD1&quot;/&gt;&lt;wsp:rsid wsp:val=&quot;00682ED3&quot;/&gt;&lt;wsp:rsid wsp:val=&quot;00683125&quot;/&gt;&lt;wsp:rsid wsp:val=&quot;00683136&quot;/&gt;&lt;wsp:rsid wsp:val=&quot;00683BF9&quot;/&gt;&lt;wsp:rsid wsp:val=&quot;00683D7F&quot;/&gt;&lt;wsp:rsid wsp:val=&quot;00684035&quot;/&gt;&lt;wsp:rsid wsp:val=&quot;006841F4&quot;/&gt;&lt;wsp:rsid wsp:val=&quot;00684258&quot;/&gt;&lt;wsp:rsid wsp:val=&quot;00684353&quot;/&gt;&lt;wsp:rsid wsp:val=&quot;00684594&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7C4&quot;/&gt;&lt;wsp:rsid wsp:val=&quot;00686C33&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39A&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15&quot;/&gt;&lt;wsp:rsid wsp:val=&quot;006A0942&quot;/&gt;&lt;wsp:rsid wsp:val=&quot;006A0A60&quot;/&gt;&lt;wsp:rsid wsp:val=&quot;006A18CF&quot;/&gt;&lt;wsp:rsid wsp:val=&quot;006A18DD&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F94&quot;/&gt;&lt;wsp:rsid wsp:val=&quot;006A4113&quot;/&gt;&lt;wsp:rsid wsp:val=&quot;006A457C&quot;/&gt;&lt;wsp:rsid wsp:val=&quot;006A4584&quot;/&gt;&lt;wsp:rsid wsp:val=&quot;006A484F&quot;/&gt;&lt;wsp:rsid wsp:val=&quot;006A49B5&quot;/&gt;&lt;wsp:rsid wsp:val=&quot;006A5185&quot;/&gt;&lt;wsp:rsid wsp:val=&quot;006A5551&quot;/&gt;&lt;wsp:rsid wsp:val=&quot;006A5A45&quot;/&gt;&lt;wsp:rsid wsp:val=&quot;006A5CA3&quot;/&gt;&lt;wsp:rsid wsp:val=&quot;006A5E26&quot;/&gt;&lt;wsp:rsid wsp:val=&quot;006A606B&quot;/&gt;&lt;wsp:rsid wsp:val=&quot;006A6725&quot;/&gt;&lt;wsp:rsid wsp:val=&quot;006A6B69&quot;/&gt;&lt;wsp:rsid wsp:val=&quot;006A6CCF&quot;/&gt;&lt;wsp:rsid wsp:val=&quot;006A73DA&quot;/&gt;&lt;wsp:rsid wsp:val=&quot;006A7574&quot;/&gt;&lt;wsp:rsid wsp:val=&quot;006A7984&quot;/&gt;&lt;wsp:rsid wsp:val=&quot;006A7BF2&quot;/&gt;&lt;wsp:rsid wsp:val=&quot;006A7C40&quot;/&gt;&lt;wsp:rsid wsp:val=&quot;006A7FDD&quot;/&gt;&lt;wsp:rsid wsp:val=&quot;006B015F&quot;/&gt;&lt;wsp:rsid wsp:val=&quot;006B0489&quot;/&gt;&lt;wsp:rsid wsp:val=&quot;006B08D4&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6D0&quot;/&gt;&lt;wsp:rsid wsp:val=&quot;006B2790&quot;/&gt;&lt;wsp:rsid wsp:val=&quot;006B32B5&quot;/&gt;&lt;wsp:rsid wsp:val=&quot;006B393F&quot;/&gt;&lt;wsp:rsid wsp:val=&quot;006B3E55&quot;/&gt;&lt;wsp:rsid wsp:val=&quot;006B43A5&quot;/&gt;&lt;wsp:rsid wsp:val=&quot;006B4566&quot;/&gt;&lt;wsp:rsid wsp:val=&quot;006B460F&quot;/&gt;&lt;wsp:rsid wsp:val=&quot;006B4D4E&quot;/&gt;&lt;wsp:rsid wsp:val=&quot;006B54EE&quot;/&gt;&lt;wsp:rsid wsp:val=&quot;006B6190&quot;/&gt;&lt;wsp:rsid wsp:val=&quot;006B6955&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9DD&quot;/&gt;&lt;wsp:rsid wsp:val=&quot;006C0A1A&quot;/&gt;&lt;wsp:rsid wsp:val=&quot;006C10B4&quot;/&gt;&lt;wsp:rsid wsp:val=&quot;006C1B3F&quot;/&gt;&lt;wsp:rsid wsp:val=&quot;006C2113&quot;/&gt;&lt;wsp:rsid wsp:val=&quot;006C27DA&quot;/&gt;&lt;wsp:rsid wsp:val=&quot;006C3009&quot;/&gt;&lt;wsp:rsid wsp:val=&quot;006C375B&quot;/&gt;&lt;wsp:rsid wsp:val=&quot;006C377A&quot;/&gt;&lt;wsp:rsid wsp:val=&quot;006C3F40&quot;/&gt;&lt;wsp:rsid wsp:val=&quot;006C44D3&quot;/&gt;&lt;wsp:rsid wsp:val=&quot;006C45C1&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B3E&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164&quot;/&gt;&lt;wsp:rsid wsp:val=&quot;006C7428&quot;/&gt;&lt;wsp:rsid wsp:val=&quot;006C75C9&quot;/&gt;&lt;wsp:rsid wsp:val=&quot;006C7ED2&quot;/&gt;&lt;wsp:rsid wsp:val=&quot;006D0233&quot;/&gt;&lt;wsp:rsid wsp:val=&quot;006D03CD&quot;/&gt;&lt;wsp:rsid wsp:val=&quot;006D0A70&quot;/&gt;&lt;wsp:rsid wsp:val=&quot;006D0AD9&quot;/&gt;&lt;wsp:rsid wsp:val=&quot;006D0DED&quot;/&gt;&lt;wsp:rsid wsp:val=&quot;006D19ED&quot;/&gt;&lt;wsp:rsid wsp:val=&quot;006D1A23&quot;/&gt;&lt;wsp:rsid wsp:val=&quot;006D1F1A&quot;/&gt;&lt;wsp:rsid wsp:val=&quot;006D21FF&quot;/&gt;&lt;wsp:rsid wsp:val=&quot;006D2627&quot;/&gt;&lt;wsp:rsid wsp:val=&quot;006D2B11&quot;/&gt;&lt;wsp:rsid wsp:val=&quot;006D2F55&quot;/&gt;&lt;wsp:rsid wsp:val=&quot;006D31AF&quot;/&gt;&lt;wsp:rsid wsp:val=&quot;006D31DD&quot;/&gt;&lt;wsp:rsid wsp:val=&quot;006D343D&quot;/&gt;&lt;wsp:rsid wsp:val=&quot;006D3D66&quot;/&gt;&lt;wsp:rsid wsp:val=&quot;006D3E35&quot;/&gt;&lt;wsp:rsid wsp:val=&quot;006D409F&quot;/&gt;&lt;wsp:rsid wsp:val=&quot;006D43CB&quot;/&gt;&lt;wsp:rsid wsp:val=&quot;006D4542&quot;/&gt;&lt;wsp:rsid wsp:val=&quot;006D492A&quot;/&gt;&lt;wsp:rsid wsp:val=&quot;006D493C&quot;/&gt;&lt;wsp:rsid wsp:val=&quot;006D4E49&quot;/&gt;&lt;wsp:rsid wsp:val=&quot;006D4F72&quot;/&gt;&lt;wsp:rsid wsp:val=&quot;006D5606&quot;/&gt;&lt;wsp:rsid wsp:val=&quot;006D59BF&quot;/&gt;&lt;wsp:rsid wsp:val=&quot;006D5AE7&quot;/&gt;&lt;wsp:rsid wsp:val=&quot;006D5B99&quot;/&gt;&lt;wsp:rsid wsp:val=&quot;006D5EC2&quot;/&gt;&lt;wsp:rsid wsp:val=&quot;006D5FEF&quot;/&gt;&lt;wsp:rsid wsp:val=&quot;006D615D&quot;/&gt;&lt;wsp:rsid wsp:val=&quot;006D63C2&quot;/&gt;&lt;wsp:rsid wsp:val=&quot;006D6486&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2CC&quot;/&gt;&lt;wsp:rsid wsp:val=&quot;006E2AA6&quot;/&gt;&lt;wsp:rsid wsp:val=&quot;006E2C18&quot;/&gt;&lt;wsp:rsid wsp:val=&quot;006E3854&quot;/&gt;&lt;wsp:rsid wsp:val=&quot;006E3BA9&quot;/&gt;&lt;wsp:rsid wsp:val=&quot;006E3D3A&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C62&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BD&quot;/&gt;&lt;wsp:rsid wsp:val=&quot;006F1008&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2A89&quot;/&gt;&lt;wsp:rsid wsp:val=&quot;00702BFC&quot;/&gt;&lt;wsp:rsid wsp:val=&quot;007034BC&quot;/&gt;&lt;wsp:rsid wsp:val=&quot;007035F6&quot;/&gt;&lt;wsp:rsid wsp:val=&quot;007036E5&quot;/&gt;&lt;wsp:rsid wsp:val=&quot;00703D58&quot;/&gt;&lt;wsp:rsid wsp:val=&quot;007044C2&quot;/&gt;&lt;wsp:rsid wsp:val=&quot;007047A7&quot;/&gt;&lt;wsp:rsid wsp:val=&quot;00704A33&quot;/&gt;&lt;wsp:rsid wsp:val=&quot;00704DEB&quot;/&gt;&lt;wsp:rsid wsp:val=&quot;00705584&quot;/&gt;&lt;wsp:rsid wsp:val=&quot;00705E96&quot;/&gt;&lt;wsp:rsid wsp:val=&quot;007069EA&quot;/&gt;&lt;wsp:rsid wsp:val=&quot;00706E08&quot;/&gt;&lt;wsp:rsid wsp:val=&quot;00706F3F&quot;/&gt;&lt;wsp:rsid wsp:val=&quot;0070711F&quot;/&gt;&lt;wsp:rsid wsp:val=&quot;0070730D&quot;/&gt;&lt;wsp:rsid wsp:val=&quot;0070743B&quot;/&gt;&lt;wsp:rsid wsp:val=&quot;0070746F&quot;/&gt;&lt;wsp:rsid wsp:val=&quot;0070796A&quot;/&gt;&lt;wsp:rsid wsp:val=&quot;00707A89&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B0A&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FC0&quot;/&gt;&lt;wsp:rsid wsp:val=&quot;00717267&quot;/&gt;&lt;wsp:rsid wsp:val=&quot;007178EE&quot;/&gt;&lt;wsp:rsid wsp:val=&quot;00717B0A&quot;/&gt;&lt;wsp:rsid wsp:val=&quot;00720759&quot;/&gt;&lt;wsp:rsid wsp:val=&quot;007208FF&quot;/&gt;&lt;wsp:rsid wsp:val=&quot;00720BD4&quot;/&gt;&lt;wsp:rsid wsp:val=&quot;00721011&quot;/&gt;&lt;wsp:rsid wsp:val=&quot;0072116F&quot;/&gt;&lt;wsp:rsid wsp:val=&quot;00721287&quot;/&gt;&lt;wsp:rsid wsp:val=&quot;007215A9&quot;/&gt;&lt;wsp:rsid wsp:val=&quot;007215BF&quot;/&gt;&lt;wsp:rsid wsp:val=&quot;007218A9&quot;/&gt;&lt;wsp:rsid wsp:val=&quot;0072190B&quot;/&gt;&lt;wsp:rsid wsp:val=&quot;00721E1D&quot;/&gt;&lt;wsp:rsid wsp:val=&quot;00721E87&quot;/&gt;&lt;wsp:rsid wsp:val=&quot;00721F9A&quot;/&gt;&lt;wsp:rsid wsp:val=&quot;0072227B&quot;/&gt;&lt;wsp:rsid wsp:val=&quot;00722B72&quot;/&gt;&lt;wsp:rsid wsp:val=&quot;00722C58&quot;/&gt;&lt;wsp:rsid wsp:val=&quot;00723701&quot;/&gt;&lt;wsp:rsid wsp:val=&quot;00723C7E&quot;/&gt;&lt;wsp:rsid wsp:val=&quot;00723EC3&quot;/&gt;&lt;wsp:rsid wsp:val=&quot;00724012&quot;/&gt;&lt;wsp:rsid wsp:val=&quot;00724426&quot;/&gt;&lt;wsp:rsid wsp:val=&quot;0072464B&quot;/&gt;&lt;wsp:rsid wsp:val=&quot;00725068&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3E3&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519&quot;/&gt;&lt;wsp:rsid wsp:val=&quot;007356D0&quot;/&gt;&lt;wsp:rsid wsp:val=&quot;0073637C&quot;/&gt;&lt;wsp:rsid wsp:val=&quot;007366CA&quot;/&gt;&lt;wsp:rsid wsp:val=&quot;00736D7B&quot;/&gt;&lt;wsp:rsid wsp:val=&quot;0073742F&quot;/&gt;&lt;wsp:rsid wsp:val=&quot;007377ED&quot;/&gt;&lt;wsp:rsid wsp:val=&quot;007379C8&quot;/&gt;&lt;wsp:rsid wsp:val=&quot;00740094&quot;/&gt;&lt;wsp:rsid wsp:val=&quot;00740698&quot;/&gt;&lt;wsp:rsid wsp:val=&quot;007406C0&quot;/&gt;&lt;wsp:rsid wsp:val=&quot;00740797&quot;/&gt;&lt;wsp:rsid wsp:val=&quot;00740AC1&quot;/&gt;&lt;wsp:rsid wsp:val=&quot;00740BBF&quot;/&gt;&lt;wsp:rsid wsp:val=&quot;00740C61&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446&quot;/&gt;&lt;wsp:rsid wsp:val=&quot;0074769D&quot;/&gt;&lt;wsp:rsid wsp:val=&quot;00747BD8&quot;/&gt;&lt;wsp:rsid wsp:val=&quot;00747E09&quot;/&gt;&lt;wsp:rsid wsp:val=&quot;00747F05&quot;/&gt;&lt;wsp:rsid wsp:val=&quot;007500FC&quot;/&gt;&lt;wsp:rsid wsp:val=&quot;0075038A&quot;/&gt;&lt;wsp:rsid wsp:val=&quot;00750443&quot;/&gt;&lt;wsp:rsid wsp:val=&quot;007509F9&quot;/&gt;&lt;wsp:rsid wsp:val=&quot;00750A2B&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8FD&quot;/&gt;&lt;wsp:rsid wsp:val=&quot;00752FE7&quot;/&gt;&lt;wsp:rsid wsp:val=&quot;0075312F&quot;/&gt;&lt;wsp:rsid wsp:val=&quot;00753662&quot;/&gt;&lt;wsp:rsid wsp:val=&quot;007536BB&quot;/&gt;&lt;wsp:rsid wsp:val=&quot;00753B0F&quot;/&gt;&lt;wsp:rsid wsp:val=&quot;00753B9D&quot;/&gt;&lt;wsp:rsid wsp:val=&quot;00753F01&quot;/&gt;&lt;wsp:rsid wsp:val=&quot;0075412E&quot;/&gt;&lt;wsp:rsid wsp:val=&quot;00754D64&quot;/&gt;&lt;wsp:rsid wsp:val=&quot;00754EDC&quot;/&gt;&lt;wsp:rsid wsp:val=&quot;007553DB&quot;/&gt;&lt;wsp:rsid wsp:val=&quot;0075583A&quot;/&gt;&lt;wsp:rsid wsp:val=&quot;00755A86&quot;/&gt;&lt;wsp:rsid wsp:val=&quot;00755B06&quot;/&gt;&lt;wsp:rsid wsp:val=&quot;00755C07&quot;/&gt;&lt;wsp:rsid wsp:val=&quot;00755E06&quot;/&gt;&lt;wsp:rsid wsp:val=&quot;00756211&quot;/&gt;&lt;wsp:rsid wsp:val=&quot;007564B4&quot;/&gt;&lt;wsp:rsid wsp:val=&quot;007565E2&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4B9&quot;/&gt;&lt;wsp:rsid wsp:val=&quot;00762924&quot;/&gt;&lt;wsp:rsid wsp:val=&quot;0076295C&quot;/&gt;&lt;wsp:rsid wsp:val=&quot;00762DC1&quot;/&gt;&lt;wsp:rsid wsp:val=&quot;00762F26&quot;/&gt;&lt;wsp:rsid wsp:val=&quot;00763055&quot;/&gt;&lt;wsp:rsid wsp:val=&quot;0076375B&quot;/&gt;&lt;wsp:rsid wsp:val=&quot;00763D32&quot;/&gt;&lt;wsp:rsid wsp:val=&quot;00763F7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E5F&quot;/&gt;&lt;wsp:rsid wsp:val=&quot;00765FCE&quot;/&gt;&lt;wsp:rsid wsp:val=&quot;00765FDC&quot;/&gt;&lt;wsp:rsid wsp:val=&quot;00766559&quot;/&gt;&lt;wsp:rsid wsp:val=&quot;007667D5&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34&quot;/&gt;&lt;wsp:rsid wsp:val=&quot;00773A60&quot;/&gt;&lt;wsp:rsid wsp:val=&quot;007743A1&quot;/&gt;&lt;wsp:rsid wsp:val=&quot;007744EF&quot;/&gt;&lt;wsp:rsid wsp:val=&quot;00774E74&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06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8FA&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01&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982&quot;/&gt;&lt;wsp:rsid wsp:val=&quot;00787A55&quot;/&gt;&lt;wsp:rsid wsp:val=&quot;00787FF1&quot;/&gt;&lt;wsp:rsid wsp:val=&quot;00790E7E&quot;/&gt;&lt;wsp:rsid wsp:val=&quot;00791296&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9C7&quot;/&gt;&lt;wsp:rsid wsp:val=&quot;00793D62&quot;/&gt;&lt;wsp:rsid wsp:val=&quot;00793F70&quot;/&gt;&lt;wsp:rsid wsp:val=&quot;0079400D&quot;/&gt;&lt;wsp:rsid wsp:val=&quot;007947FB&quot;/&gt;&lt;wsp:rsid wsp:val=&quot;00794842&quot;/&gt;&lt;wsp:rsid wsp:val=&quot;0079485D&quot;/&gt;&lt;wsp:rsid wsp:val=&quot;00794E42&quot;/&gt;&lt;wsp:rsid wsp:val=&quot;007954AC&quot;/&gt;&lt;wsp:rsid wsp:val=&quot;0079601B&quot;/&gt;&lt;wsp:rsid wsp:val=&quot;007962E1&quot;/&gt;&lt;wsp:rsid wsp:val=&quot;00796589&quot;/&gt;&lt;wsp:rsid wsp:val=&quot;0079663F&quot;/&gt;&lt;wsp:rsid wsp:val=&quot;00796726&quot;/&gt;&lt;wsp:rsid wsp:val=&quot;0079692D&quot;/&gt;&lt;wsp:rsid wsp:val=&quot;00796F91&quot;/&gt;&lt;wsp:rsid wsp:val=&quot;00797CCD&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847&quot;/&gt;&lt;wsp:rsid wsp:val=&quot;007A1964&quot;/&gt;&lt;wsp:rsid wsp:val=&quot;007A1B63&quot;/&gt;&lt;wsp:rsid wsp:val=&quot;007A2A53&quot;/&gt;&lt;wsp:rsid wsp:val=&quot;007A2BFF&quot;/&gt;&lt;wsp:rsid wsp:val=&quot;007A2D84&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E48&quot;/&gt;&lt;wsp:rsid wsp:val=&quot;007A618D&quot;/&gt;&lt;wsp:rsid wsp:val=&quot;007A6333&quot;/&gt;&lt;wsp:rsid wsp:val=&quot;007A6477&quot;/&gt;&lt;wsp:rsid wsp:val=&quot;007A6909&quot;/&gt;&lt;wsp:rsid wsp:val=&quot;007A6D88&quot;/&gt;&lt;wsp:rsid wsp:val=&quot;007A75A3&quot;/&gt;&lt;wsp:rsid wsp:val=&quot;007A75D9&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937&quot;/&gt;&lt;wsp:rsid wsp:val=&quot;007B51B7&quot;/&gt;&lt;wsp:rsid wsp:val=&quot;007B53E5&quot;/&gt;&lt;wsp:rsid wsp:val=&quot;007B5A66&quot;/&gt;&lt;wsp:rsid wsp:val=&quot;007B601C&quot;/&gt;&lt;wsp:rsid wsp:val=&quot;007B630D&quot;/&gt;&lt;wsp:rsid wsp:val=&quot;007B64F4&quot;/&gt;&lt;wsp:rsid wsp:val=&quot;007B697F&quot;/&gt;&lt;wsp:rsid wsp:val=&quot;007B6B11&quot;/&gt;&lt;wsp:rsid wsp:val=&quot;007B741A&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839&quot;/&gt;&lt;wsp:rsid wsp:val=&quot;007C1B94&quot;/&gt;&lt;wsp:rsid wsp:val=&quot;007C2A39&quot;/&gt;&lt;wsp:rsid wsp:val=&quot;007C2DBF&quot;/&gt;&lt;wsp:rsid wsp:val=&quot;007C3D88&quot;/&gt;&lt;wsp:rsid wsp:val=&quot;007C3F14&quot;/&gt;&lt;wsp:rsid wsp:val=&quot;007C508D&quot;/&gt;&lt;wsp:rsid wsp:val=&quot;007C515A&quot;/&gt;&lt;wsp:rsid wsp:val=&quot;007C52ED&quot;/&gt;&lt;wsp:rsid wsp:val=&quot;007C56CE&quot;/&gt;&lt;wsp:rsid wsp:val=&quot;007C5768&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287&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357E&quot;/&gt;&lt;wsp:rsid wsp:val=&quot;007D3889&quot;/&gt;&lt;wsp:rsid wsp:val=&quot;007D39A2&quot;/&gt;&lt;wsp:rsid wsp:val=&quot;007D39AC&quot;/&gt;&lt;wsp:rsid wsp:val=&quot;007D39D7&quot;/&gt;&lt;wsp:rsid wsp:val=&quot;007D3A84&quot;/&gt;&lt;wsp:rsid wsp:val=&quot;007D4EA2&quot;/&gt;&lt;wsp:rsid wsp:val=&quot;007D4FF2&quot;/&gt;&lt;wsp:rsid wsp:val=&quot;007D512C&quot;/&gt;&lt;wsp:rsid wsp:val=&quot;007D526F&quot;/&gt;&lt;wsp:rsid wsp:val=&quot;007D5FAA&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46A3&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735&quot;/&gt;&lt;wsp:rsid wsp:val=&quot;007E67F4&quot;/&gt;&lt;wsp:rsid wsp:val=&quot;007E6936&quot;/&gt;&lt;wsp:rsid wsp:val=&quot;007E6EF1&quot;/&gt;&lt;wsp:rsid wsp:val=&quot;007E7B2B&quot;/&gt;&lt;wsp:rsid wsp:val=&quot;007E7CBA&quot;/&gt;&lt;wsp:rsid wsp:val=&quot;007E7FF8&quot;/&gt;&lt;wsp:rsid wsp:val=&quot;007F0076&quot;/&gt;&lt;wsp:rsid wsp:val=&quot;007F02A8&quot;/&gt;&lt;wsp:rsid wsp:val=&quot;007F05E0&quot;/&gt;&lt;wsp:rsid wsp:val=&quot;007F0B77&quot;/&gt;&lt;wsp:rsid wsp:val=&quot;007F0DD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23F&quot;/&gt;&lt;wsp:rsid wsp:val=&quot;007F6562&quot;/&gt;&lt;wsp:rsid wsp:val=&quot;007F65F2&quot;/&gt;&lt;wsp:rsid wsp:val=&quot;007F6F8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408&quot;/&gt;&lt;wsp:rsid wsp:val=&quot;0080179D&quot;/&gt;&lt;wsp:rsid wsp:val=&quot;00801838&quot;/&gt;&lt;wsp:rsid wsp:val=&quot;00801D99&quot;/&gt;&lt;wsp:rsid wsp:val=&quot;00801DCC&quot;/&gt;&lt;wsp:rsid wsp:val=&quot;00801FBC&quot;/&gt;&lt;wsp:rsid wsp:val=&quot;008021CF&quot;/&gt;&lt;wsp:rsid wsp:val=&quot;00802410&quot;/&gt;&lt;wsp:rsid wsp:val=&quot;00803A20&quot;/&gt;&lt;wsp:rsid wsp:val=&quot;00803E2E&quot;/&gt;&lt;wsp:rsid wsp:val=&quot;008041E1&quot;/&gt;&lt;wsp:rsid wsp:val=&quot;00804437&quot;/&gt;&lt;wsp:rsid wsp:val=&quot;00804867&quot;/&gt;&lt;wsp:rsid wsp:val=&quot;00804B2F&quot;/&gt;&lt;wsp:rsid wsp:val=&quot;00804C3F&quot;/&gt;&lt;wsp:rsid wsp:val=&quot;00805227&quot;/&gt;&lt;wsp:rsid wsp:val=&quot;008052B1&quot;/&gt;&lt;wsp:rsid wsp:val=&quot;008058F5&quot;/&gt;&lt;wsp:rsid wsp:val=&quot;00806979&quot;/&gt;&lt;wsp:rsid wsp:val=&quot;0080699F&quot;/&gt;&lt;wsp:rsid wsp:val=&quot;00806ACA&quot;/&gt;&lt;wsp:rsid wsp:val=&quot;00806D29&quot;/&gt;&lt;wsp:rsid wsp:val=&quot;00807582&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582&quot;/&gt;&lt;wsp:rsid wsp:val=&quot;008127B0&quot;/&gt;&lt;wsp:rsid wsp:val=&quot;00813116&quot;/&gt;&lt;wsp:rsid wsp:val=&quot;008136DD&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A81&quot;/&gt;&lt;wsp:rsid wsp:val=&quot;00820DF1&quot;/&gt;&lt;wsp:rsid wsp:val=&quot;0082150F&quot;/&gt;&lt;wsp:rsid wsp:val=&quot;0082172C&quot;/&gt;&lt;wsp:rsid wsp:val=&quot;00821992&quot;/&gt;&lt;wsp:rsid wsp:val=&quot;00821D8A&quot;/&gt;&lt;wsp:rsid wsp:val=&quot;0082266A&quot;/&gt;&lt;wsp:rsid wsp:val=&quot;008226C2&quot;/&gt;&lt;wsp:rsid wsp:val=&quot;00823335&quot;/&gt;&lt;wsp:rsid wsp:val=&quot;00823571&quot;/&gt;&lt;wsp:rsid wsp:val=&quot;008237B2&quot;/&gt;&lt;wsp:rsid wsp:val=&quot;00823F61&quot;/&gt;&lt;wsp:rsid wsp:val=&quot;0082449E&quot;/&gt;&lt;wsp:rsid wsp:val=&quot;008249FF&quot;/&gt;&lt;wsp:rsid wsp:val=&quot;008251EC&quot;/&gt;&lt;wsp:rsid wsp:val=&quot;0082540D&quot;/&gt;&lt;wsp:rsid wsp:val=&quot;00825DD4&quot;/&gt;&lt;wsp:rsid wsp:val=&quot;00826204&quot;/&gt;&lt;wsp:rsid wsp:val=&quot;00826991&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B0F&quot;/&gt;&lt;wsp:rsid wsp:val=&quot;00827BBF&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C1&quot;/&gt;&lt;wsp:rsid wsp:val=&quot;008330DB&quot;/&gt;&lt;wsp:rsid wsp:val=&quot;00833EF5&quot;/&gt;&lt;wsp:rsid wsp:val=&quot;008340A5&quot;/&gt;&lt;wsp:rsid wsp:val=&quot;0083417A&quot;/&gt;&lt;wsp:rsid wsp:val=&quot;00834512&quot;/&gt;&lt;wsp:rsid wsp:val=&quot;00834746&quot;/&gt;&lt;wsp:rsid wsp:val=&quot;008349E7&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B5&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773&quot;/&gt;&lt;wsp:rsid wsp:val=&quot;00842B18&quot;/&gt;&lt;wsp:rsid wsp:val=&quot;00842C7C&quot;/&gt;&lt;wsp:rsid wsp:val=&quot;00842DB7&quot;/&gt;&lt;wsp:rsid wsp:val=&quot;0084343F&quot;/&gt;&lt;wsp:rsid wsp:val=&quot;00843736&quot;/&gt;&lt;wsp:rsid wsp:val=&quot;0084387F&quot;/&gt;&lt;wsp:rsid wsp:val=&quot;00843AFD&quot;/&gt;&lt;wsp:rsid wsp:val=&quot;008444F8&quot;/&gt;&lt;wsp:rsid wsp:val=&quot;0084464F&quot;/&gt;&lt;wsp:rsid wsp:val=&quot;00844750&quot;/&gt;&lt;wsp:rsid wsp:val=&quot;00844D93&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130C&quot;/&gt;&lt;wsp:rsid wsp:val=&quot;00851B22&quot;/&gt;&lt;wsp:rsid wsp:val=&quot;008521C5&quot;/&gt;&lt;wsp:rsid wsp:val=&quot;00852338&quot;/&gt;&lt;wsp:rsid wsp:val=&quot;00852F3B&quot;/&gt;&lt;wsp:rsid wsp:val=&quot;00853132&quot;/&gt;&lt;wsp:rsid wsp:val=&quot;00853B2A&quot;/&gt;&lt;wsp:rsid wsp:val=&quot;00853B65&quot;/&gt;&lt;wsp:rsid wsp:val=&quot;00853C45&quot;/&gt;&lt;wsp:rsid wsp:val=&quot;00853C94&quot;/&gt;&lt;wsp:rsid wsp:val=&quot;00853EF9&quot;/&gt;&lt;wsp:rsid wsp:val=&quot;00853F11&quot;/&gt;&lt;wsp:rsid wsp:val=&quot;00854090&quot;/&gt;&lt;wsp:rsid wsp:val=&quot;008540E5&quot;/&gt;&lt;wsp:rsid wsp:val=&quot;00854983&quot;/&gt;&lt;wsp:rsid wsp:val=&quot;00854B60&quot;/&gt;&lt;wsp:rsid wsp:val=&quot;00854D51&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987&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500&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CB&quot;/&gt;&lt;wsp:rsid wsp:val=&quot;0087229F&quot;/&gt;&lt;wsp:rsid wsp:val=&quot;008722B0&quot;/&gt;&lt;wsp:rsid wsp:val=&quot;008722F6&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6E1F&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392&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D&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5037&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F2E&quot;/&gt;&lt;wsp:rsid wsp:val=&quot;0089035C&quot;/&gt;&lt;wsp:rsid wsp:val=&quot;00890404&quot;/&gt;&lt;wsp:rsid wsp:val=&quot;008907B2&quot;/&gt;&lt;wsp:rsid wsp:val=&quot;00890B03&quot;/&gt;&lt;wsp:rsid wsp:val=&quot;00890BCD&quot;/&gt;&lt;wsp:rsid wsp:val=&quot;00890D15&quot;/&gt;&lt;wsp:rsid wsp:val=&quot;00890EFE&quot;/&gt;&lt;wsp:rsid wsp:val=&quot;00890F04&quot;/&gt;&lt;wsp:rsid wsp:val=&quot;00890F2B&quot;/&gt;&lt;wsp:rsid wsp:val=&quot;008911A2&quot;/&gt;&lt;wsp:rsid wsp:val=&quot;0089129F&quot;/&gt;&lt;wsp:rsid wsp:val=&quot;00891C27&quot;/&gt;&lt;wsp:rsid wsp:val=&quot;00891F63&quot;/&gt;&lt;wsp:rsid wsp:val=&quot;008922DC&quot;/&gt;&lt;wsp:rsid wsp:val=&quot;008922DF&quot;/&gt;&lt;wsp:rsid wsp:val=&quot;00892357&quot;/&gt;&lt;wsp:rsid wsp:val=&quot;00892494&quot;/&gt;&lt;wsp:rsid wsp:val=&quot;00893024&quot;/&gt;&lt;wsp:rsid wsp:val=&quot;00893B3B&quot;/&gt;&lt;wsp:rsid wsp:val=&quot;00894304&quot;/&gt;&lt;wsp:rsid wsp:val=&quot;00894C16&quot;/&gt;&lt;wsp:rsid wsp:val=&quot;00894C3B&quot;/&gt;&lt;wsp:rsid wsp:val=&quot;00894D6C&quot;/&gt;&lt;wsp:rsid wsp:val=&quot;00894FEF&quot;/&gt;&lt;wsp:rsid wsp:val=&quot;008950EC&quot;/&gt;&lt;wsp:rsid wsp:val=&quot;00895243&quot;/&gt;&lt;wsp:rsid wsp:val=&quot;008953FF&quot;/&gt;&lt;wsp:rsid wsp:val=&quot;00895A0C&quot;/&gt;&lt;wsp:rsid wsp:val=&quot;008960B3&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245&quot;/&gt;&lt;wsp:rsid wsp:val=&quot;008B130E&quot;/&gt;&lt;wsp:rsid wsp:val=&quot;008B1651&quot;/&gt;&lt;wsp:rsid wsp:val=&quot;008B175A&quot;/&gt;&lt;wsp:rsid wsp:val=&quot;008B1B08&quot;/&gt;&lt;wsp:rsid wsp:val=&quot;008B1C8C&quot;/&gt;&lt;wsp:rsid wsp:val=&quot;008B1E55&quot;/&gt;&lt;wsp:rsid wsp:val=&quot;008B1EFF&quot;/&gt;&lt;wsp:rsid wsp:val=&quot;008B20E5&quot;/&gt;&lt;wsp:rsid wsp:val=&quot;008B21F5&quot;/&gt;&lt;wsp:rsid wsp:val=&quot;008B251D&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60E9&quot;/&gt;&lt;wsp:rsid wsp:val=&quot;008B60ED&quot;/&gt;&lt;wsp:rsid wsp:val=&quot;008B614C&quot;/&gt;&lt;wsp:rsid wsp:val=&quot;008B6E5C&quot;/&gt;&lt;wsp:rsid wsp:val=&quot;008B739E&quot;/&gt;&lt;wsp:rsid wsp:val=&quot;008B766A&quot;/&gt;&lt;wsp:rsid wsp:val=&quot;008B7A0E&quot;/&gt;&lt;wsp:rsid wsp:val=&quot;008B7BD4&quot;/&gt;&lt;wsp:rsid wsp:val=&quot;008B7E5B&quot;/&gt;&lt;wsp:rsid wsp:val=&quot;008B7F66&quot;/&gt;&lt;wsp:rsid wsp:val=&quot;008C022D&quot;/&gt;&lt;wsp:rsid wsp:val=&quot;008C0431&quot;/&gt;&lt;wsp:rsid wsp:val=&quot;008C0D78&quot;/&gt;&lt;wsp:rsid wsp:val=&quot;008C1ABE&quot;/&gt;&lt;wsp:rsid wsp:val=&quot;008C2426&quot;/&gt;&lt;wsp:rsid wsp:val=&quot;008C2453&quot;/&gt;&lt;wsp:rsid wsp:val=&quot;008C2608&quot;/&gt;&lt;wsp:rsid wsp:val=&quot;008C265E&quot;/&gt;&lt;wsp:rsid wsp:val=&quot;008C26B4&quot;/&gt;&lt;wsp:rsid wsp:val=&quot;008C28BA&quot;/&gt;&lt;wsp:rsid wsp:val=&quot;008C3240&quot;/&gt;&lt;wsp:rsid wsp:val=&quot;008C4188&quot;/&gt;&lt;wsp:rsid wsp:val=&quot;008C49D5&quot;/&gt;&lt;wsp:rsid wsp:val=&quot;008C4B47&quot;/&gt;&lt;wsp:rsid wsp:val=&quot;008C4DD1&quot;/&gt;&lt;wsp:rsid wsp:val=&quot;008C59D5&quot;/&gt;&lt;wsp:rsid wsp:val=&quot;008C5B10&quot;/&gt;&lt;wsp:rsid wsp:val=&quot;008C6276&quot;/&gt;&lt;wsp:rsid wsp:val=&quot;008C6337&quot;/&gt;&lt;wsp:rsid wsp:val=&quot;008C6345&quot;/&gt;&lt;wsp:rsid wsp:val=&quot;008C65A7&quot;/&gt;&lt;wsp:rsid wsp:val=&quot;008C6C7A&quot;/&gt;&lt;wsp:rsid wsp:val=&quot;008C6F4F&quot;/&gt;&lt;wsp:rsid wsp:val=&quot;008C74CC&quot;/&gt;&lt;wsp:rsid wsp:val=&quot;008C74F9&quot;/&gt;&lt;wsp:rsid wsp:val=&quot;008C75BB&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9D&quot;/&gt;&lt;wsp:rsid wsp:val=&quot;008D1D2C&quot;/&gt;&lt;wsp:rsid wsp:val=&quot;008D1E23&quot;/&gt;&lt;wsp:rsid wsp:val=&quot;008D2461&quot;/&gt;&lt;wsp:rsid wsp:val=&quot;008D2D60&quot;/&gt;&lt;wsp:rsid wsp:val=&quot;008D3208&quot;/&gt;&lt;wsp:rsid wsp:val=&quot;008D382D&quot;/&gt;&lt;wsp:rsid wsp:val=&quot;008D3E0C&quot;/&gt;&lt;wsp:rsid wsp:val=&quot;008D3F21&quot;/&gt;&lt;wsp:rsid wsp:val=&quot;008D40FF&quot;/&gt;&lt;wsp:rsid wsp:val=&quot;008D41F1&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F90&quot;/&gt;&lt;wsp:rsid wsp:val=&quot;008D72A4&quot;/&gt;&lt;wsp:rsid wsp:val=&quot;008D7378&quot;/&gt;&lt;wsp:rsid wsp:val=&quot;008D7554&quot;/&gt;&lt;wsp:rsid wsp:val=&quot;008D7615&quot;/&gt;&lt;wsp:rsid wsp:val=&quot;008D76A0&quot;/&gt;&lt;wsp:rsid wsp:val=&quot;008D78C3&quot;/&gt;&lt;wsp:rsid wsp:val=&quot;008D7ACD&quot;/&gt;&lt;wsp:rsid wsp:val=&quot;008D7BB4&quot;/&gt;&lt;wsp:rsid wsp:val=&quot;008D7DEB&quot;/&gt;&lt;wsp:rsid wsp:val=&quot;008E037E&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791&quot;/&gt;&lt;wsp:rsid wsp:val=&quot;008F0D2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6150&quot;/&gt;&lt;wsp:rsid wsp:val=&quot;008F6188&quot;/&gt;&lt;wsp:rsid wsp:val=&quot;008F6649&quot;/&gt;&lt;wsp:rsid wsp:val=&quot;008F6BB4&quot;/&gt;&lt;wsp:rsid wsp:val=&quot;008F6CD1&quot;/&gt;&lt;wsp:rsid wsp:val=&quot;008F7069&quot;/&gt;&lt;wsp:rsid wsp:val=&quot;008F74EA&quot;/&gt;&lt;wsp:rsid wsp:val=&quot;008F74ED&quot;/&gt;&lt;wsp:rsid wsp:val=&quot;008F7BD6&quot;/&gt;&lt;wsp:rsid wsp:val=&quot;008F7CEF&quot;/&gt;&lt;wsp:rsid wsp:val=&quot;009000FD&quot;/&gt;&lt;wsp:rsid wsp:val=&quot;00900C62&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7E4&quot;/&gt;&lt;wsp:rsid wsp:val=&quot;00902997&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6100&quot;/&gt;&lt;wsp:rsid wsp:val=&quot;009061A5&quot;/&gt;&lt;wsp:rsid wsp:val=&quot;009067B8&quot;/&gt;&lt;wsp:rsid wsp:val=&quot;00906EED&quot;/&gt;&lt;wsp:rsid wsp:val=&quot;00907071&quot;/&gt;&lt;wsp:rsid wsp:val=&quot;0090715C&quot;/&gt;&lt;wsp:rsid wsp:val=&quot;009108A7&quot;/&gt;&lt;wsp:rsid wsp:val=&quot;00910E0D&quot;/&gt;&lt;wsp:rsid wsp:val=&quot;00910ED6&quot;/&gt;&lt;wsp:rsid wsp:val=&quot;00911E1A&quot;/&gt;&lt;wsp:rsid wsp:val=&quot;009121EF&quot;/&gt;&lt;wsp:rsid wsp:val=&quot;009123B9&quot;/&gt;&lt;wsp:rsid wsp:val=&quot;00912531&quot;/&gt;&lt;wsp:rsid wsp:val=&quot;009138F9&quot;/&gt;&lt;wsp:rsid wsp:val=&quot;00913F4C&quot;/&gt;&lt;wsp:rsid wsp:val=&quot;00913F9C&quot;/&gt;&lt;wsp:rsid wsp:val=&quot;0091404B&quot;/&gt;&lt;wsp:rsid wsp:val=&quot;0091423A&quot;/&gt;&lt;wsp:rsid wsp:val=&quot;00914A5D&quot;/&gt;&lt;wsp:rsid wsp:val=&quot;00914B18&quot;/&gt;&lt;wsp:rsid wsp:val=&quot;00914F86&quot;/&gt;&lt;wsp:rsid wsp:val=&quot;00915032&quot;/&gt;&lt;wsp:rsid wsp:val=&quot;0091537E&quot;/&gt;&lt;wsp:rsid wsp:val=&quot;009154BD&quot;/&gt;&lt;wsp:rsid wsp:val=&quot;009154CF&quot;/&gt;&lt;wsp:rsid wsp:val=&quot;00915AB4&quot;/&gt;&lt;wsp:rsid wsp:val=&quot;00915F97&quot;/&gt;&lt;wsp:rsid wsp:val=&quot;0091610F&quot;/&gt;&lt;wsp:rsid wsp:val=&quot;009161BA&quot;/&gt;&lt;wsp:rsid wsp:val=&quot;00916827&quot;/&gt;&lt;wsp:rsid wsp:val=&quot;00920FE4&quot;/&gt;&lt;wsp:rsid wsp:val=&quot;00921140&quot;/&gt;&lt;wsp:rsid wsp:val=&quot;0092169A&quot;/&gt;&lt;wsp:rsid wsp:val=&quot;009216BF&quot;/&gt;&lt;wsp:rsid wsp:val=&quot;009218D2&quot;/&gt;&lt;wsp:rsid wsp:val=&quot;009219A7&quot;/&gt;&lt;wsp:rsid wsp:val=&quot;00921A74&quot;/&gt;&lt;wsp:rsid wsp:val=&quot;00921BB1&quot;/&gt;&lt;wsp:rsid wsp:val=&quot;00921C9F&quot;/&gt;&lt;wsp:rsid wsp:val=&quot;00921ED5&quot;/&gt;&lt;wsp:rsid wsp:val=&quot;00921FA1&quot;/&gt;&lt;wsp:rsid wsp:val=&quot;00922106&quot;/&gt;&lt;wsp:rsid wsp:val=&quot;009225B6&quot;/&gt;&lt;wsp:rsid wsp:val=&quot;0092286C&quot;/&gt;&lt;wsp:rsid wsp:val=&quot;00922C09&quot;/&gt;&lt;wsp:rsid wsp:val=&quot;00923151&quot;/&gt;&lt;wsp:rsid wsp:val=&quot;00923560&quot;/&gt;&lt;wsp:rsid wsp:val=&quot;00923883&quot;/&gt;&lt;wsp:rsid wsp:val=&quot;00923ABA&quot;/&gt;&lt;wsp:rsid wsp:val=&quot;00923EB5&quot;/&gt;&lt;wsp:rsid wsp:val=&quot;00923F1B&quot;/&gt;&lt;wsp:rsid wsp:val=&quot;00924108&quot;/&gt;&lt;wsp:rsid wsp:val=&quot;0092423D&quot;/&gt;&lt;wsp:rsid wsp:val=&quot;0092434B&quot;/&gt;&lt;wsp:rsid wsp:val=&quot;009247D8&quot;/&gt;&lt;wsp:rsid wsp:val=&quot;00924A7F&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1196&quot;/&gt;&lt;wsp:rsid wsp:val=&quot;0093135E&quot;/&gt;&lt;wsp:rsid wsp:val=&quot;009313ED&quot;/&gt;&lt;wsp:rsid wsp:val=&quot;0093161F&quot;/&gt;&lt;wsp:rsid wsp:val=&quot;0093195D&quot;/&gt;&lt;wsp:rsid wsp:val=&quot;00932109&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3128&quot;/&gt;&lt;wsp:rsid wsp:val=&quot;0094335F&quot;/&gt;&lt;wsp:rsid wsp:val=&quot;00943D04&quot;/&gt;&lt;wsp:rsid wsp:val=&quot;00943D09&quot;/&gt;&lt;wsp:rsid wsp:val=&quot;009440F3&quot;/&gt;&lt;wsp:rsid wsp:val=&quot;00944202&quot;/&gt;&lt;wsp:rsid wsp:val=&quot;00944335&quot;/&gt;&lt;wsp:rsid wsp:val=&quot;00944710&quot;/&gt;&lt;wsp:rsid wsp:val=&quot;0094480B&quot;/&gt;&lt;wsp:rsid wsp:val=&quot;00944AF4&quot;/&gt;&lt;wsp:rsid wsp:val=&quot;00944D54&quot;/&gt;&lt;wsp:rsid wsp:val=&quot;0094564D&quot;/&gt;&lt;wsp:rsid wsp:val=&quot;00945E49&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769&quot;/&gt;&lt;wsp:rsid wsp:val=&quot;00956B4A&quot;/&gt;&lt;wsp:rsid wsp:val=&quot;00957060&quot;/&gt;&lt;wsp:rsid wsp:val=&quot;009572DC&quot;/&gt;&lt;wsp:rsid wsp:val=&quot;00957478&quot;/&gt;&lt;wsp:rsid wsp:val=&quot;00957487&quot;/&gt;&lt;wsp:rsid wsp:val=&quot;00957656&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FF&quot;/&gt;&lt;wsp:rsid wsp:val=&quot;0096292B&quot;/&gt;&lt;wsp:rsid wsp:val=&quot;009629DE&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BA&quot;/&gt;&lt;wsp:rsid wsp:val=&quot;009739F8&quot;/&gt;&lt;wsp:rsid wsp:val=&quot;00973F29&quot;/&gt;&lt;wsp:rsid wsp:val=&quot;00974182&quot;/&gt;&lt;wsp:rsid wsp:val=&quot;009744FF&quot;/&gt;&lt;wsp:rsid wsp:val=&quot;00974520&quot;/&gt;&lt;wsp:rsid wsp:val=&quot;009746CB&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172B&quot;/&gt;&lt;wsp:rsid wsp:val=&quot;009817F9&quot;/&gt;&lt;wsp:rsid wsp:val=&quot;0098183B&quot;/&gt;&lt;wsp:rsid wsp:val=&quot;00981D4B&quot;/&gt;&lt;wsp:rsid wsp:val=&quot;009822AF&quot;/&gt;&lt;wsp:rsid wsp:val=&quot;009823A3&quot;/&gt;&lt;wsp:rsid wsp:val=&quot;00982AB4&quot;/&gt;&lt;wsp:rsid wsp:val=&quot;00982B3A&quot;/&gt;&lt;wsp:rsid wsp:val=&quot;00982E67&quot;/&gt;&lt;wsp:rsid wsp:val=&quot;00983061&quot;/&gt;&lt;wsp:rsid wsp:val=&quot;00983223&quot;/&gt;&lt;wsp:rsid wsp:val=&quot;009838CE&quot;/&gt;&lt;wsp:rsid wsp:val=&quot;00983C41&quot;/&gt;&lt;wsp:rsid wsp:val=&quot;00984206&quot;/&gt;&lt;wsp:rsid wsp:val=&quot;00984449&quot;/&gt;&lt;wsp:rsid wsp:val=&quot;00984E62&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2F3&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E5D&quot;/&gt;&lt;wsp:rsid wsp:val=&quot;009A3183&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127&quot;/&gt;&lt;wsp:rsid wsp:val=&quot;009A637B&quot;/&gt;&lt;wsp:rsid wsp:val=&quot;009A6456&quot;/&gt;&lt;wsp:rsid wsp:val=&quot;009A6513&quot;/&gt;&lt;wsp:rsid wsp:val=&quot;009A6770&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BB7&quot;/&gt;&lt;wsp:rsid wsp:val=&quot;009B7FFA&quot;/&gt;&lt;wsp:rsid wsp:val=&quot;009C00EF&quot;/&gt;&lt;wsp:rsid wsp:val=&quot;009C01D2&quot;/&gt;&lt;wsp:rsid wsp:val=&quot;009C080A&quot;/&gt;&lt;wsp:rsid wsp:val=&quot;009C098E&quot;/&gt;&lt;wsp:rsid wsp:val=&quot;009C0A96&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D12&quot;/&gt;&lt;wsp:rsid wsp:val=&quot;009C3D88&quot;/&gt;&lt;wsp:rsid wsp:val=&quot;009C40AD&quot;/&gt;&lt;wsp:rsid wsp:val=&quot;009C45A3&quot;/&gt;&lt;wsp:rsid wsp:val=&quot;009C4E6A&quot;/&gt;&lt;wsp:rsid wsp:val=&quot;009C4EF7&quot;/&gt;&lt;wsp:rsid wsp:val=&quot;009C520B&quot;/&gt;&lt;wsp:rsid wsp:val=&quot;009C52FB&quot;/&gt;&lt;wsp:rsid wsp:val=&quot;009C5538&quot;/&gt;&lt;wsp:rsid wsp:val=&quot;009C5785&quot;/&gt;&lt;wsp:rsid wsp:val=&quot;009C5874&quot;/&gt;&lt;wsp:rsid wsp:val=&quot;009C5BDA&quot;/&gt;&lt;wsp:rsid wsp:val=&quot;009C6768&quot;/&gt;&lt;wsp:rsid wsp:val=&quot;009C681F&quot;/&gt;&lt;wsp:rsid wsp:val=&quot;009C6894&quot;/&gt;&lt;wsp:rsid wsp:val=&quot;009C6B3B&quot;/&gt;&lt;wsp:rsid wsp:val=&quot;009C6B7B&quot;/&gt;&lt;wsp:rsid wsp:val=&quot;009C6CAA&quot;/&gt;&lt;wsp:rsid wsp:val=&quot;009C6E93&quot;/&gt;&lt;wsp:rsid wsp:val=&quot;009C7147&quot;/&gt;&lt;wsp:rsid wsp:val=&quot;009C7893&quot;/&gt;&lt;wsp:rsid wsp:val=&quot;009C7F47&quot;/&gt;&lt;wsp:rsid wsp:val=&quot;009C7FEB&quot;/&gt;&lt;wsp:rsid wsp:val=&quot;009D00B2&quot;/&gt;&lt;wsp:rsid wsp:val=&quot;009D0361&quot;/&gt;&lt;wsp:rsid wsp:val=&quot;009D0720&quot;/&gt;&lt;wsp:rsid wsp:val=&quot;009D079F&quot;/&gt;&lt;wsp:rsid wsp:val=&quot;009D0897&quot;/&gt;&lt;wsp:rsid wsp:val=&quot;009D09A8&quot;/&gt;&lt;wsp:rsid wsp:val=&quot;009D2118&quot;/&gt;&lt;wsp:rsid wsp:val=&quot;009D22EA&quot;/&gt;&lt;wsp:rsid wsp:val=&quot;009D264B&quot;/&gt;&lt;wsp:rsid wsp:val=&quot;009D280C&quot;/&gt;&lt;wsp:rsid wsp:val=&quot;009D2C43&quot;/&gt;&lt;wsp:rsid wsp:val=&quot;009D327E&quot;/&gt;&lt;wsp:rsid wsp:val=&quot;009D3C90&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3A5F&quot;/&gt;&lt;wsp:rsid wsp:val=&quot;009E457F&quot;/&gt;&lt;wsp:rsid wsp:val=&quot;009E5039&quot;/&gt;&lt;wsp:rsid wsp:val=&quot;009E532F&quot;/&gt;&lt;wsp:rsid wsp:val=&quot;009E5386&quot;/&gt;&lt;wsp:rsid wsp:val=&quot;009E53AA&quot;/&gt;&lt;wsp:rsid wsp:val=&quot;009E53D6&quot;/&gt;&lt;wsp:rsid wsp:val=&quot;009E5656&quot;/&gt;&lt;wsp:rsid wsp:val=&quot;009E5A6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05&quot;/&gt;&lt;wsp:rsid wsp:val=&quot;009F0C38&quot;/&gt;&lt;wsp:rsid wsp:val=&quot;009F0CD1&quot;/&gt;&lt;wsp:rsid wsp:val=&quot;009F1033&quot;/&gt;&lt;wsp:rsid wsp:val=&quot;009F187B&quot;/&gt;&lt;wsp:rsid wsp:val=&quot;009F1933&quot;/&gt;&lt;wsp:rsid wsp:val=&quot;009F2E7E&quot;/&gt;&lt;wsp:rsid wsp:val=&quot;009F3713&quot;/&gt;&lt;wsp:rsid wsp:val=&quot;009F3740&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267E&quot;/&gt;&lt;wsp:rsid wsp:val=&quot;00A02A7C&quot;/&gt;&lt;wsp:rsid wsp:val=&quot;00A02B26&quot;/&gt;&lt;wsp:rsid wsp:val=&quot;00A03255&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738B&quot;/&gt;&lt;wsp:rsid wsp:val=&quot;00A07654&quot;/&gt;&lt;wsp:rsid wsp:val=&quot;00A077DB&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D0&quot;/&gt;&lt;wsp:rsid wsp:val=&quot;00A14743&quot;/&gt;&lt;wsp:rsid wsp:val=&quot;00A14B5D&quot;/&gt;&lt;wsp:rsid wsp:val=&quot;00A152F7&quot;/&gt;&lt;wsp:rsid wsp:val=&quot;00A15521&quot;/&gt;&lt;wsp:rsid wsp:val=&quot;00A1562F&quot;/&gt;&lt;wsp:rsid wsp:val=&quot;00A157EC&quot;/&gt;&lt;wsp:rsid wsp:val=&quot;00A15800&quot;/&gt;&lt;wsp:rsid wsp:val=&quot;00A15ABD&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253&quot;/&gt;&lt;wsp:rsid wsp:val=&quot;00A2049C&quot;/&gt;&lt;wsp:rsid wsp:val=&quot;00A204ED&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6BE&quot;/&gt;&lt;wsp:rsid wsp:val=&quot;00A22D9C&quot;/&gt;&lt;wsp:rsid wsp:val=&quot;00A23921&quot;/&gt;&lt;wsp:rsid wsp:val=&quot;00A23DD8&quot;/&gt;&lt;wsp:rsid wsp:val=&quot;00A24079&quot;/&gt;&lt;wsp:rsid wsp:val=&quot;00A24150&quot;/&gt;&lt;wsp:rsid wsp:val=&quot;00A24701&quot;/&gt;&lt;wsp:rsid wsp:val=&quot;00A2470A&quot;/&gt;&lt;wsp:rsid wsp:val=&quot;00A2481C&quot;/&gt;&lt;wsp:rsid wsp:val=&quot;00A24CCF&quot;/&gt;&lt;wsp:rsid wsp:val=&quot;00A24D81&quot;/&gt;&lt;wsp:rsid wsp:val=&quot;00A25155&quot;/&gt;&lt;wsp:rsid wsp:val=&quot;00A2583E&quot;/&gt;&lt;wsp:rsid wsp:val=&quot;00A25A28&quot;/&gt;&lt;wsp:rsid wsp:val=&quot;00A25F8A&quot;/&gt;&lt;wsp:rsid wsp:val=&quot;00A261E4&quot;/&gt;&lt;wsp:rsid wsp:val=&quot;00A26883&quot;/&gt;&lt;wsp:rsid wsp:val=&quot;00A26CF7&quot;/&gt;&lt;wsp:rsid wsp:val=&quot;00A26D60&quot;/&gt;&lt;wsp:rsid wsp:val=&quot;00A26EE0&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D0&quot;/&gt;&lt;wsp:rsid wsp:val=&quot;00A351D0&quot;/&gt;&lt;wsp:rsid wsp:val=&quot;00A35735&quot;/&gt;&lt;wsp:rsid wsp:val=&quot;00A35A0B&quot;/&gt;&lt;wsp:rsid wsp:val=&quot;00A362CB&quot;/&gt;&lt;wsp:rsid wsp:val=&quot;00A36694&quot;/&gt;&lt;wsp:rsid wsp:val=&quot;00A36D80&quot;/&gt;&lt;wsp:rsid wsp:val=&quot;00A36DC8&quot;/&gt;&lt;wsp:rsid wsp:val=&quot;00A36F1E&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0AB&quot;/&gt;&lt;wsp:rsid wsp:val=&quot;00A4339C&quot;/&gt;&lt;wsp:rsid wsp:val=&quot;00A43666&quot;/&gt;&lt;wsp:rsid wsp:val=&quot;00A43A47&quot;/&gt;&lt;wsp:rsid wsp:val=&quot;00A43B7C&quot;/&gt;&lt;wsp:rsid wsp:val=&quot;00A43E26&quot;/&gt;&lt;wsp:rsid wsp:val=&quot;00A44882&quot;/&gt;&lt;wsp:rsid wsp:val=&quot;00A44AA5&quot;/&gt;&lt;wsp:rsid wsp:val=&quot;00A44B72&quot;/&gt;&lt;wsp:rsid wsp:val=&quot;00A44E28&quot;/&gt;&lt;wsp:rsid wsp:val=&quot;00A4570E&quot;/&gt;&lt;wsp:rsid wsp:val=&quot;00A45A3B&quot;/&gt;&lt;wsp:rsid wsp:val=&quot;00A45B1A&quot;/&gt;&lt;wsp:rsid wsp:val=&quot;00A46FAD&quot;/&gt;&lt;wsp:rsid wsp:val=&quot;00A470ED&quot;/&gt;&lt;wsp:rsid wsp:val=&quot;00A47218&quot;/&gt;&lt;wsp:rsid wsp:val=&quot;00A47391&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11FB&quot;/&gt;&lt;wsp:rsid wsp:val=&quot;00A514EB&quot;/&gt;&lt;wsp:rsid wsp:val=&quot;00A51BC1&quot;/&gt;&lt;wsp:rsid wsp:val=&quot;00A521E0&quot;/&gt;&lt;wsp:rsid wsp:val=&quot;00A52B0A&quot;/&gt;&lt;wsp:rsid wsp:val=&quot;00A52C94&quot;/&gt;&lt;wsp:rsid wsp:val=&quot;00A52D1E&quot;/&gt;&lt;wsp:rsid wsp:val=&quot;00A54492&quot;/&gt;&lt;wsp:rsid wsp:val=&quot;00A544BF&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4E5&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3&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354&quot;/&gt;&lt;wsp:rsid wsp:val=&quot;00A65589&quot;/&gt;&lt;wsp:rsid wsp:val=&quot;00A657CF&quot;/&gt;&lt;wsp:rsid wsp:val=&quot;00A65BE3&quot;/&gt;&lt;wsp:rsid wsp:val=&quot;00A65FBF&quot;/&gt;&lt;wsp:rsid wsp:val=&quot;00A66089&quot;/&gt;&lt;wsp:rsid wsp:val=&quot;00A6681D&quot;/&gt;&lt;wsp:rsid wsp:val=&quot;00A66A5A&quot;/&gt;&lt;wsp:rsid wsp:val=&quot;00A6736A&quot;/&gt;&lt;wsp:rsid wsp:val=&quot;00A677C1&quot;/&gt;&lt;wsp:rsid wsp:val=&quot;00A67A8E&quot;/&gt;&lt;wsp:rsid wsp:val=&quot;00A67AC6&quot;/&gt;&lt;wsp:rsid wsp:val=&quot;00A67AFD&quot;/&gt;&lt;wsp:rsid wsp:val=&quot;00A67EF1&quot;/&gt;&lt;wsp:rsid wsp:val=&quot;00A7001C&quot;/&gt;&lt;wsp:rsid wsp:val=&quot;00A70A35&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212&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1AD&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E2&quot;/&gt;&lt;wsp:rsid wsp:val=&quot;00A85FFF&quot;/&gt;&lt;wsp:rsid wsp:val=&quot;00A8665A&quot;/&gt;&lt;wsp:rsid wsp:val=&quot;00A869B4&quot;/&gt;&lt;wsp:rsid wsp:val=&quot;00A86ACD&quot;/&gt;&lt;wsp:rsid wsp:val=&quot;00A86AE7&quot;/&gt;&lt;wsp:rsid wsp:val=&quot;00A86D23&quot;/&gt;&lt;wsp:rsid wsp:val=&quot;00A86FEF&quot;/&gt;&lt;wsp:rsid wsp:val=&quot;00A87482&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70&quot;/&gt;&lt;wsp:rsid wsp:val=&quot;00A9505F&quot;/&gt;&lt;wsp:rsid wsp:val=&quot;00A9526D&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550&quot;/&gt;&lt;wsp:rsid wsp:val=&quot;00AA0ABC&quot;/&gt;&lt;wsp:rsid wsp:val=&quot;00AA1250&quot;/&gt;&lt;wsp:rsid wsp:val=&quot;00AA158B&quot;/&gt;&lt;wsp:rsid wsp:val=&quot;00AA1D12&quot;/&gt;&lt;wsp:rsid wsp:val=&quot;00AA1DD6&quot;/&gt;&lt;wsp:rsid wsp:val=&quot;00AA1EEC&quot;/&gt;&lt;wsp:rsid wsp:val=&quot;00AA210C&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B68&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3BA&quot;/&gt;&lt;wsp:rsid wsp:val=&quot;00AB57AD&quot;/&gt;&lt;wsp:rsid wsp:val=&quot;00AB583A&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0E4B&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64F&quot;/&gt;&lt;wsp:rsid wsp:val=&quot;00AD0EAA&quot;/&gt;&lt;wsp:rsid wsp:val=&quot;00AD12BD&quot;/&gt;&lt;wsp:rsid wsp:val=&quot;00AD13B2&quot;/&gt;&lt;wsp:rsid wsp:val=&quot;00AD163D&quot;/&gt;&lt;wsp:rsid wsp:val=&quot;00AD1B19&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2F7F&quot;/&gt;&lt;wsp:rsid wsp:val=&quot;00AD3042&quot;/&gt;&lt;wsp:rsid wsp:val=&quot;00AD3047&quot;/&gt;&lt;wsp:rsid wsp:val=&quot;00AD33C3&quot;/&gt;&lt;wsp:rsid wsp:val=&quot;00AD34A1&quot;/&gt;&lt;wsp:rsid wsp:val=&quot;00AD3BEC&quot;/&gt;&lt;wsp:rsid wsp:val=&quot;00AD48F9&quot;/&gt;&lt;wsp:rsid wsp:val=&quot;00AD514B&quot;/&gt;&lt;wsp:rsid wsp:val=&quot;00AD5542&quot;/&gt;&lt;wsp:rsid wsp:val=&quot;00AD567D&quot;/&gt;&lt;wsp:rsid wsp:val=&quot;00AD5930&quot;/&gt;&lt;wsp:rsid wsp:val=&quot;00AD5B1B&quot;/&gt;&lt;wsp:rsid wsp:val=&quot;00AD5F5A&quot;/&gt;&lt;wsp:rsid wsp:val=&quot;00AD6C7F&quot;/&gt;&lt;wsp:rsid wsp:val=&quot;00AD70C9&quot;/&gt;&lt;wsp:rsid wsp:val=&quot;00AD732B&quot;/&gt;&lt;wsp:rsid wsp:val=&quot;00AD75A6&quot;/&gt;&lt;wsp:rsid wsp:val=&quot;00AD7927&quot;/&gt;&lt;wsp:rsid wsp:val=&quot;00AD7B75&quot;/&gt;&lt;wsp:rsid wsp:val=&quot;00AD7CD8&quot;/&gt;&lt;wsp:rsid wsp:val=&quot;00AE075A&quot;/&gt;&lt;wsp:rsid wsp:val=&quot;00AE0794&quot;/&gt;&lt;wsp:rsid wsp:val=&quot;00AE0D23&quot;/&gt;&lt;wsp:rsid wsp:val=&quot;00AE0E9E&quot;/&gt;&lt;wsp:rsid wsp:val=&quot;00AE1418&quot;/&gt;&lt;wsp:rsid wsp:val=&quot;00AE14B7&quot;/&gt;&lt;wsp:rsid wsp:val=&quot;00AE171A&quot;/&gt;&lt;wsp:rsid wsp:val=&quot;00AE186D&quot;/&gt;&lt;wsp:rsid wsp:val=&quot;00AE1C33&quot;/&gt;&lt;wsp:rsid wsp:val=&quot;00AE2205&quot;/&gt;&lt;wsp:rsid wsp:val=&quot;00AE232B&quot;/&gt;&lt;wsp:rsid wsp:val=&quot;00AE29B5&quot;/&gt;&lt;wsp:rsid wsp:val=&quot;00AE2BFE&quot;/&gt;&lt;wsp:rsid wsp:val=&quot;00AE3004&quot;/&gt;&lt;wsp:rsid wsp:val=&quot;00AE31BA&quot;/&gt;&lt;wsp:rsid wsp:val=&quot;00AE32B3&quot;/&gt;&lt;wsp:rsid wsp:val=&quot;00AE34B9&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4F45&quot;/&gt;&lt;wsp:rsid wsp:val=&quot;00AE552C&quot;/&gt;&lt;wsp:rsid wsp:val=&quot;00AE567B&quot;/&gt;&lt;wsp:rsid wsp:val=&quot;00AE5749&quot;/&gt;&lt;wsp:rsid wsp:val=&quot;00AE5E95&quot;/&gt;&lt;wsp:rsid wsp:val=&quot;00AE6271&quot;/&gt;&lt;wsp:rsid wsp:val=&quot;00AE62C7&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992&quot;/&gt;&lt;wsp:rsid wsp:val=&quot;00AE7E0E&quot;/&gt;&lt;wsp:rsid wsp:val=&quot;00AF0801&quot;/&gt;&lt;wsp:rsid wsp:val=&quot;00AF0C77&quot;/&gt;&lt;wsp:rsid wsp:val=&quot;00AF109F&quot;/&gt;&lt;wsp:rsid wsp:val=&quot;00AF13DC&quot;/&gt;&lt;wsp:rsid wsp:val=&quot;00AF1414&quot;/&gt;&lt;wsp:rsid wsp:val=&quot;00AF26BE&quot;/&gt;&lt;wsp:rsid wsp:val=&quot;00AF28B0&quot;/&gt;&lt;wsp:rsid wsp:val=&quot;00AF2D55&quot;/&gt;&lt;wsp:rsid wsp:val=&quot;00AF2DED&quot;/&gt;&lt;wsp:rsid wsp:val=&quot;00AF2E7C&quot;/&gt;&lt;wsp:rsid wsp:val=&quot;00AF377C&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49&quot;/&gt;&lt;wsp:rsid wsp:val=&quot;00AF5A90&quot;/&gt;&lt;wsp:rsid wsp:val=&quot;00AF5B9F&quot;/&gt;&lt;wsp:rsid wsp:val=&quot;00AF5E03&quot;/&gt;&lt;wsp:rsid wsp:val=&quot;00AF5F78&quot;/&gt;&lt;wsp:rsid wsp:val=&quot;00AF5FC2&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D26&quot;/&gt;&lt;wsp:rsid wsp:val=&quot;00B03E1C&quot;/&gt;&lt;wsp:rsid wsp:val=&quot;00B04D36&quot;/&gt;&lt;wsp:rsid wsp:val=&quot;00B04F11&quot;/&gt;&lt;wsp:rsid wsp:val=&quot;00B052E4&quot;/&gt;&lt;wsp:rsid wsp:val=&quot;00B054CE&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EE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CCB&quot;/&gt;&lt;wsp:rsid wsp:val=&quot;00B16E3A&quot;/&gt;&lt;wsp:rsid wsp:val=&quot;00B16F4E&quot;/&gt;&lt;wsp:rsid wsp:val=&quot;00B1736C&quot;/&gt;&lt;wsp:rsid wsp:val=&quot;00B175EA&quot;/&gt;&lt;wsp:rsid wsp:val=&quot;00B17744&quot;/&gt;&lt;wsp:rsid wsp:val=&quot;00B17853&quot;/&gt;&lt;wsp:rsid wsp:val=&quot;00B20057&quot;/&gt;&lt;wsp:rsid wsp:val=&quot;00B20075&quot;/&gt;&lt;wsp:rsid wsp:val=&quot;00B2043A&quot;/&gt;&lt;wsp:rsid wsp:val=&quot;00B206FB&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33A9&quot;/&gt;&lt;wsp:rsid wsp:val=&quot;00B239CC&quot;/&gt;&lt;wsp:rsid wsp:val=&quot;00B23A73&quot;/&gt;&lt;wsp:rsid wsp:val=&quot;00B24059&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D8A&quot;/&gt;&lt;wsp:rsid wsp:val=&quot;00B30F29&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4CFB&quot;/&gt;&lt;wsp:rsid wsp:val=&quot;00B3511C&quot;/&gt;&lt;wsp:rsid wsp:val=&quot;00B3539A&quot;/&gt;&lt;wsp:rsid wsp:val=&quot;00B35620&quot;/&gt;&lt;wsp:rsid wsp:val=&quot;00B35643&quot;/&gt;&lt;wsp:rsid wsp:val=&quot;00B35CB3&quot;/&gt;&lt;wsp:rsid wsp:val=&quot;00B35F8E&quot;/&gt;&lt;wsp:rsid wsp:val=&quot;00B36AB2&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B2&quot;/&gt;&lt;wsp:rsid wsp:val=&quot;00B40BF1&quot;/&gt;&lt;wsp:rsid wsp:val=&quot;00B40D73&quot;/&gt;&lt;wsp:rsid wsp:val=&quot;00B411A3&quot;/&gt;&lt;wsp:rsid wsp:val=&quot;00B412CB&quot;/&gt;&lt;wsp:rsid wsp:val=&quot;00B41351&quot;/&gt;&lt;wsp:rsid wsp:val=&quot;00B415EF&quot;/&gt;&lt;wsp:rsid wsp:val=&quot;00B41B34&quot;/&gt;&lt;wsp:rsid wsp:val=&quot;00B41C34&quot;/&gt;&lt;wsp:rsid wsp:val=&quot;00B427E4&quot;/&gt;&lt;wsp:rsid wsp:val=&quot;00B42879&quot;/&gt;&lt;wsp:rsid wsp:val=&quot;00B428F3&quot;/&gt;&lt;wsp:rsid wsp:val=&quot;00B42B9A&quot;/&gt;&lt;wsp:rsid wsp:val=&quot;00B42C35&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1BC&quot;/&gt;&lt;wsp:rsid wsp:val=&quot;00B443C5&quot;/&gt;&lt;wsp:rsid wsp:val=&quot;00B4472F&quot;/&gt;&lt;wsp:rsid wsp:val=&quot;00B4485B&quot;/&gt;&lt;wsp:rsid wsp:val=&quot;00B45029&quot;/&gt;&lt;wsp:rsid wsp:val=&quot;00B45878&quot;/&gt;&lt;wsp:rsid wsp:val=&quot;00B45A61&quot;/&gt;&lt;wsp:rsid wsp:val=&quot;00B460AA&quot;/&gt;&lt;wsp:rsid wsp:val=&quot;00B462D6&quot;/&gt;&lt;wsp:rsid wsp:val=&quot;00B46BBB&quot;/&gt;&lt;wsp:rsid wsp:val=&quot;00B46F57&quot;/&gt;&lt;wsp:rsid wsp:val=&quot;00B47784&quot;/&gt;&lt;wsp:rsid wsp:val=&quot;00B4783F&quot;/&gt;&lt;wsp:rsid wsp:val=&quot;00B47CEF&quot;/&gt;&lt;wsp:rsid wsp:val=&quot;00B47DDC&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559&quot;/&gt;&lt;wsp:rsid wsp:val=&quot;00B52646&quot;/&gt;&lt;wsp:rsid wsp:val=&quot;00B529F2&quot;/&gt;&lt;wsp:rsid wsp:val=&quot;00B52AAD&quot;/&gt;&lt;wsp:rsid wsp:val=&quot;00B530BA&quot;/&gt;&lt;wsp:rsid wsp:val=&quot;00B531B2&quot;/&gt;&lt;wsp:rsid wsp:val=&quot;00B53630&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A18&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52B0&quot;/&gt;&lt;wsp:rsid wsp:val=&quot;00B657B5&quot;/&gt;&lt;wsp:rsid wsp:val=&quot;00B65D1C&quot;/&gt;&lt;wsp:rsid wsp:val=&quot;00B65E9D&quot;/&gt;&lt;wsp:rsid wsp:val=&quot;00B660F5&quot;/&gt;&lt;wsp:rsid wsp:val=&quot;00B664EC&quot;/&gt;&lt;wsp:rsid wsp:val=&quot;00B66801&quot;/&gt;&lt;wsp:rsid wsp:val=&quot;00B672F3&quot;/&gt;&lt;wsp:rsid wsp:val=&quot;00B6796C&quot;/&gt;&lt;wsp:rsid wsp:val=&quot;00B67B2B&quot;/&gt;&lt;wsp:rsid wsp:val=&quot;00B67E89&quot;/&gt;&lt;wsp:rsid wsp:val=&quot;00B70333&quot;/&gt;&lt;wsp:rsid wsp:val=&quot;00B70A49&quot;/&gt;&lt;wsp:rsid wsp:val=&quot;00B70B3D&quot;/&gt;&lt;wsp:rsid wsp:val=&quot;00B70DDA&quot;/&gt;&lt;wsp:rsid wsp:val=&quot;00B70EDB&quot;/&gt;&lt;wsp:rsid wsp:val=&quot;00B71A5D&quot;/&gt;&lt;wsp:rsid wsp:val=&quot;00B72184&quot;/&gt;&lt;wsp:rsid wsp:val=&quot;00B7273B&quot;/&gt;&lt;wsp:rsid wsp:val=&quot;00B727B8&quot;/&gt;&lt;wsp:rsid wsp:val=&quot;00B72964&quot;/&gt;&lt;wsp:rsid wsp:val=&quot;00B73259&quot;/&gt;&lt;wsp:rsid wsp:val=&quot;00B73453&quot;/&gt;&lt;wsp:rsid wsp:val=&quot;00B737C7&quot;/&gt;&lt;wsp:rsid wsp:val=&quot;00B73801&quot;/&gt;&lt;wsp:rsid wsp:val=&quot;00B73B68&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36B&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B55&quot;/&gt;&lt;wsp:rsid wsp:val=&quot;00B93C36&quot;/&gt;&lt;wsp:rsid wsp:val=&quot;00B94054&quot;/&gt;&lt;wsp:rsid wsp:val=&quot;00B94253&quot;/&gt;&lt;wsp:rsid wsp:val=&quot;00B9436E&quot;/&gt;&lt;wsp:rsid wsp:val=&quot;00B94506&quot;/&gt;&lt;wsp:rsid wsp:val=&quot;00B94D3F&quot;/&gt;&lt;wsp:rsid wsp:val=&quot;00B950E8&quot;/&gt;&lt;wsp:rsid wsp:val=&quot;00B95242&quot;/&gt;&lt;wsp:rsid wsp:val=&quot;00B95305&quot;/&gt;&lt;wsp:rsid wsp:val=&quot;00B954FC&quot;/&gt;&lt;wsp:rsid wsp:val=&quot;00B9561D&quot;/&gt;&lt;wsp:rsid wsp:val=&quot;00B958BA&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C97&quot;/&gt;&lt;wsp:rsid wsp:val=&quot;00BA5EFB&quot;/&gt;&lt;wsp:rsid wsp:val=&quot;00BA6282&quot;/&gt;&lt;wsp:rsid wsp:val=&quot;00BA659A&quot;/&gt;&lt;wsp:rsid wsp:val=&quot;00BA68C1&quot;/&gt;&lt;wsp:rsid wsp:val=&quot;00BA6CFD&quot;/&gt;&lt;wsp:rsid wsp:val=&quot;00BA7339&quot;/&gt;&lt;wsp:rsid wsp:val=&quot;00BA73C4&quot;/&gt;&lt;wsp:rsid wsp:val=&quot;00BA7423&quot;/&gt;&lt;wsp:rsid wsp:val=&quot;00BA7541&quot;/&gt;&lt;wsp:rsid wsp:val=&quot;00BA7688&quot;/&gt;&lt;wsp:rsid wsp:val=&quot;00BA7E99&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966&quot;/&gt;&lt;wsp:rsid wsp:val=&quot;00BB1B24&quot;/&gt;&lt;wsp:rsid wsp:val=&quot;00BB1C4F&quot;/&gt;&lt;wsp:rsid wsp:val=&quot;00BB1D50&quot;/&gt;&lt;wsp:rsid wsp:val=&quot;00BB225D&quot;/&gt;&lt;wsp:rsid wsp:val=&quot;00BB26CC&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5321&quot;/&gt;&lt;wsp:rsid wsp:val=&quot;00BB55E4&quot;/&gt;&lt;wsp:rsid wsp:val=&quot;00BB56F2&quot;/&gt;&lt;wsp:rsid wsp:val=&quot;00BB56F3&quot;/&gt;&lt;wsp:rsid wsp:val=&quot;00BB58A7&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DA3&quot;/&gt;&lt;wsp:rsid wsp:val=&quot;00BC16BF&quot;/&gt;&lt;wsp:rsid wsp:val=&quot;00BC17BC&quot;/&gt;&lt;wsp:rsid wsp:val=&quot;00BC18B2&quot;/&gt;&lt;wsp:rsid wsp:val=&quot;00BC1A03&quot;/&gt;&lt;wsp:rsid wsp:val=&quot;00BC1A99&quot;/&gt;&lt;wsp:rsid wsp:val=&quot;00BC1CDD&quot;/&gt;&lt;wsp:rsid wsp:val=&quot;00BC201A&quot;/&gt;&lt;wsp:rsid wsp:val=&quot;00BC2125&quot;/&gt;&lt;wsp:rsid wsp:val=&quot;00BC27E0&quot;/&gt;&lt;wsp:rsid wsp:val=&quot;00BC2BC7&quot;/&gt;&lt;wsp:rsid wsp:val=&quot;00BC2F45&quot;/&gt;&lt;wsp:rsid wsp:val=&quot;00BC321B&quot;/&gt;&lt;wsp:rsid wsp:val=&quot;00BC344E&quot;/&gt;&lt;wsp:rsid wsp:val=&quot;00BC38B8&quot;/&gt;&lt;wsp:rsid wsp:val=&quot;00BC3B16&quot;/&gt;&lt;wsp:rsid wsp:val=&quot;00BC3CF8&quot;/&gt;&lt;wsp:rsid wsp:val=&quot;00BC3FE8&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F10&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6A38&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EA0&quot;/&gt;&lt;wsp:rsid wsp:val=&quot;00BE403F&quot;/&gt;&lt;wsp:rsid wsp:val=&quot;00BE44A3&quot;/&gt;&lt;wsp:rsid wsp:val=&quot;00BE475F&quot;/&gt;&lt;wsp:rsid wsp:val=&quot;00BE5171&quot;/&gt;&lt;wsp:rsid wsp:val=&quot;00BE5519&quot;/&gt;&lt;wsp:rsid wsp:val=&quot;00BE57B1&quot;/&gt;&lt;wsp:rsid wsp:val=&quot;00BE5813&quot;/&gt;&lt;wsp:rsid wsp:val=&quot;00BE63D5&quot;/&gt;&lt;wsp:rsid wsp:val=&quot;00BE65B3&quot;/&gt;&lt;wsp:rsid wsp:val=&quot;00BE7501&quot;/&gt;&lt;wsp:rsid wsp:val=&quot;00BE7B27&quot;/&gt;&lt;wsp:rsid wsp:val=&quot;00BE7BF8&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72&quot;/&gt;&lt;wsp:rsid wsp:val=&quot;00BF2817&quot;/&gt;&lt;wsp:rsid wsp:val=&quot;00BF28A5&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879&quot;/&gt;&lt;wsp:rsid wsp:val=&quot;00BF6C19&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84F&quot;/&gt;&lt;wsp:rsid wsp:val=&quot;00C039B6&quot;/&gt;&lt;wsp:rsid wsp:val=&quot;00C03B7B&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6E05&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114F&quot;/&gt;&lt;wsp:rsid wsp:val=&quot;00C11183&quot;/&gt;&lt;wsp:rsid wsp:val=&quot;00C11197&quot;/&gt;&lt;wsp:rsid wsp:val=&quot;00C1120D&quot;/&gt;&lt;wsp:rsid wsp:val=&quot;00C11C33&quot;/&gt;&lt;wsp:rsid wsp:val=&quot;00C11C73&quot;/&gt;&lt;wsp:rsid wsp:val=&quot;00C11FE5&quot;/&gt;&lt;wsp:rsid wsp:val=&quot;00C11FF6&quot;/&gt;&lt;wsp:rsid wsp:val=&quot;00C1286D&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BE8&quot;/&gt;&lt;wsp:rsid wsp:val=&quot;00C15135&quot;/&gt;&lt;wsp:rsid wsp:val=&quot;00C15595&quot;/&gt;&lt;wsp:rsid wsp:val=&quot;00C1595F&quot;/&gt;&lt;wsp:rsid wsp:val=&quot;00C159ED&quot;/&gt;&lt;wsp:rsid wsp:val=&quot;00C1662C&quot;/&gt;&lt;wsp:rsid wsp:val=&quot;00C16B93&quot;/&gt;&lt;wsp:rsid wsp:val=&quot;00C16FCA&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B1D&quot;/&gt;&lt;wsp:rsid wsp:val=&quot;00C21C53&quot;/&gt;&lt;wsp:rsid wsp:val=&quot;00C222CF&quot;/&gt;&lt;wsp:rsid wsp:val=&quot;00C232DD&quot;/&gt;&lt;wsp:rsid wsp:val=&quot;00C23989&quot;/&gt;&lt;wsp:rsid wsp:val=&quot;00C23E92&quot;/&gt;&lt;wsp:rsid wsp:val=&quot;00C2423A&quot;/&gt;&lt;wsp:rsid wsp:val=&quot;00C24781&quot;/&gt;&lt;wsp:rsid wsp:val=&quot;00C24CA2&quot;/&gt;&lt;wsp:rsid wsp:val=&quot;00C24EE5&quot;/&gt;&lt;wsp:rsid wsp:val=&quot;00C24F74&quot;/&gt;&lt;wsp:rsid wsp:val=&quot;00C250CF&quot;/&gt;&lt;wsp:rsid wsp:val=&quot;00C2544D&quot;/&gt;&lt;wsp:rsid wsp:val=&quot;00C25B9D&quot;/&gt;&lt;wsp:rsid wsp:val=&quot;00C25D3A&quot;/&gt;&lt;wsp:rsid wsp:val=&quot;00C26181&quot;/&gt;&lt;wsp:rsid wsp:val=&quot;00C263AE&quot;/&gt;&lt;wsp:rsid wsp:val=&quot;00C26871&quot;/&gt;&lt;wsp:rsid wsp:val=&quot;00C2695A&quot;/&gt;&lt;wsp:rsid wsp:val=&quot;00C2716B&quot;/&gt;&lt;wsp:rsid wsp:val=&quot;00C274BE&quot;/&gt;&lt;wsp:rsid wsp:val=&quot;00C307FA&quot;/&gt;&lt;wsp:rsid wsp:val=&quot;00C30D3F&quot;/&gt;&lt;wsp:rsid wsp:val=&quot;00C30DAA&quot;/&gt;&lt;wsp:rsid wsp:val=&quot;00C30F1F&quot;/&gt;&lt;wsp:rsid wsp:val=&quot;00C30F8E&quot;/&gt;&lt;wsp:rsid wsp:val=&quot;00C30FB5&quot;/&gt;&lt;wsp:rsid wsp:val=&quot;00C30FB7&quot;/&gt;&lt;wsp:rsid wsp:val=&quot;00C31089&quot;/&gt;&lt;wsp:rsid wsp:val=&quot;00C311C9&quot;/&gt;&lt;wsp:rsid wsp:val=&quot;00C31206&quot;/&gt;&lt;wsp:rsid wsp:val=&quot;00C31237&quot;/&gt;&lt;wsp:rsid wsp:val=&quot;00C314DF&quot;/&gt;&lt;wsp:rsid wsp:val=&quot;00C3175A&quot;/&gt;&lt;wsp:rsid wsp:val=&quot;00C31895&quot;/&gt;&lt;wsp:rsid wsp:val=&quot;00C319A2&quot;/&gt;&lt;wsp:rsid wsp:val=&quot;00C31DDA&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B77&quot;/&gt;&lt;wsp:rsid wsp:val=&quot;00C35D4F&quot;/&gt;&lt;wsp:rsid wsp:val=&quot;00C36DAD&quot;/&gt;&lt;wsp:rsid wsp:val=&quot;00C37050&quot;/&gt;&lt;wsp:rsid wsp:val=&quot;00C37493&quot;/&gt;&lt;wsp:rsid wsp:val=&quot;00C37984&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5AC&quot;/&gt;&lt;wsp:rsid wsp:val=&quot;00C42784&quot;/&gt;&lt;wsp:rsid wsp:val=&quot;00C429E1&quot;/&gt;&lt;wsp:rsid wsp:val=&quot;00C42BA4&quot;/&gt;&lt;wsp:rsid wsp:val=&quot;00C43421&quot;/&gt;&lt;wsp:rsid wsp:val=&quot;00C439F0&quot;/&gt;&lt;wsp:rsid wsp:val=&quot;00C43CE7&quot;/&gt;&lt;wsp:rsid wsp:val=&quot;00C44189&quot;/&gt;&lt;wsp:rsid wsp:val=&quot;00C4464F&quot;/&gt;&lt;wsp:rsid wsp:val=&quot;00C447FB&quot;/&gt;&lt;wsp:rsid wsp:val=&quot;00C44962&quot;/&gt;&lt;wsp:rsid wsp:val=&quot;00C44ADA&quot;/&gt;&lt;wsp:rsid wsp:val=&quot;00C4522A&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C62&quot;/&gt;&lt;wsp:rsid wsp:val=&quot;00C55ADC&quot;/&gt;&lt;wsp:rsid wsp:val=&quot;00C55B02&quot;/&gt;&lt;wsp:rsid wsp:val=&quot;00C56282&quot;/&gt;&lt;wsp:rsid wsp:val=&quot;00C5638E&quot;/&gt;&lt;wsp:rsid wsp:val=&quot;00C56918&quot;/&gt;&lt;wsp:rsid wsp:val=&quot;00C569CA&quot;/&gt;&lt;wsp:rsid wsp:val=&quot;00C56A29&quot;/&gt;&lt;wsp:rsid wsp:val=&quot;00C5707E&quot;/&gt;&lt;wsp:rsid wsp:val=&quot;00C5718B&quot;/&gt;&lt;wsp:rsid wsp:val=&quot;00C57C29&quot;/&gt;&lt;wsp:rsid wsp:val=&quot;00C57CC6&quot;/&gt;&lt;wsp:rsid wsp:val=&quot;00C601EB&quot;/&gt;&lt;wsp:rsid wsp:val=&quot;00C60EC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68E&quot;/&gt;&lt;wsp:rsid wsp:val=&quot;00C64376&quot;/&gt;&lt;wsp:rsid wsp:val=&quot;00C64626&quot;/&gt;&lt;wsp:rsid wsp:val=&quot;00C646FA&quot;/&gt;&lt;wsp:rsid wsp:val=&quot;00C64849&quot;/&gt;&lt;wsp:rsid wsp:val=&quot;00C64EDC&quot;/&gt;&lt;wsp:rsid wsp:val=&quot;00C658B2&quot;/&gt;&lt;wsp:rsid wsp:val=&quot;00C659D7&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40D&quot;/&gt;&lt;wsp:rsid wsp:val=&quot;00C70B8C&quot;/&gt;&lt;wsp:rsid wsp:val=&quot;00C712FF&quot;/&gt;&lt;wsp:rsid wsp:val=&quot;00C71468&quot;/&gt;&lt;wsp:rsid wsp:val=&quot;00C723AF&quot;/&gt;&lt;wsp:rsid wsp:val=&quot;00C7251B&quot;/&gt;&lt;wsp:rsid wsp:val=&quot;00C72EF5&quot;/&gt;&lt;wsp:rsid wsp:val=&quot;00C73224&quot;/&gt;&lt;wsp:rsid wsp:val=&quot;00C732C5&quot;/&gt;&lt;wsp:rsid wsp:val=&quot;00C7357D&quot;/&gt;&lt;wsp:rsid wsp:val=&quot;00C740FD&quot;/&gt;&lt;wsp:rsid wsp:val=&quot;00C74157&quot;/&gt;&lt;wsp:rsid wsp:val=&quot;00C7448E&quot;/&gt;&lt;wsp:rsid wsp:val=&quot;00C74531&quot;/&gt;&lt;wsp:rsid wsp:val=&quot;00C748E2&quot;/&gt;&lt;wsp:rsid wsp:val=&quot;00C75004&quot;/&gt;&lt;wsp:rsid wsp:val=&quot;00C755BC&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816&quot;/&gt;&lt;wsp:rsid wsp:val=&quot;00C76A56&quot;/&gt;&lt;wsp:rsid wsp:val=&quot;00C76A6B&quot;/&gt;&lt;wsp:rsid wsp:val=&quot;00C7731D&quot;/&gt;&lt;wsp:rsid wsp:val=&quot;00C775EF&quot;/&gt;&lt;wsp:rsid wsp:val=&quot;00C7799E&quot;/&gt;&lt;wsp:rsid wsp:val=&quot;00C77DF7&quot;/&gt;&lt;wsp:rsid wsp:val=&quot;00C80547&quot;/&gt;&lt;wsp:rsid wsp:val=&quot;00C80FD1&quot;/&gt;&lt;wsp:rsid wsp:val=&quot;00C8123B&quot;/&gt;&lt;wsp:rsid wsp:val=&quot;00C8198E&quot;/&gt;&lt;wsp:rsid wsp:val=&quot;00C81B30&quot;/&gt;&lt;wsp:rsid wsp:val=&quot;00C82387&quot;/&gt;&lt;wsp:rsid wsp:val=&quot;00C8312D&quot;/&gt;&lt;wsp:rsid wsp:val=&quot;00C83E22&quot;/&gt;&lt;wsp:rsid wsp:val=&quot;00C842A1&quot;/&gt;&lt;wsp:rsid wsp:val=&quot;00C84C6D&quot;/&gt;&lt;wsp:rsid wsp:val=&quot;00C8511C&quot;/&gt;&lt;wsp:rsid wsp:val=&quot;00C85253&quot;/&gt;&lt;wsp:rsid wsp:val=&quot;00C8534D&quot;/&gt;&lt;wsp:rsid wsp:val=&quot;00C85519&quot;/&gt;&lt;wsp:rsid wsp:val=&quot;00C8624E&quot;/&gt;&lt;wsp:rsid wsp:val=&quot;00C86379&quot;/&gt;&lt;wsp:rsid wsp:val=&quot;00C864DB&quot;/&gt;&lt;wsp:rsid wsp:val=&quot;00C87014&quot;/&gt;&lt;wsp:rsid wsp:val=&quot;00C87183&quot;/&gt;&lt;wsp:rsid wsp:val=&quot;00C87304&quot;/&gt;&lt;wsp:rsid wsp:val=&quot;00C8781D&quot;/&gt;&lt;wsp:rsid wsp:val=&quot;00C901A9&quot;/&gt;&lt;wsp:rsid wsp:val=&quot;00C905AC&quot;/&gt;&lt;wsp:rsid wsp:val=&quot;00C90947&quot;/&gt;&lt;wsp:rsid wsp:val=&quot;00C90B43&quot;/&gt;&lt;wsp:rsid wsp:val=&quot;00C90B74&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10D&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4508&quot;/&gt;&lt;wsp:rsid wsp:val=&quot;00C945A6&quot;/&gt;&lt;wsp:rsid wsp:val=&quot;00C945EC&quot;/&gt;&lt;wsp:rsid wsp:val=&quot;00C94A44&quot;/&gt;&lt;wsp:rsid wsp:val=&quot;00C94C81&quot;/&gt;&lt;wsp:rsid wsp:val=&quot;00C94E45&quot;/&gt;&lt;wsp:rsid wsp:val=&quot;00C95300&quot;/&gt;&lt;wsp:rsid wsp:val=&quot;00C95548&quot;/&gt;&lt;wsp:rsid wsp:val=&quot;00C955AD&quot;/&gt;&lt;wsp:rsid wsp:val=&quot;00C95730&quot;/&gt;&lt;wsp:rsid wsp:val=&quot;00C95962&quot;/&gt;&lt;wsp:rsid wsp:val=&quot;00C95A8A&quot;/&gt;&lt;wsp:rsid wsp:val=&quot;00C95CCD&quot;/&gt;&lt;wsp:rsid wsp:val=&quot;00C95CD4&quot;/&gt;&lt;wsp:rsid wsp:val=&quot;00C96191&quot;/&gt;&lt;wsp:rsid wsp:val=&quot;00C96A19&quot;/&gt;&lt;wsp:rsid wsp:val=&quot;00C96FE0&quot;/&gt;&lt;wsp:rsid wsp:val=&quot;00C973E2&quot;/&gt;&lt;wsp:rsid wsp:val=&quot;00C975B2&quot;/&gt;&lt;wsp:rsid wsp:val=&quot;00C97AF1&quot;/&gt;&lt;wsp:rsid wsp:val=&quot;00C97C0B&quot;/&gt;&lt;wsp:rsid wsp:val=&quot;00C97F72&quot;/&gt;&lt;wsp:rsid wsp:val=&quot;00CA025F&quot;/&gt;&lt;wsp:rsid wsp:val=&quot;00CA03B6&quot;/&gt;&lt;wsp:rsid wsp:val=&quot;00CA09AA&quot;/&gt;&lt;wsp:rsid wsp:val=&quot;00CA0BAF&quot;/&gt;&lt;wsp:rsid wsp:val=&quot;00CA114D&quot;/&gt;&lt;wsp:rsid wsp:val=&quot;00CA1225&quot;/&gt;&lt;wsp:rsid wsp:val=&quot;00CA18D2&quot;/&gt;&lt;wsp:rsid wsp:val=&quot;00CA2919&quot;/&gt;&lt;wsp:rsid wsp:val=&quot;00CA2A7E&quot;/&gt;&lt;wsp:rsid wsp:val=&quot;00CA2B09&quot;/&gt;&lt;wsp:rsid wsp:val=&quot;00CA2C56&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44D&quot;/&gt;&lt;wsp:rsid wsp:val=&quot;00CA657E&quot;/&gt;&lt;wsp:rsid wsp:val=&quot;00CA73B2&quot;/&gt;&lt;wsp:rsid wsp:val=&quot;00CA74E8&quot;/&gt;&lt;wsp:rsid wsp:val=&quot;00CA765C&quot;/&gt;&lt;wsp:rsid wsp:val=&quot;00CA7EE9&quot;/&gt;&lt;wsp:rsid wsp:val=&quot;00CB016A&quot;/&gt;&lt;wsp:rsid wsp:val=&quot;00CB03DE&quot;/&gt;&lt;wsp:rsid wsp:val=&quot;00CB047F&quot;/&gt;&lt;wsp:rsid wsp:val=&quot;00CB0C2A&quot;/&gt;&lt;wsp:rsid wsp:val=&quot;00CB10EC&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108&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AC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AB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79D&quot;/&gt;&lt;wsp:rsid wsp:val=&quot;00CD1E6A&quot;/&gt;&lt;wsp:rsid wsp:val=&quot;00CD1E74&quot;/&gt;&lt;wsp:rsid wsp:val=&quot;00CD1F4A&quot;/&gt;&lt;wsp:rsid wsp:val=&quot;00CD223B&quot;/&gt;&lt;wsp:rsid wsp:val=&quot;00CD2585&quot;/&gt;&lt;wsp:rsid wsp:val=&quot;00CD25A6&quot;/&gt;&lt;wsp:rsid wsp:val=&quot;00CD283A&quot;/&gt;&lt;wsp:rsid wsp:val=&quot;00CD2B04&quot;/&gt;&lt;wsp:rsid wsp:val=&quot;00CD2C72&quot;/&gt;&lt;wsp:rsid wsp:val=&quot;00CD2EFD&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6BD&quot;/&gt;&lt;wsp:rsid wsp:val=&quot;00CE79BC&quot;/&gt;&lt;wsp:rsid wsp:val=&quot;00CE7E65&quot;/&gt;&lt;wsp:rsid wsp:val=&quot;00CF02AC&quot;/&gt;&lt;wsp:rsid wsp:val=&quot;00CF057C&quot;/&gt;&lt;wsp:rsid wsp:val=&quot;00CF06E6&quot;/&gt;&lt;wsp:rsid wsp:val=&quot;00CF0754&quot;/&gt;&lt;wsp:rsid wsp:val=&quot;00CF1328&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BF2&quot;/&gt;&lt;wsp:rsid wsp:val=&quot;00CF2FBF&quot;/&gt;&lt;wsp:rsid wsp:val=&quot;00CF33BA&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5D6&quot;/&gt;&lt;wsp:rsid wsp:val=&quot;00CF66DE&quot;/&gt;&lt;wsp:rsid wsp:val=&quot;00CF6848&quot;/&gt;&lt;wsp:rsid wsp:val=&quot;00CF6AF3&quot;/&gt;&lt;wsp:rsid wsp:val=&quot;00CF6C9A&quot;/&gt;&lt;wsp:rsid wsp:val=&quot;00CF6E82&quot;/&gt;&lt;wsp:rsid wsp:val=&quot;00CF6F64&quot;/&gt;&lt;wsp:rsid wsp:val=&quot;00CF6F70&quot;/&gt;&lt;wsp:rsid wsp:val=&quot;00CF7477&quot;/&gt;&lt;wsp:rsid wsp:val=&quot;00CF7CCF&quot;/&gt;&lt;wsp:rsid wsp:val=&quot;00CF7FC8&quot;/&gt;&lt;wsp:rsid wsp:val=&quot;00D00419&quot;/&gt;&lt;wsp:rsid wsp:val=&quot;00D00522&quot;/&gt;&lt;wsp:rsid wsp:val=&quot;00D00B22&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2C9&quot;/&gt;&lt;wsp:rsid wsp:val=&quot;00D03E71&quot;/&gt;&lt;wsp:rsid wsp:val=&quot;00D0407B&quot;/&gt;&lt;wsp:rsid wsp:val=&quot;00D046D4&quot;/&gt;&lt;wsp:rsid wsp:val=&quot;00D04FC8&quot;/&gt;&lt;wsp:rsid wsp:val=&quot;00D05393&quot;/&gt;&lt;wsp:rsid wsp:val=&quot;00D05962&quot;/&gt;&lt;wsp:rsid wsp:val=&quot;00D05A1A&quot;/&gt;&lt;wsp:rsid wsp:val=&quot;00D05FD4&quot;/&gt;&lt;wsp:rsid wsp:val=&quot;00D06088&quot;/&gt;&lt;wsp:rsid wsp:val=&quot;00D0675C&quot;/&gt;&lt;wsp:rsid wsp:val=&quot;00D06800&quot;/&gt;&lt;wsp:rsid wsp:val=&quot;00D06B22&quot;/&gt;&lt;wsp:rsid wsp:val=&quot;00D06C97&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6D85&quot;/&gt;&lt;wsp:rsid wsp:val=&quot;00D17490&quot;/&gt;&lt;wsp:rsid wsp:val=&quot;00D174E5&quot;/&gt;&lt;wsp:rsid wsp:val=&quot;00D17DBC&quot;/&gt;&lt;wsp:rsid wsp:val=&quot;00D17F37&quot;/&gt;&lt;wsp:rsid wsp:val=&quot;00D20171&quot;/&gt;&lt;wsp:rsid wsp:val=&quot;00D202D3&quot;/&gt;&lt;wsp:rsid wsp:val=&quot;00D20900&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D9C&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7DF2&quot;/&gt;&lt;wsp:rsid wsp:val=&quot;00D27F01&quot;/&gt;&lt;wsp:rsid wsp:val=&quot;00D305AC&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3FF&quot;/&gt;&lt;wsp:rsid wsp:val=&quot;00D35BE8&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1A6&quot;/&gt;&lt;wsp:rsid wsp:val=&quot;00D37C2D&quot;/&gt;&lt;wsp:rsid wsp:val=&quot;00D403D9&quot;/&gt;&lt;wsp:rsid wsp:val=&quot;00D404CE&quot;/&gt;&lt;wsp:rsid wsp:val=&quot;00D40E25&quot;/&gt;&lt;wsp:rsid wsp:val=&quot;00D40E78&quot;/&gt;&lt;wsp:rsid wsp:val=&quot;00D41009&quot;/&gt;&lt;wsp:rsid wsp:val=&quot;00D4155E&quot;/&gt;&lt;wsp:rsid wsp:val=&quot;00D41901&quot;/&gt;&lt;wsp:rsid wsp:val=&quot;00D41BD5&quot;/&gt;&lt;wsp:rsid wsp:val=&quot;00D41C77&quot;/&gt;&lt;wsp:rsid wsp:val=&quot;00D41CD0&quot;/&gt;&lt;wsp:rsid wsp:val=&quot;00D420DA&quot;/&gt;&lt;wsp:rsid wsp:val=&quot;00D421D9&quot;/&gt;&lt;wsp:rsid wsp:val=&quot;00D422E4&quot;/&gt;&lt;wsp:rsid wsp:val=&quot;00D42840&quot;/&gt;&lt;wsp:rsid wsp:val=&quot;00D429DA&quot;/&gt;&lt;wsp:rsid wsp:val=&quot;00D42B71&quot;/&gt;&lt;wsp:rsid wsp:val=&quot;00D42B88&quot;/&gt;&lt;wsp:rsid wsp:val=&quot;00D435FC&quot;/&gt;&lt;wsp:rsid wsp:val=&quot;00D43888&quot;/&gt;&lt;wsp:rsid wsp:val=&quot;00D43E85&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0B&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2F1&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552&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C8E&quot;/&gt;&lt;wsp:rsid wsp:val=&quot;00D56D65&quot;/&gt;&lt;wsp:rsid wsp:val=&quot;00D56E86&quot;/&gt;&lt;wsp:rsid wsp:val=&quot;00D572B2&quot;/&gt;&lt;wsp:rsid wsp:val=&quot;00D578C5&quot;/&gt;&lt;wsp:rsid wsp:val=&quot;00D57A3B&quot;/&gt;&lt;wsp:rsid wsp:val=&quot;00D57C20&quot;/&gt;&lt;wsp:rsid wsp:val=&quot;00D57F0A&quot;/&gt;&lt;wsp:rsid wsp:val=&quot;00D600BE&quot;/&gt;&lt;wsp:rsid wsp:val=&quot;00D60207&quot;/&gt;&lt;wsp:rsid wsp:val=&quot;00D6028B&quot;/&gt;&lt;wsp:rsid wsp:val=&quot;00D60BCB&quot;/&gt;&lt;wsp:rsid wsp:val=&quot;00D60CB2&quot;/&gt;&lt;wsp:rsid wsp:val=&quot;00D60DD4&quot;/&gt;&lt;wsp:rsid wsp:val=&quot;00D610A5&quot;/&gt;&lt;wsp:rsid wsp:val=&quot;00D61834&quot;/&gt;&lt;wsp:rsid wsp:val=&quot;00D61FA8&quot;/&gt;&lt;wsp:rsid wsp:val=&quot;00D620D9&quot;/&gt;&lt;wsp:rsid wsp:val=&quot;00D62243&quot;/&gt;&lt;wsp:rsid wsp:val=&quot;00D62334&quot;/&gt;&lt;wsp:rsid wsp:val=&quot;00D6278F&quot;/&gt;&lt;wsp:rsid wsp:val=&quot;00D62949&quot;/&gt;&lt;wsp:rsid wsp:val=&quot;00D62C7C&quot;/&gt;&lt;wsp:rsid wsp:val=&quot;00D62DEC&quot;/&gt;&lt;wsp:rsid wsp:val=&quot;00D63BAD&quot;/&gt;&lt;wsp:rsid wsp:val=&quot;00D63C5F&quot;/&gt;&lt;wsp:rsid wsp:val=&quot;00D63D8C&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8FD&quot;/&gt;&lt;wsp:rsid wsp:val=&quot;00D66DAA&quot;/&gt;&lt;wsp:rsid wsp:val=&quot;00D7010A&quot;/&gt;&lt;wsp:rsid wsp:val=&quot;00D7040B&quot;/&gt;&lt;wsp:rsid wsp:val=&quot;00D70F5E&quot;/&gt;&lt;wsp:rsid wsp:val=&quot;00D70F87&quot;/&gt;&lt;wsp:rsid wsp:val=&quot;00D7123A&quot;/&gt;&lt;wsp:rsid wsp:val=&quot;00D71259&quot;/&gt;&lt;wsp:rsid wsp:val=&quot;00D71D45&quot;/&gt;&lt;wsp:rsid wsp:val=&quot;00D72400&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3FFE&quot;/&gt;&lt;wsp:rsid wsp:val=&quot;00D740A5&quot;/&gt;&lt;wsp:rsid wsp:val=&quot;00D7416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7FD&quot;/&gt;&lt;wsp:rsid wsp:val=&quot;00D86B37&quot;/&gt;&lt;wsp:rsid wsp:val=&quot;00D86ED1&quot;/&gt;&lt;wsp:rsid wsp:val=&quot;00D87154&quot;/&gt;&lt;wsp:rsid wsp:val=&quot;00D8757E&quot;/&gt;&lt;wsp:rsid wsp:val=&quot;00D8778A&quot;/&gt;&lt;wsp:rsid wsp:val=&quot;00D87BCC&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17&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6E8&quot;/&gt;&lt;wsp:rsid wsp:val=&quot;00D938A9&quot;/&gt;&lt;wsp:rsid wsp:val=&quot;00D93D5E&quot;/&gt;&lt;wsp:rsid wsp:val=&quot;00D948A0&quot;/&gt;&lt;wsp:rsid wsp:val=&quot;00D94BA1&quot;/&gt;&lt;wsp:rsid wsp:val=&quot;00D94BB0&quot;/&gt;&lt;wsp:rsid wsp:val=&quot;00D94FF3&quot;/&gt;&lt;wsp:rsid wsp:val=&quot;00D957C0&quot;/&gt;&lt;wsp:rsid wsp:val=&quot;00D95BF0&quot;/&gt;&lt;wsp:rsid wsp:val=&quot;00D95BFF&quot;/&gt;&lt;wsp:rsid wsp:val=&quot;00D95F44&quot;/&gt;&lt;wsp:rsid wsp:val=&quot;00D96193&quot;/&gt;&lt;wsp:rsid wsp:val=&quot;00D96780&quot;/&gt;&lt;wsp:rsid wsp:val=&quot;00D96824&quot;/&gt;&lt;wsp:rsid wsp:val=&quot;00D96DD2&quot;/&gt;&lt;wsp:rsid wsp:val=&quot;00D97DCE&quot;/&gt;&lt;wsp:rsid wsp:val=&quot;00D97E86&quot;/&gt;&lt;wsp:rsid wsp:val=&quot;00DA0FC0&quot;/&gt;&lt;wsp:rsid wsp:val=&quot;00DA1D80&quot;/&gt;&lt;wsp:rsid wsp:val=&quot;00DA1FF1&quot;/&gt;&lt;wsp:rsid wsp:val=&quot;00DA2046&quot;/&gt;&lt;wsp:rsid wsp:val=&quot;00DA23D2&quot;/&gt;&lt;wsp:rsid wsp:val=&quot;00DA25F8&quot;/&gt;&lt;wsp:rsid wsp:val=&quot;00DA29C4&quot;/&gt;&lt;wsp:rsid wsp:val=&quot;00DA2B47&quot;/&gt;&lt;wsp:rsid wsp:val=&quot;00DA2CD7&quot;/&gt;&lt;wsp:rsid wsp:val=&quot;00DA2D90&quot;/&gt;&lt;wsp:rsid wsp:val=&quot;00DA30A8&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9A6&quot;/&gt;&lt;wsp:rsid wsp:val=&quot;00DA5A53&quot;/&gt;&lt;wsp:rsid wsp:val=&quot;00DA5CA9&quot;/&gt;&lt;wsp:rsid wsp:val=&quot;00DA5E7E&quot;/&gt;&lt;wsp:rsid wsp:val=&quot;00DA5EB0&quot;/&gt;&lt;wsp:rsid wsp:val=&quot;00DA64EB&quot;/&gt;&lt;wsp:rsid wsp:val=&quot;00DA6794&quot;/&gt;&lt;wsp:rsid wsp:val=&quot;00DA6C50&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0D27&quot;/&gt;&lt;wsp:rsid wsp:val=&quot;00DB1239&quot;/&gt;&lt;wsp:rsid wsp:val=&quot;00DB1539&quot;/&gt;&lt;wsp:rsid wsp:val=&quot;00DB1F98&quot;/&gt;&lt;wsp:rsid wsp:val=&quot;00DB2037&quot;/&gt;&lt;wsp:rsid wsp:val=&quot;00DB2551&quot;/&gt;&lt;wsp:rsid wsp:val=&quot;00DB2706&quot;/&gt;&lt;wsp:rsid wsp:val=&quot;00DB286C&quot;/&gt;&lt;wsp:rsid wsp:val=&quot;00DB2DC2&quot;/&gt;&lt;wsp:rsid wsp:val=&quot;00DB34AC&quot;/&gt;&lt;wsp:rsid wsp:val=&quot;00DB35C7&quot;/&gt;&lt;wsp:rsid wsp:val=&quot;00DB369E&quot;/&gt;&lt;wsp:rsid wsp:val=&quot;00DB39DE&quot;/&gt;&lt;wsp:rsid wsp:val=&quot;00DB3D52&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15C&quot;/&gt;&lt;wsp:rsid wsp:val=&quot;00DC65D8&quot;/&gt;&lt;wsp:rsid wsp:val=&quot;00DC6A94&quot;/&gt;&lt;wsp:rsid wsp:val=&quot;00DC6B82&quot;/&gt;&lt;wsp:rsid wsp:val=&quot;00DC7073&quot;/&gt;&lt;wsp:rsid wsp:val=&quot;00DC765F&quot;/&gt;&lt;wsp:rsid wsp:val=&quot;00DC7722&quot;/&gt;&lt;wsp:rsid wsp:val=&quot;00DC7890&quot;/&gt;&lt;wsp:rsid wsp:val=&quot;00DC7E92&quot;/&gt;&lt;wsp:rsid wsp:val=&quot;00DD02C4&quot;/&gt;&lt;wsp:rsid wsp:val=&quot;00DD0877&quot;/&gt;&lt;wsp:rsid wsp:val=&quot;00DD0C93&quot;/&gt;&lt;wsp:rsid wsp:val=&quot;00DD0D46&quot;/&gt;&lt;wsp:rsid wsp:val=&quot;00DD1271&quot;/&gt;&lt;wsp:rsid wsp:val=&quot;00DD128A&quot;/&gt;&lt;wsp:rsid wsp:val=&quot;00DD12B1&quot;/&gt;&lt;wsp:rsid wsp:val=&quot;00DD12B5&quot;/&gt;&lt;wsp:rsid wsp:val=&quot;00DD1422&quot;/&gt;&lt;wsp:rsid wsp:val=&quot;00DD1947&quot;/&gt;&lt;wsp:rsid wsp:val=&quot;00DD1992&quot;/&gt;&lt;wsp:rsid wsp:val=&quot;00DD1A59&quot;/&gt;&lt;wsp:rsid wsp:val=&quot;00DD1B7F&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01E&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D33&quot;/&gt;&lt;wsp:rsid wsp:val=&quot;00DF0E63&quot;/&gt;&lt;wsp:rsid wsp:val=&quot;00DF1280&quot;/&gt;&lt;wsp:rsid wsp:val=&quot;00DF1300&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E97&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6014&quot;/&gt;&lt;wsp:rsid wsp:val=&quot;00DF6154&quot;/&gt;&lt;wsp:rsid wsp:val=&quot;00DF6824&quot;/&gt;&lt;wsp:rsid wsp:val=&quot;00DF6F81&quot;/&gt;&lt;wsp:rsid wsp:val=&quot;00DF7226&quot;/&gt;&lt;wsp:rsid wsp:val=&quot;00DF7644&quot;/&gt;&lt;wsp:rsid wsp:val=&quot;00DF7C0A&quot;/&gt;&lt;wsp:rsid wsp:val=&quot;00E00018&quot;/&gt;&lt;wsp:rsid wsp:val=&quot;00E004D1&quot;/&gt;&lt;wsp:rsid wsp:val=&quot;00E00A07&quot;/&gt;&lt;wsp:rsid wsp:val=&quot;00E00EFF&quot;/&gt;&lt;wsp:rsid wsp:val=&quot;00E0158D&quot;/&gt;&lt;wsp:rsid wsp:val=&quot;00E019EA&quot;/&gt;&lt;wsp:rsid wsp:val=&quot;00E01BD9&quot;/&gt;&lt;wsp:rsid wsp:val=&quot;00E01CAC&quot;/&gt;&lt;wsp:rsid wsp:val=&quot;00E0243C&quot;/&gt;&lt;wsp:rsid wsp:val=&quot;00E028E6&quot;/&gt;&lt;wsp:rsid wsp:val=&quot;00E02C20&quot;/&gt;&lt;wsp:rsid wsp:val=&quot;00E03016&quot;/&gt;&lt;wsp:rsid wsp:val=&quot;00E031D7&quot;/&gt;&lt;wsp:rsid wsp:val=&quot;00E032C1&quot;/&gt;&lt;wsp:rsid wsp:val=&quot;00E03926&quot;/&gt;&lt;wsp:rsid wsp:val=&quot;00E039C0&quot;/&gt;&lt;wsp:rsid wsp:val=&quot;00E046C1&quot;/&gt;&lt;wsp:rsid wsp:val=&quot;00E047AB&quot;/&gt;&lt;wsp:rsid wsp:val=&quot;00E049EC&quot;/&gt;&lt;wsp:rsid wsp:val=&quot;00E04BBA&quot;/&gt;&lt;wsp:rsid wsp:val=&quot;00E04EE6&quot;/&gt;&lt;wsp:rsid wsp:val=&quot;00E04FFA&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45&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43&quot;/&gt;&lt;wsp:rsid wsp:val=&quot;00E150B1&quot;/&gt;&lt;wsp:rsid wsp:val=&quot;00E15352&quot;/&gt;&lt;wsp:rsid wsp:val=&quot;00E154A1&quot;/&gt;&lt;wsp:rsid wsp:val=&quot;00E15B4D&quot;/&gt;&lt;wsp:rsid wsp:val=&quot;00E1626E&quot;/&gt;&lt;wsp:rsid wsp:val=&quot;00E164E8&quot;/&gt;&lt;wsp:rsid wsp:val=&quot;00E1654E&quot;/&gt;&lt;wsp:rsid wsp:val=&quot;00E16706&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1B9&quot;/&gt;&lt;wsp:rsid wsp:val=&quot;00E2446F&quot;/&gt;&lt;wsp:rsid wsp:val=&quot;00E250DB&quot;/&gt;&lt;wsp:rsid wsp:val=&quot;00E259BD&quot;/&gt;&lt;wsp:rsid wsp:val=&quot;00E25C00&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A89&quot;/&gt;&lt;wsp:rsid wsp:val=&quot;00E33B1B&quot;/&gt;&lt;wsp:rsid wsp:val=&quot;00E33BB9&quot;/&gt;&lt;wsp:rsid wsp:val=&quot;00E33E4D&quot;/&gt;&lt;wsp:rsid wsp:val=&quot;00E3457A&quot;/&gt;&lt;wsp:rsid wsp:val=&quot;00E34F08&quot;/&gt;&lt;wsp:rsid wsp:val=&quot;00E35F47&quot;/&gt;&lt;wsp:rsid wsp:val=&quot;00E360A5&quot;/&gt;&lt;wsp:rsid wsp:val=&quot;00E362BC&quot;/&gt;&lt;wsp:rsid wsp:val=&quot;00E36D92&quot;/&gt;&lt;wsp:rsid wsp:val=&quot;00E377BF&quot;/&gt;&lt;wsp:rsid wsp:val=&quot;00E37C25&quot;/&gt;&lt;wsp:rsid wsp:val=&quot;00E40362&quot;/&gt;&lt;wsp:rsid wsp:val=&quot;00E40DAE&quot;/&gt;&lt;wsp:rsid wsp:val=&quot;00E41479&quot;/&gt;&lt;wsp:rsid wsp:val=&quot;00E416D6&quot;/&gt;&lt;wsp:rsid wsp:val=&quot;00E41A3E&quot;/&gt;&lt;wsp:rsid wsp:val=&quot;00E41D2F&quot;/&gt;&lt;wsp:rsid wsp:val=&quot;00E41DB4&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3E8&quot;/&gt;&lt;wsp:rsid wsp:val=&quot;00E45A9D&quot;/&gt;&lt;wsp:rsid wsp:val=&quot;00E460A1&quot;/&gt;&lt;wsp:rsid wsp:val=&quot;00E46398&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548&quot;/&gt;&lt;wsp:rsid wsp:val=&quot;00E515A3&quot;/&gt;&lt;wsp:rsid wsp:val=&quot;00E516B4&quot;/&gt;&lt;wsp:rsid wsp:val=&quot;00E51735&quot;/&gt;&lt;wsp:rsid wsp:val=&quot;00E51817&quot;/&gt;&lt;wsp:rsid wsp:val=&quot;00E51ABD&quot;/&gt;&lt;wsp:rsid wsp:val=&quot;00E51E23&quot;/&gt;&lt;wsp:rsid wsp:val=&quot;00E52CCE&quot;/&gt;&lt;wsp:rsid wsp:val=&quot;00E52F76&quot;/&gt;&lt;wsp:rsid wsp:val=&quot;00E53069&quot;/&gt;&lt;wsp:rsid wsp:val=&quot;00E5315C&quot;/&gt;&lt;wsp:rsid wsp:val=&quot;00E53370&quot;/&gt;&lt;wsp:rsid wsp:val=&quot;00E538E0&quot;/&gt;&lt;wsp:rsid wsp:val=&quot;00E54D33&quot;/&gt;&lt;wsp:rsid wsp:val=&quot;00E55AEB&quot;/&gt;&lt;wsp:rsid wsp:val=&quot;00E56E29&quot;/&gt;&lt;wsp:rsid wsp:val=&quot;00E5711F&quot;/&gt;&lt;wsp:rsid wsp:val=&quot;00E572CE&quot;/&gt;&lt;wsp:rsid wsp:val=&quot;00E5765B&quot;/&gt;&lt;wsp:rsid wsp:val=&quot;00E57A3C&quot;/&gt;&lt;wsp:rsid wsp:val=&quot;00E6000E&quot;/&gt;&lt;wsp:rsid wsp:val=&quot;00E602C9&quot;/&gt;&lt;wsp:rsid wsp:val=&quot;00E6043C&quot;/&gt;&lt;wsp:rsid wsp:val=&quot;00E60774&quot;/&gt;&lt;wsp:rsid wsp:val=&quot;00E608B7&quot;/&gt;&lt;wsp:rsid wsp:val=&quot;00E60AB5&quot;/&gt;&lt;wsp:rsid wsp:val=&quot;00E60D6F&quot;/&gt;&lt;wsp:rsid wsp:val=&quot;00E60F80&quot;/&gt;&lt;wsp:rsid wsp:val=&quot;00E61DAC&quot;/&gt;&lt;wsp:rsid wsp:val=&quot;00E624DA&quot;/&gt;&lt;wsp:rsid wsp:val=&quot;00E6275D&quot;/&gt;&lt;wsp:rsid wsp:val=&quot;00E627BC&quot;/&gt;&lt;wsp:rsid wsp:val=&quot;00E629F9&quot;/&gt;&lt;wsp:rsid wsp:val=&quot;00E62AF2&quot;/&gt;&lt;wsp:rsid wsp:val=&quot;00E62B5D&quot;/&gt;&lt;wsp:rsid wsp:val=&quot;00E62D6E&quot;/&gt;&lt;wsp:rsid wsp:val=&quot;00E630F7&quot;/&gt;&lt;wsp:rsid wsp:val=&quot;00E632B7&quot;/&gt;&lt;wsp:rsid wsp:val=&quot;00E63983&quot;/&gt;&lt;wsp:rsid wsp:val=&quot;00E63AF2&quot;/&gt;&lt;wsp:rsid wsp:val=&quot;00E63C65&quot;/&gt;&lt;wsp:rsid wsp:val=&quot;00E6412A&quot;/&gt;&lt;wsp:rsid wsp:val=&quot;00E64286&quot;/&gt;&lt;wsp:rsid wsp:val=&quot;00E64763&quot;/&gt;&lt;wsp:rsid wsp:val=&quot;00E64C11&quot;/&gt;&lt;wsp:rsid wsp:val=&quot;00E64CDD&quot;/&gt;&lt;wsp:rsid wsp:val=&quot;00E64E79&quot;/&gt;&lt;wsp:rsid wsp:val=&quot;00E65013&quot;/&gt;&lt;wsp:rsid wsp:val=&quot;00E65E6B&quot;/&gt;&lt;wsp:rsid wsp:val=&quot;00E6640D&quot;/&gt;&lt;wsp:rsid wsp:val=&quot;00E6682F&quot;/&gt;&lt;wsp:rsid wsp:val=&quot;00E701D0&quot;/&gt;&lt;wsp:rsid wsp:val=&quot;00E705E5&quot;/&gt;&lt;wsp:rsid wsp:val=&quot;00E70B0C&quot;/&gt;&lt;wsp:rsid wsp:val=&quot;00E70F61&quot;/&gt;&lt;wsp:rsid wsp:val=&quot;00E71542&quot;/&gt;&lt;wsp:rsid wsp:val=&quot;00E71DF1&quot;/&gt;&lt;wsp:rsid wsp:val=&quot;00E722EF&quot;/&gt;&lt;wsp:rsid wsp:val=&quot;00E723D3&quot;/&gt;&lt;wsp:rsid wsp:val=&quot;00E7242A&quot;/&gt;&lt;wsp:rsid wsp:val=&quot;00E7245A&quot;/&gt;&lt;wsp:rsid wsp:val=&quot;00E7251D&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99A&quot;/&gt;&lt;wsp:rsid wsp:val=&quot;00E81F9F&quot;/&gt;&lt;wsp:rsid wsp:val=&quot;00E81FFC&quot;/&gt;&lt;wsp:rsid wsp:val=&quot;00E8213F&quot;/&gt;&lt;wsp:rsid wsp:val=&quot;00E826C8&quot;/&gt;&lt;wsp:rsid wsp:val=&quot;00E828DA&quot;/&gt;&lt;wsp:rsid wsp:val=&quot;00E82B9F&quot;/&gt;&lt;wsp:rsid wsp:val=&quot;00E83280&quot;/&gt;&lt;wsp:rsid wsp:val=&quot;00E832C9&quot;/&gt;&lt;wsp:rsid wsp:val=&quot;00E83469&quot;/&gt;&lt;wsp:rsid wsp:val=&quot;00E83E6E&quot;/&gt;&lt;wsp:rsid wsp:val=&quot;00E83EE9&quot;/&gt;&lt;wsp:rsid wsp:val=&quot;00E843C5&quot;/&gt;&lt;wsp:rsid wsp:val=&quot;00E84A59&quot;/&gt;&lt;wsp:rsid wsp:val=&quot;00E84E78&quot;/&gt;&lt;wsp:rsid wsp:val=&quot;00E850F7&quot;/&gt;&lt;wsp:rsid wsp:val=&quot;00E85483&quot;/&gt;&lt;wsp:rsid wsp:val=&quot;00E8563C&quot;/&gt;&lt;wsp:rsid wsp:val=&quot;00E859CA&quot;/&gt;&lt;wsp:rsid wsp:val=&quot;00E85BAE&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E&quot;/&gt;&lt;wsp:rsid wsp:val=&quot;00E87F95&quot;/&gt;&lt;wsp:rsid wsp:val=&quot;00E90199&quot;/&gt;&lt;wsp:rsid wsp:val=&quot;00E90367&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A9&quot;/&gt;&lt;wsp:rsid wsp:val=&quot;00E91EFC&quot;/&gt;&lt;wsp:rsid wsp:val=&quot;00E92054&quot;/&gt;&lt;wsp:rsid wsp:val=&quot;00E920B8&quot;/&gt;&lt;wsp:rsid wsp:val=&quot;00E9232D&quot;/&gt;&lt;wsp:rsid wsp:val=&quot;00E924C7&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72A&quot;/&gt;&lt;wsp:rsid wsp:val=&quot;00E9694A&quot;/&gt;&lt;wsp:rsid wsp:val=&quot;00E96B89&quot;/&gt;&lt;wsp:rsid wsp:val=&quot;00E96C84&quot;/&gt;&lt;wsp:rsid wsp:val=&quot;00E96EB3&quot;/&gt;&lt;wsp:rsid wsp:val=&quot;00E96FBC&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300C&quot;/&gt;&lt;wsp:rsid wsp:val=&quot;00EA32DE&quot;/&gt;&lt;wsp:rsid wsp:val=&quot;00EA3601&quot;/&gt;&lt;wsp:rsid wsp:val=&quot;00EA3D67&quot;/&gt;&lt;wsp:rsid wsp:val=&quot;00EA3DB9&quot;/&gt;&lt;wsp:rsid wsp:val=&quot;00EA4022&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77E&quot;/&gt;&lt;wsp:rsid wsp:val=&quot;00EB0FD8&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042&quot;/&gt;&lt;wsp:rsid wsp:val=&quot;00EB410B&quot;/&gt;&lt;wsp:rsid wsp:val=&quot;00EB4155&quot;/&gt;&lt;wsp:rsid wsp:val=&quot;00EB42C8&quot;/&gt;&lt;wsp:rsid wsp:val=&quot;00EB4A13&quot;/&gt;&lt;wsp:rsid wsp:val=&quot;00EB52C5&quot;/&gt;&lt;wsp:rsid wsp:val=&quot;00EB534C&quot;/&gt;&lt;wsp:rsid wsp:val=&quot;00EB542F&quot;/&gt;&lt;wsp:rsid wsp:val=&quot;00EB55D2&quot;/&gt;&lt;wsp:rsid wsp:val=&quot;00EB57E7&quot;/&gt;&lt;wsp:rsid wsp:val=&quot;00EB5ADE&quot;/&gt;&lt;wsp:rsid wsp:val=&quot;00EB5CC3&quot;/&gt;&lt;wsp:rsid wsp:val=&quot;00EB6440&quot;/&gt;&lt;wsp:rsid wsp:val=&quot;00EB6698&quot;/&gt;&lt;wsp:rsid wsp:val=&quot;00EB6C27&quot;/&gt;&lt;wsp:rsid wsp:val=&quot;00EB6C53&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3EF&quot;/&gt;&lt;wsp:rsid wsp:val=&quot;00EC0A9B&quot;/&gt;&lt;wsp:rsid wsp:val=&quot;00EC0BF0&quot;/&gt;&lt;wsp:rsid wsp:val=&quot;00EC117E&quot;/&gt;&lt;wsp:rsid wsp:val=&quot;00EC183D&quot;/&gt;&lt;wsp:rsid wsp:val=&quot;00EC1B6D&quot;/&gt;&lt;wsp:rsid wsp:val=&quot;00EC1D83&quot;/&gt;&lt;wsp:rsid wsp:val=&quot;00EC1E45&quot;/&gt;&lt;wsp:rsid wsp:val=&quot;00EC246B&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20F7&quot;/&gt;&lt;wsp:rsid wsp:val=&quot;00ED24AE&quot;/&gt;&lt;wsp:rsid wsp:val=&quot;00ED2FF1&quot;/&gt;&lt;wsp:rsid wsp:val=&quot;00ED3207&quot;/&gt;&lt;wsp:rsid wsp:val=&quot;00ED32E7&quot;/&gt;&lt;wsp:rsid wsp:val=&quot;00ED3534&quot;/&gt;&lt;wsp:rsid wsp:val=&quot;00ED35B9&quot;/&gt;&lt;wsp:rsid wsp:val=&quot;00ED367B&quot;/&gt;&lt;wsp:rsid wsp:val=&quot;00ED378D&quot;/&gt;&lt;wsp:rsid wsp:val=&quot;00ED38D7&quot;/&gt;&lt;wsp:rsid wsp:val=&quot;00ED3B7D&quot;/&gt;&lt;wsp:rsid wsp:val=&quot;00ED3E6E&quot;/&gt;&lt;wsp:rsid wsp:val=&quot;00ED5122&quot;/&gt;&lt;wsp:rsid wsp:val=&quot;00ED54F7&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DCB&quot;/&gt;&lt;wsp:rsid wsp:val=&quot;00EE4AE8&quot;/&gt;&lt;wsp:rsid wsp:val=&quot;00EE5112&quot;/&gt;&lt;wsp:rsid wsp:val=&quot;00EE5553&quot;/&gt;&lt;wsp:rsid wsp:val=&quot;00EE62B4&quot;/&gt;&lt;wsp:rsid wsp:val=&quot;00EE636D&quot;/&gt;&lt;wsp:rsid wsp:val=&quot;00EE66B1&quot;/&gt;&lt;wsp:rsid wsp:val=&quot;00EE6CC0&quot;/&gt;&lt;wsp:rsid wsp:val=&quot;00EE75D6&quot;/&gt;&lt;wsp:rsid wsp:val=&quot;00EE7C06&quot;/&gt;&lt;wsp:rsid wsp:val=&quot;00EE7D91&quot;/&gt;&lt;wsp:rsid wsp:val=&quot;00EE7ECE&quot;/&gt;&lt;wsp:rsid wsp:val=&quot;00EF0225&quot;/&gt;&lt;wsp:rsid wsp:val=&quot;00EF05A6&quot;/&gt;&lt;wsp:rsid wsp:val=&quot;00EF082A&quot;/&gt;&lt;wsp:rsid wsp:val=&quot;00EF0E50&quot;/&gt;&lt;wsp:rsid wsp:val=&quot;00EF118E&quot;/&gt;&lt;wsp:rsid wsp:val=&quot;00EF118F&quot;/&gt;&lt;wsp:rsid wsp:val=&quot;00EF1287&quot;/&gt;&lt;wsp:rsid wsp:val=&quot;00EF1333&quot;/&gt;&lt;wsp:rsid wsp:val=&quot;00EF1AEC&quot;/&gt;&lt;wsp:rsid wsp:val=&quot;00EF20FD&quot;/&gt;&lt;wsp:rsid wsp:val=&quot;00EF2786&quot;/&gt;&lt;wsp:rsid wsp:val=&quot;00EF2A1F&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6141&quot;/&gt;&lt;wsp:rsid wsp:val=&quot;00EF650F&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D6&quot;/&gt;&lt;wsp:rsid wsp:val=&quot;00EF7CE8&quot;/&gt;&lt;wsp:rsid wsp:val=&quot;00F000F0&quot;/&gt;&lt;wsp:rsid wsp:val=&quot;00F00180&quot;/&gt;&lt;wsp:rsid wsp:val=&quot;00F00497&quot;/&gt;&lt;wsp:rsid wsp:val=&quot;00F005AF&quot;/&gt;&lt;wsp:rsid wsp:val=&quot;00F006E4&quot;/&gt;&lt;wsp:rsid wsp:val=&quot;00F00829&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06&quot;/&gt;&lt;wsp:rsid wsp:val=&quot;00F15860&quot;/&gt;&lt;wsp:rsid wsp:val=&quot;00F15B3A&quot;/&gt;&lt;wsp:rsid wsp:val=&quot;00F1698C&quot;/&gt;&lt;wsp:rsid wsp:val=&quot;00F16BB1&quot;/&gt;&lt;wsp:rsid wsp:val=&quot;00F17A8F&quot;/&gt;&lt;wsp:rsid wsp:val=&quot;00F20046&quot;/&gt;&lt;wsp:rsid wsp:val=&quot;00F205A6&quot;/&gt;&lt;wsp:rsid wsp:val=&quot;00F206FE&quot;/&gt;&lt;wsp:rsid wsp:val=&quot;00F20798&quot;/&gt;&lt;wsp:rsid wsp:val=&quot;00F20F5B&quot;/&gt;&lt;wsp:rsid wsp:val=&quot;00F21048&quot;/&gt;&lt;wsp:rsid wsp:val=&quot;00F210AB&quot;/&gt;&lt;wsp:rsid wsp:val=&quot;00F211CB&quot;/&gt;&lt;wsp:rsid wsp:val=&quot;00F21345&quot;/&gt;&lt;wsp:rsid wsp:val=&quot;00F21484&quot;/&gt;&lt;wsp:rsid wsp:val=&quot;00F215C3&quot;/&gt;&lt;wsp:rsid wsp:val=&quot;00F21857&quot;/&gt;&lt;wsp:rsid wsp:val=&quot;00F218EF&quot;/&gt;&lt;wsp:rsid wsp:val=&quot;00F21A0B&quot;/&gt;&lt;wsp:rsid wsp:val=&quot;00F21B4F&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E0C&quot;/&gt;&lt;wsp:rsid wsp:val=&quot;00F27EF4&quot;/&gt;&lt;wsp:rsid wsp:val=&quot;00F3002F&quot;/&gt;&lt;wsp:rsid wsp:val=&quot;00F30031&quot;/&gt;&lt;wsp:rsid wsp:val=&quot;00F30063&quot;/&gt;&lt;wsp:rsid wsp:val=&quot;00F30353&quot;/&gt;&lt;wsp:rsid wsp:val=&quot;00F308C0&quot;/&gt;&lt;wsp:rsid wsp:val=&quot;00F30BE8&quot;/&gt;&lt;wsp:rsid wsp:val=&quot;00F30FF2&quot;/&gt;&lt;wsp:rsid wsp:val=&quot;00F31375&quot;/&gt;&lt;wsp:rsid wsp:val=&quot;00F316ED&quot;/&gt;&lt;wsp:rsid wsp:val=&quot;00F318E7&quot;/&gt;&lt;wsp:rsid wsp:val=&quot;00F31F17&quot;/&gt;&lt;wsp:rsid wsp:val=&quot;00F3236F&quot;/&gt;&lt;wsp:rsid wsp:val=&quot;00F32374&quot;/&gt;&lt;wsp:rsid wsp:val=&quot;00F32F0E&quot;/&gt;&lt;wsp:rsid wsp:val=&quot;00F32F3E&quot;/&gt;&lt;wsp:rsid wsp:val=&quot;00F3338A&quot;/&gt;&lt;wsp:rsid wsp:val=&quot;00F3372E&quot;/&gt;&lt;wsp:rsid wsp:val=&quot;00F3383E&quot;/&gt;&lt;wsp:rsid wsp:val=&quot;00F34057&quot;/&gt;&lt;wsp:rsid wsp:val=&quot;00F34286&quot;/&gt;&lt;wsp:rsid wsp:val=&quot;00F342E5&quot;/&gt;&lt;wsp:rsid wsp:val=&quot;00F346BC&quot;/&gt;&lt;wsp:rsid wsp:val=&quot;00F347D0&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8D6&quot;/&gt;&lt;wsp:rsid wsp:val=&quot;00F37922&quot;/&gt;&lt;wsp:rsid wsp:val=&quot;00F37A1D&quot;/&gt;&lt;wsp:rsid wsp:val=&quot;00F37AEF&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0F3&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0939&quot;/&gt;&lt;wsp:rsid wsp:val=&quot;00F513BA&quot;/&gt;&lt;wsp:rsid wsp:val=&quot;00F51447&quot;/&gt;&lt;wsp:rsid wsp:val=&quot;00F514EF&quot;/&gt;&lt;wsp:rsid wsp:val=&quot;00F516F4&quot;/&gt;&lt;wsp:rsid wsp:val=&quot;00F52477&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4192&quot;/&gt;&lt;wsp:rsid wsp:val=&quot;00F542D8&quot;/&gt;&lt;wsp:rsid wsp:val=&quot;00F546DB&quot;/&gt;&lt;wsp:rsid wsp:val=&quot;00F548C8&quot;/&gt;&lt;wsp:rsid wsp:val=&quot;00F54E13&quot;/&gt;&lt;wsp:rsid wsp:val=&quot;00F55331&quot;/&gt;&lt;wsp:rsid wsp:val=&quot;00F55AC5&quot;/&gt;&lt;wsp:rsid wsp:val=&quot;00F55C34&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596&quot;/&gt;&lt;wsp:rsid wsp:val=&quot;00F61701&quot;/&gt;&lt;wsp:rsid wsp:val=&quot;00F61902&quot;/&gt;&lt;wsp:rsid wsp:val=&quot;00F61C45&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AF6&quot;/&gt;&lt;wsp:rsid wsp:val=&quot;00F675DD&quot;/&gt;&lt;wsp:rsid wsp:val=&quot;00F67A85&quot;/&gt;&lt;wsp:rsid wsp:val=&quot;00F70559&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D87&quot;/&gt;&lt;wsp:rsid wsp:val=&quot;00F73E55&quot;/&gt;&lt;wsp:rsid wsp:val=&quot;00F73F43&quot;/&gt;&lt;wsp:rsid wsp:val=&quot;00F7409F&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A00&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5AB&quot;/&gt;&lt;wsp:rsid wsp:val=&quot;00F9174D&quot;/&gt;&lt;wsp:rsid wsp:val=&quot;00F91906&quot;/&gt;&lt;wsp:rsid wsp:val=&quot;00F91CA2&quot;/&gt;&lt;wsp:rsid wsp:val=&quot;00F91DAB&quot;/&gt;&lt;wsp:rsid wsp:val=&quot;00F91DAC&quot;/&gt;&lt;wsp:rsid wsp:val=&quot;00F91FBE&quot;/&gt;&lt;wsp:rsid wsp:val=&quot;00F92174&quot;/&gt;&lt;wsp:rsid wsp:val=&quot;00F923DB&quot;/&gt;&lt;wsp:rsid wsp:val=&quot;00F92725&quot;/&gt;&lt;wsp:rsid wsp:val=&quot;00F9344F&quot;/&gt;&lt;wsp:rsid wsp:val=&quot;00F93A3D&quot;/&gt;&lt;wsp:rsid wsp:val=&quot;00F93C3E&quot;/&gt;&lt;wsp:rsid wsp:val=&quot;00F93D13&quot;/&gt;&lt;wsp:rsid wsp:val=&quot;00F93EE6&quot;/&gt;&lt;wsp:rsid wsp:val=&quot;00F94003&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59B&quot;/&gt;&lt;wsp:rsid wsp:val=&quot;00F958CD&quot;/&gt;&lt;wsp:rsid wsp:val=&quot;00F9632D&quot;/&gt;&lt;wsp:rsid wsp:val=&quot;00F9644F&quot;/&gt;&lt;wsp:rsid wsp:val=&quot;00F965D9&quot;/&gt;&lt;wsp:rsid wsp:val=&quot;00F968CC&quot;/&gt;&lt;wsp:rsid wsp:val=&quot;00F96C7A&quot;/&gt;&lt;wsp:rsid wsp:val=&quot;00F96E7C&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24&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1E9&quot;/&gt;&lt;wsp:rsid wsp:val=&quot;00FA7A20&quot;/&gt;&lt;wsp:rsid wsp:val=&quot;00FA7AA6&quot;/&gt;&lt;wsp:rsid wsp:val=&quot;00FA7C04&quot;/&gt;&lt;wsp:rsid wsp:val=&quot;00FB007D&quot;/&gt;&lt;wsp:rsid wsp:val=&quot;00FB0443&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81C&quot;/&gt;&lt;wsp:rsid wsp:val=&quot;00FB3A91&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3CC&quot;/&gt;&lt;wsp:rsid wsp:val=&quot;00FC1485&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60B6&quot;/&gt;&lt;wsp:rsid wsp:val=&quot;00FC65A0&quot;/&gt;&lt;wsp:rsid wsp:val=&quot;00FC6672&quot;/&gt;&lt;wsp:rsid wsp:val=&quot;00FC6B41&quot;/&gt;&lt;wsp:rsid wsp:val=&quot;00FC7308&quot;/&gt;&lt;wsp:rsid wsp:val=&quot;00FC7896&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5502&quot;/&gt;&lt;wsp:rsid wsp:val=&quot;00FD6318&quot;/&gt;&lt;wsp:rsid wsp:val=&quot;00FD6556&quot;/&gt;&lt;wsp:rsid wsp:val=&quot;00FD691F&quot;/&gt;&lt;wsp:rsid wsp:val=&quot;00FD6A3D&quot;/&gt;&lt;wsp:rsid wsp:val=&quot;00FD6BD7&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352&quot;/&gt;&lt;wsp:rsid wsp:val=&quot;00FE1718&quot;/&gt;&lt;wsp:rsid wsp:val=&quot;00FE1B11&quot;/&gt;&lt;wsp:rsid wsp:val=&quot;00FE20AB&quot;/&gt;&lt;wsp:rsid wsp:val=&quot;00FE22FE&quot;/&gt;&lt;wsp:rsid wsp:val=&quot;00FE2955&quot;/&gt;&lt;wsp:rsid wsp:val=&quot;00FE2B7B&quot;/&gt;&lt;wsp:rsid wsp:val=&quot;00FE3100&quot;/&gt;&lt;wsp:rsid wsp:val=&quot;00FE3439&quot;/&gt;&lt;wsp:rsid wsp:val=&quot;00FE3768&quot;/&gt;&lt;wsp:rsid wsp:val=&quot;00FE4705&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FE&quot;/&gt;&lt;wsp:rsid wsp:val=&quot;00FF609A&quot;/&gt;&lt;wsp:rsid wsp:val=&quot;00FF6A39&quot;/&gt;&lt;wsp:rsid wsp:val=&quot;00FF6CF6&quot;/&gt;&lt;wsp:rsid wsp:val=&quot;00FF707C&quot;/&gt;&lt;wsp:rsid wsp:val=&quot;00FF7237&quot;/&gt;&lt;wsp:rsid wsp:val=&quot;00FF78DB&quot;/&gt;&lt;/wsp:rsids&gt;&lt;/w:docPr&gt;&lt;w:body&gt;&lt;wx:sect&gt;&lt;w:p wsp:rsidR=&quot;00000000&quot; wsp:rsidRDefault=&quot;00900C62&quot; wsp:rsidP=&quot;00900C62&quot;&gt;&lt;m:oMathPara&gt;&lt;m:oMath&gt;&lt;m:r&gt;&lt;w:rPr&gt;&lt;w:rFonts w:ascii=&quot;Cambria Math&quot; w:h-ansi=&quot;Cambria Math&quot;/&gt;&lt;wx:font wx:val=&quot;Cambria Math&quot;/&gt;&lt;w:i/&gt;&lt;w:highlight w:val=&quot;yellow&quot;/&gt;&lt;w:lang w:fareast=&quot;EN-GB&quot;/&gt;&lt;/w:rPr&gt;&lt;m:t&gt;Xâ‹…&lt;/m:t&gt;&lt;/m:r&gt;&lt;m:sSub&gt;&lt;m:sSubPr&gt;&lt;m:ctrlPr&gt;&lt;w:rPr&gt;&lt;w:rFonts w:ascii=&quot;Cambria Math&quot; w:h-ansi=&quot;Cambria Math&quot;/&gt;&lt;wx:font wx:val=&quot;Cambria Math&quot;/&gt;&lt;w:i/&gt;&lt;w:highlight w:val=&quot;yellow&quot;/&gt;&lt;w:lang w:fareast=&quot;EN-GB&quot;/&gt;&lt;/w:rPr&gt;&lt;/m:ctrlPr&gt;&lt;/m:sSubPr&gt;&lt;m:e&gt;&lt;m:r&gt;&lt;w:rPr&gt;&lt;w:rFonts w:ascii=&quot;Cambria Math&quot; w:h-ansi=&quot;Cambria Math&quot;/&gt;&lt;wx:font wx:val=&quot;Cambria Math&quot;/&gt;&lt;w:i/&gt;&lt;w:highlight w:val=&quot;yellow&quot;/&gt;&lt;w:lang w:fareast=&quot;EN-GB&quot;/&gt;&lt;/w:rPr&gt;&lt;m:t&gt;M&lt;/m:t&gt;&lt;/m:r&gt;&lt;/m:e&gt;&lt;m:sub&gt;&lt;m:r&gt;&lt;m:rPr&gt;&lt;m:nor/&gt;&lt;/m:rPr&gt;&lt;w:rPr&gt;&lt;w:rFonts w:ascii=&quot;Cambria Math&quot; w:h-ansi=&quot;Cambria Math&quot;/&gt;&lt;wx:font wx:val=&quot;Cambria Math&quot;/&gt;&lt;w:highlight w:val=&quot;yellow&quot;/&gt;&lt;w:lang w:fareast=&quot;EN-GB&quot;/&gt;&lt;/w:rPr&gt;&lt;m:t&gt;total&lt;/m:t&gt;&lt;/m:r&gt;&lt;m:ctrlPr&gt;&lt;w:rPr&gt;&lt;w:rFonts w:ascii=&quot;Cambria Math&quot; w:h-ansi=&quot;Cambria Math&quot;/&gt;&lt;wx:font wx:val=&quot;Cambria Math&quot;/&gt;&lt;w:highlight w:val=&quot;yellow&quot;/&gt;&lt;w:lang w:fareast=&quot;EN-GB&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40C61">
        <w:rPr>
          <w:rFonts w:eastAsia="Malgun Gothic"/>
          <w:i/>
          <w:iCs/>
          <w:lang w:eastAsia="ko-KR"/>
        </w:rPr>
        <w:fldChar w:fldCharType="end"/>
      </w:r>
      <w:r w:rsidRPr="00740C61">
        <w:rPr>
          <w:rFonts w:eastAsia="Malgun Gothic" w:hint="eastAsia"/>
          <w:i/>
          <w:iCs/>
          <w:lang w:eastAsia="ko-KR"/>
        </w:rPr>
        <w:t xml:space="preserve">, </w:t>
      </w:r>
      <w:r w:rsidRPr="00740C61">
        <w:rPr>
          <w:rFonts w:eastAsia="Malgun Gothic"/>
          <w:i/>
          <w:iCs/>
          <w:lang w:eastAsia="ko-KR"/>
        </w:rPr>
        <w:t xml:space="preserve">then </w:t>
      </w:r>
      <w:r w:rsidRPr="00740C61">
        <w:rPr>
          <w:rFonts w:eastAsia="Malgun Gothic"/>
          <w:i/>
          <w:iCs/>
          <w:lang w:eastAsia="ko-KR"/>
        </w:rPr>
        <w:fldChar w:fldCharType="begin"/>
      </w:r>
      <w:r w:rsidRPr="00740C61">
        <w:rPr>
          <w:rFonts w:eastAsia="Malgun Gothic"/>
          <w:i/>
          <w:iCs/>
          <w:lang w:eastAsia="ko-KR"/>
        </w:rPr>
        <w:instrText xml:space="preserve"> QUOTE </w:instrText>
      </w:r>
      <w:r w:rsidR="008D5F4A">
        <w:rPr>
          <w:i/>
          <w:iCs/>
          <w:position w:val="-5"/>
        </w:rPr>
        <w:pict w14:anchorId="466EBE6E">
          <v:shape id="_x0000_i1029" type="#_x0000_t75" style="width:29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1924&quot;/&gt;&lt;wsp:rsid wsp:val=&quot;000121EC&quot;/&gt;&lt;wsp:rsid wsp:val=&quot;000124D1&quot;/&gt;&lt;wsp:rsid wsp:val=&quot;00012D90&quot;/&gt;&lt;wsp:rsid wsp:val=&quot;00012DCC&quot;/&gt;&lt;wsp:rsid wsp:val=&quot;0001321B&quot;/&gt;&lt;wsp:rsid wsp:val=&quot;00013488&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3DD2&quot;/&gt;&lt;wsp:rsid wsp:val=&quot;0002400D&quot;/&gt;&lt;wsp:rsid wsp:val=&quot;00024A87&quot;/&gt;&lt;wsp:rsid wsp:val=&quot;00024E37&quot;/&gt;&lt;wsp:rsid wsp:val=&quot;00024E57&quot;/&gt;&lt;wsp:rsid wsp:val=&quot;0002506A&quot;/&gt;&lt;wsp:rsid wsp:val=&quot;00025281&quot;/&gt;&lt;wsp:rsid wsp:val=&quot;000254B6&quot;/&gt;&lt;wsp:rsid wsp:val=&quot;000255A1&quot;/&gt;&lt;wsp:rsid wsp:val=&quot;00025825&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E02&quot;/&gt;&lt;wsp:rsid wsp:val=&quot;00031EDD&quot;/&gt;&lt;wsp:rsid wsp:val=&quot;000321DC&quot;/&gt;&lt;wsp:rsid wsp:val=&quot;00032905&quot;/&gt;&lt;wsp:rsid wsp:val=&quot;00032A64&quot;/&gt;&lt;wsp:rsid wsp:val=&quot;000334D2&quot;/&gt;&lt;wsp:rsid wsp:val=&quot;00033834&quot;/&gt;&lt;wsp:rsid wsp:val=&quot;00033A55&quot;/&gt;&lt;wsp:rsid wsp:val=&quot;00033AE8&quot;/&gt;&lt;wsp:rsid wsp:val=&quot;00033E5C&quot;/&gt;&lt;wsp:rsid wsp:val=&quot;00033FE2&quot;/&gt;&lt;wsp:rsid wsp:val=&quot;0003441E&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8D6&quot;/&gt;&lt;wsp:rsid wsp:val=&quot;00036A16&quot;/&gt;&lt;wsp:rsid wsp:val=&quot;00036C45&quot;/&gt;&lt;wsp:rsid wsp:val=&quot;00036FA7&quot;/&gt;&lt;wsp:rsid wsp:val=&quot;000377E3&quot;/&gt;&lt;wsp:rsid wsp:val=&quot;00037910&quot;/&gt;&lt;wsp:rsid wsp:val=&quot;00037A21&quot;/&gt;&lt;wsp:rsid wsp:val=&quot;00037D3E&quot;/&gt;&lt;wsp:rsid wsp:val=&quot;00040279&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527&quot;/&gt;&lt;wsp:rsid wsp:val=&quot;000426B1&quot;/&gt;&lt;wsp:rsid wsp:val=&quot;000429CD&quot;/&gt;&lt;wsp:rsid wsp:val=&quot;00042BFC&quot;/&gt;&lt;wsp:rsid wsp:val=&quot;000430CF&quot;/&gt;&lt;wsp:rsid wsp:val=&quot;000433B7&quot;/&gt;&lt;wsp:rsid wsp:val=&quot;00043607&quot;/&gt;&lt;wsp:rsid wsp:val=&quot;00043703&quot;/&gt;&lt;wsp:rsid wsp:val=&quot;00043CFE&quot;/&gt;&lt;wsp:rsid wsp:val=&quot;0004403C&quot;/&gt;&lt;wsp:rsid wsp:val=&quot;000441EC&quot;/&gt;&lt;wsp:rsid wsp:val=&quot;00044225&quot;/&gt;&lt;wsp:rsid wsp:val=&quot;00044359&quot;/&gt;&lt;wsp:rsid wsp:val=&quot;000444AD&quot;/&gt;&lt;wsp:rsid wsp:val=&quot;0004457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885&quot;/&gt;&lt;wsp:rsid wsp:val=&quot;00047A82&quot;/&gt;&lt;wsp:rsid wsp:val=&quot;00047D3D&quot;/&gt;&lt;wsp:rsid wsp:val=&quot;0005055B&quot;/&gt;&lt;wsp:rsid wsp:val=&quot;000505B9&quot;/&gt;&lt;wsp:rsid wsp:val=&quot;000505E0&quot;/&gt;&lt;wsp:rsid wsp:val=&quot;000508D9&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56B&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9C&quot;/&gt;&lt;wsp:rsid wsp:val=&quot;0005504C&quot;/&gt;&lt;wsp:rsid wsp:val=&quot;00055871&quot;/&gt;&lt;wsp:rsid wsp:val=&quot;00055873&quot;/&gt;&lt;wsp:rsid wsp:val=&quot;00055B8E&quot;/&gt;&lt;wsp:rsid wsp:val=&quot;0005602E&quot;/&gt;&lt;wsp:rsid wsp:val=&quot;00056052&quot;/&gt;&lt;wsp:rsid wsp:val=&quot;00056057&quot;/&gt;&lt;wsp:rsid wsp:val=&quot;00056318&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1E9&quot;/&gt;&lt;wsp:rsid wsp:val=&quot;00060586&quot;/&gt;&lt;wsp:rsid wsp:val=&quot;00060A9B&quot;/&gt;&lt;wsp:rsid wsp:val=&quot;00060FDB&quot;/&gt;&lt;wsp:rsid wsp:val=&quot;000612C5&quot;/&gt;&lt;wsp:rsid wsp:val=&quot;00061C96&quot;/&gt;&lt;wsp:rsid wsp:val=&quot;00061E34&quot;/&gt;&lt;wsp:rsid wsp:val=&quot;000621A9&quot;/&gt;&lt;wsp:rsid wsp:val=&quot;0006263A&quot;/&gt;&lt;wsp:rsid wsp:val=&quot;00062A7F&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5FE&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8E&quot;/&gt;&lt;wsp:rsid wsp:val=&quot;00074BF5&quot;/&gt;&lt;wsp:rsid wsp:val=&quot;00074E65&quot;/&gt;&lt;wsp:rsid wsp:val=&quot;000752CD&quot;/&gt;&lt;wsp:rsid wsp:val=&quot;00075680&quot;/&gt;&lt;wsp:rsid wsp:val=&quot;0007590A&quot;/&gt;&lt;wsp:rsid wsp:val=&quot;00075999&quot;/&gt;&lt;wsp:rsid wsp:val=&quot;00075FE3&quot;/&gt;&lt;wsp:rsid wsp:val=&quot;00076622&quot;/&gt;&lt;wsp:rsid wsp:val=&quot;00076775&quot;/&gt;&lt;wsp:rsid wsp:val=&quot;00076D63&quot;/&gt;&lt;wsp:rsid wsp:val=&quot;00076D95&quot;/&gt;&lt;wsp:rsid wsp:val=&quot;00077579&quot;/&gt;&lt;wsp:rsid wsp:val=&quot;00077A78&quot;/&gt;&lt;wsp:rsid wsp:val=&quot;00080170&quot;/&gt;&lt;wsp:rsid wsp:val=&quot;000805B2&quot;/&gt;&lt;wsp:rsid wsp:val=&quot;00080786&quot;/&gt;&lt;wsp:rsid wsp:val=&quot;00080D74&quot;/&gt;&lt;wsp:rsid wsp:val=&quot;000812DB&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60&quot;/&gt;&lt;wsp:rsid wsp:val=&quot;00087881&quot;/&gt;&lt;wsp:rsid wsp:val=&quot;00087BAB&quot;/&gt;&lt;wsp:rsid wsp:val=&quot;00087E29&quot;/&gt;&lt;wsp:rsid wsp:val=&quot;00087F91&quot;/&gt;&lt;wsp:rsid wsp:val=&quot;00090573&quot;/&gt;&lt;wsp:rsid wsp:val=&quot;00090586&quot;/&gt;&lt;wsp:rsid wsp:val=&quot;00090653&quot;/&gt;&lt;wsp:rsid wsp:val=&quot;00091277&quot;/&gt;&lt;wsp:rsid wsp:val=&quot;00091714&quot;/&gt;&lt;wsp:rsid wsp:val=&quot;000921E3&quot;/&gt;&lt;wsp:rsid wsp:val=&quot;00092334&quot;/&gt;&lt;wsp:rsid wsp:val=&quot;000923BD&quot;/&gt;&lt;wsp:rsid wsp:val=&quot;000924A8&quot;/&gt;&lt;wsp:rsid wsp:val=&quot;000931C3&quot;/&gt;&lt;wsp:rsid wsp:val=&quot;000938A0&quot;/&gt;&lt;wsp:rsid wsp:val=&quot;00093B72&quot;/&gt;&lt;wsp:rsid wsp:val=&quot;0009437A&quot;/&gt;&lt;wsp:rsid wsp:val=&quot;000947B7&quot;/&gt;&lt;wsp:rsid wsp:val=&quot;0009493A&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A0296&quot;/&gt;&lt;wsp:rsid wsp:val=&quot;000A02DC&quot;/&gt;&lt;wsp:rsid wsp:val=&quot;000A06C9&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D49&quot;/&gt;&lt;wsp:rsid wsp:val=&quot;000A1F8D&quot;/&gt;&lt;wsp:rsid wsp:val=&quot;000A23B7&quot;/&gt;&lt;wsp:rsid wsp:val=&quot;000A2D70&quot;/&gt;&lt;wsp:rsid wsp:val=&quot;000A3A3A&quot;/&gt;&lt;wsp:rsid wsp:val=&quot;000A3ACB&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499&quot;/&gt;&lt;wsp:rsid wsp:val=&quot;000B081C&quot;/&gt;&lt;wsp:rsid wsp:val=&quot;000B10AB&quot;/&gt;&lt;wsp:rsid wsp:val=&quot;000B17A1&quot;/&gt;&lt;wsp:rsid wsp:val=&quot;000B1CD3&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33&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05B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2B9&quot;/&gt;&lt;wsp:rsid wsp:val=&quot;000C4C76&quot;/&gt;&lt;wsp:rsid wsp:val=&quot;000C54A6&quot;/&gt;&lt;wsp:rsid wsp:val=&quot;000C550B&quot;/&gt;&lt;wsp:rsid wsp:val=&quot;000C5759&quot;/&gt;&lt;wsp:rsid wsp:val=&quot;000C5B91&quot;/&gt;&lt;wsp:rsid wsp:val=&quot;000C5E7D&quot;/&gt;&lt;wsp:rsid wsp:val=&quot;000C673C&quot;/&gt;&lt;wsp:rsid wsp:val=&quot;000C69F8&quot;/&gt;&lt;wsp:rsid wsp:val=&quot;000C71D9&quot;/&gt;&lt;wsp:rsid wsp:val=&quot;000C7C3E&quot;/&gt;&lt;wsp:rsid wsp:val=&quot;000D037E&quot;/&gt;&lt;wsp:rsid wsp:val=&quot;000D0A0F&quot;/&gt;&lt;wsp:rsid wsp:val=&quot;000D0AB8&quot;/&gt;&lt;wsp:rsid wsp:val=&quot;000D0BCC&quot;/&gt;&lt;wsp:rsid wsp:val=&quot;000D0F9A&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DE6&quot;/&gt;&lt;wsp:rsid wsp:val=&quot;000D4DFF&quot;/&gt;&lt;wsp:rsid wsp:val=&quot;000D4F5A&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1DF&quot;/&gt;&lt;wsp:rsid wsp:val=&quot;000D7268&quot;/&gt;&lt;wsp:rsid wsp:val=&quot;000D7383&quot;/&gt;&lt;wsp:rsid wsp:val=&quot;000D745D&quot;/&gt;&lt;wsp:rsid wsp:val=&quot;000D75CC&quot;/&gt;&lt;wsp:rsid wsp:val=&quot;000D75EE&quot;/&gt;&lt;wsp:rsid wsp:val=&quot;000D7783&quot;/&gt;&lt;wsp:rsid wsp:val=&quot;000D7A10&quot;/&gt;&lt;wsp:rsid wsp:val=&quot;000D7C7C&quot;/&gt;&lt;wsp:rsid wsp:val=&quot;000E011D&quot;/&gt;&lt;wsp:rsid wsp:val=&quot;000E0706&quot;/&gt;&lt;wsp:rsid wsp:val=&quot;000E14B9&quot;/&gt;&lt;wsp:rsid wsp:val=&quot;000E182B&quot;/&gt;&lt;wsp:rsid wsp:val=&quot;000E19C9&quot;/&gt;&lt;wsp:rsid wsp:val=&quot;000E1E8E&quot;/&gt;&lt;wsp:rsid wsp:val=&quot;000E279B&quot;/&gt;&lt;wsp:rsid wsp:val=&quot;000E2D41&quot;/&gt;&lt;wsp:rsid wsp:val=&quot;000E3075&quot;/&gt;&lt;wsp:rsid wsp:val=&quot;000E3358&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8E2&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38E&quot;/&gt;&lt;wsp:rsid wsp:val=&quot;000F251F&quot;/&gt;&lt;wsp:rsid wsp:val=&quot;000F2965&quot;/&gt;&lt;wsp:rsid wsp:val=&quot;000F2A21&quot;/&gt;&lt;wsp:rsid wsp:val=&quot;000F2A71&quot;/&gt;&lt;wsp:rsid wsp:val=&quot;000F2E12&quot;/&gt;&lt;wsp:rsid wsp:val=&quot;000F34C7&quot;/&gt;&lt;wsp:rsid wsp:val=&quot;000F3755&quot;/&gt;&lt;wsp:rsid wsp:val=&quot;000F3B40&quot;/&gt;&lt;wsp:rsid wsp:val=&quot;000F3FFF&quot;/&gt;&lt;wsp:rsid wsp:val=&quot;000F42EA&quot;/&gt;&lt;wsp:rsid wsp:val=&quot;000F4A11&quot;/&gt;&lt;wsp:rsid wsp:val=&quot;000F4CAF&quot;/&gt;&lt;wsp:rsid wsp:val=&quot;000F4D95&quot;/&gt;&lt;wsp:rsid wsp:val=&quot;000F4F44&quot;/&gt;&lt;wsp:rsid wsp:val=&quot;000F53CB&quot;/&gt;&lt;wsp:rsid wsp:val=&quot;000F55F2&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789F&quot;/&gt;&lt;wsp:rsid wsp:val=&quot;00117957&quot;/&gt;&lt;wsp:rsid wsp:val=&quot;00117AF5&quot;/&gt;&lt;wsp:rsid wsp:val=&quot;00117B4F&quot;/&gt;&lt;wsp:rsid wsp:val=&quot;00117B90&quot;/&gt;&lt;wsp:rsid wsp:val=&quot;00117CB8&quot;/&gt;&lt;wsp:rsid wsp:val=&quot;001202E9&quot;/&gt;&lt;wsp:rsid wsp:val=&quot;001203DB&quot;/&gt;&lt;wsp:rsid wsp:val=&quot;0012079F&quot;/&gt;&lt;wsp:rsid wsp:val=&quot;001207F3&quot;/&gt;&lt;wsp:rsid wsp:val=&quot;00120A7B&quot;/&gt;&lt;wsp:rsid wsp:val=&quot;00121316&quot;/&gt;&lt;wsp:rsid wsp:val=&quot;0012142A&quot;/&gt;&lt;wsp:rsid wsp:val=&quot;001215DB&quot;/&gt;&lt;wsp:rsid wsp:val=&quot;00121897&quot;/&gt;&lt;wsp:rsid wsp:val=&quot;001218BF&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467D&quot;/&gt;&lt;wsp:rsid wsp:val=&quot;001246EC&quot;/&gt;&lt;wsp:rsid wsp:val=&quot;001249D7&quot;/&gt;&lt;wsp:rsid wsp:val=&quot;00124E10&quot;/&gt;&lt;wsp:rsid wsp:val=&quot;00125078&quot;/&gt;&lt;wsp:rsid wsp:val=&quot;001252FE&quot;/&gt;&lt;wsp:rsid wsp:val=&quot;001257E6&quot;/&gt;&lt;wsp:rsid wsp:val=&quot;00126D98&quot;/&gt;&lt;wsp:rsid wsp:val=&quot;00126DAB&quot;/&gt;&lt;wsp:rsid wsp:val=&quot;00127080&quot;/&gt;&lt;wsp:rsid wsp:val=&quot;001274AC&quot;/&gt;&lt;wsp:rsid wsp:val=&quot;001275E6&quot;/&gt;&lt;wsp:rsid wsp:val=&quot;00127DE2&quot;/&gt;&lt;wsp:rsid wsp:val=&quot;00127F28&quot;/&gt;&lt;wsp:rsid wsp:val=&quot;00127F4C&quot;/&gt;&lt;wsp:rsid wsp:val=&quot;0013009E&quot;/&gt;&lt;wsp:rsid wsp:val=&quot;0013013D&quot;/&gt;&lt;wsp:rsid wsp:val=&quot;001301E5&quot;/&gt;&lt;wsp:rsid wsp:val=&quot;001305AC&quot;/&gt;&lt;wsp:rsid wsp:val=&quot;00130714&quot;/&gt;&lt;wsp:rsid wsp:val=&quot;00130953&quot;/&gt;&lt;wsp:rsid wsp:val=&quot;001309B5&quot;/&gt;&lt;wsp:rsid wsp:val=&quot;00130A25&quot;/&gt;&lt;wsp:rsid wsp:val=&quot;00131162&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B3A&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3&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6A9&quot;/&gt;&lt;wsp:rsid wsp:val=&quot;00147884&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208&quot;/&gt;&lt;wsp:rsid wsp:val=&quot;0015347E&quot;/&gt;&lt;wsp:rsid wsp:val=&quot;00153578&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F7A&quot;/&gt;&lt;wsp:rsid wsp:val=&quot;00156199&quot;/&gt;&lt;wsp:rsid wsp:val=&quot;00156260&quot;/&gt;&lt;wsp:rsid wsp:val=&quot;0015674F&quot;/&gt;&lt;wsp:rsid wsp:val=&quot;0015722A&quot;/&gt;&lt;wsp:rsid wsp:val=&quot;0016019C&quot;/&gt;&lt;wsp:rsid wsp:val=&quot;00160674&quot;/&gt;&lt;wsp:rsid wsp:val=&quot;00160786&quot;/&gt;&lt;wsp:rsid wsp:val=&quot;00160D2A&quot;/&gt;&lt;wsp:rsid wsp:val=&quot;0016117C&quot;/&gt;&lt;wsp:rsid wsp:val=&quot;001613AD&quot;/&gt;&lt;wsp:rsid wsp:val=&quot;001616AF&quot;/&gt;&lt;wsp:rsid wsp:val=&quot;001618A3&quot;/&gt;&lt;wsp:rsid wsp:val=&quot;0016223A&quot;/&gt;&lt;wsp:rsid wsp:val=&quot;00162262&quot;/&gt;&lt;wsp:rsid wsp:val=&quot;00162898&quot;/&gt;&lt;wsp:rsid wsp:val=&quot;00162BD5&quot;/&gt;&lt;wsp:rsid wsp:val=&quot;00162CF1&quot;/&gt;&lt;wsp:rsid wsp:val=&quot;00162F82&quot;/&gt;&lt;wsp:rsid wsp:val=&quot;001630E4&quot;/&gt;&lt;wsp:rsid wsp:val=&quot;001634EB&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634F&quot;/&gt;&lt;wsp:rsid wsp:val=&quot;00166994&quot;/&gt;&lt;wsp:rsid wsp:val=&quot;001669F9&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190&quot;/&gt;&lt;wsp:rsid wsp:val=&quot;00171944&quot;/&gt;&lt;wsp:rsid wsp:val=&quot;00171D7E&quot;/&gt;&lt;wsp:rsid wsp:val=&quot;00171F14&quot;/&gt;&lt;wsp:rsid wsp:val=&quot;0017226B&quot;/&gt;&lt;wsp:rsid wsp:val=&quot;00172304&quot;/&gt;&lt;wsp:rsid wsp:val=&quot;00172403&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1C5&quot;/&gt;&lt;wsp:rsid wsp:val=&quot;00180DC7&quot;/&gt;&lt;wsp:rsid wsp:val=&quot;00180E60&quot;/&gt;&lt;wsp:rsid wsp:val=&quot;00180EC7&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9D3&quot;/&gt;&lt;wsp:rsid wsp:val=&quot;0019022C&quot;/&gt;&lt;wsp:rsid wsp:val=&quot;00190307&quot;/&gt;&lt;wsp:rsid wsp:val=&quot;001907C7&quot;/&gt;&lt;wsp:rsid wsp:val=&quot;00190927&quot;/&gt;&lt;wsp:rsid wsp:val=&quot;00190BD5&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643&quot;/&gt;&lt;wsp:rsid wsp:val=&quot;001A272C&quot;/&gt;&lt;wsp:rsid wsp:val=&quot;001A2939&quot;/&gt;&lt;wsp:rsid wsp:val=&quot;001A2FD5&quot;/&gt;&lt;wsp:rsid wsp:val=&quot;001A3037&quot;/&gt;&lt;wsp:rsid wsp:val=&quot;001A30B0&quot;/&gt;&lt;wsp:rsid wsp:val=&quot;001A30FB&quot;/&gt;&lt;wsp:rsid wsp:val=&quot;001A35B2&quot;/&gt;&lt;wsp:rsid wsp:val=&quot;001A36AC&quot;/&gt;&lt;wsp:rsid wsp:val=&quot;001A36CF&quot;/&gt;&lt;wsp:rsid wsp:val=&quot;001A3974&quot;/&gt;&lt;wsp:rsid wsp:val=&quot;001A3F0F&quot;/&gt;&lt;wsp:rsid wsp:val=&quot;001A3FA5&quot;/&gt;&lt;wsp:rsid wsp:val=&quot;001A4156&quot;/&gt;&lt;wsp:rsid wsp:val=&quot;001A43B8&quot;/&gt;&lt;wsp:rsid wsp:val=&quot;001A4EDF&quot;/&gt;&lt;wsp:rsid wsp:val=&quot;001A5174&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7E6&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256&quot;/&gt;&lt;wsp:rsid wsp:val=&quot;001B748B&quot;/&gt;&lt;wsp:rsid wsp:val=&quot;001B7CD0&quot;/&gt;&lt;wsp:rsid wsp:val=&quot;001C002C&quot;/&gt;&lt;wsp:rsid wsp:val=&quot;001C0085&quot;/&gt;&lt;wsp:rsid wsp:val=&quot;001C04E1&quot;/&gt;&lt;wsp:rsid wsp:val=&quot;001C063F&quot;/&gt;&lt;wsp:rsid wsp:val=&quot;001C0883&quot;/&gt;&lt;wsp:rsid wsp:val=&quot;001C0CD4&quot;/&gt;&lt;wsp:rsid wsp:val=&quot;001C1163&quot;/&gt;&lt;wsp:rsid wsp:val=&quot;001C16A9&quot;/&gt;&lt;wsp:rsid wsp:val=&quot;001C1E53&quot;/&gt;&lt;wsp:rsid wsp:val=&quot;001C211D&quot;/&gt;&lt;wsp:rsid wsp:val=&quot;001C2582&quot;/&gt;&lt;wsp:rsid wsp:val=&quot;001C2C3E&quot;/&gt;&lt;wsp:rsid wsp:val=&quot;001C2E60&quot;/&gt;&lt;wsp:rsid wsp:val=&quot;001C3227&quot;/&gt;&lt;wsp:rsid wsp:val=&quot;001C3474&quot;/&gt;&lt;wsp:rsid wsp:val=&quot;001C3B46&quot;/&gt;&lt;wsp:rsid wsp:val=&quot;001C3DC6&quot;/&gt;&lt;wsp:rsid wsp:val=&quot;001C3EAE&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185&quot;/&gt;&lt;wsp:rsid wsp:val=&quot;001C73C4&quot;/&gt;&lt;wsp:rsid wsp:val=&quot;001C76FC&quot;/&gt;&lt;wsp:rsid wsp:val=&quot;001C7AB6&quot;/&gt;&lt;wsp:rsid wsp:val=&quot;001C7BC3&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77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A25&quot;/&gt;&lt;wsp:rsid wsp:val=&quot;001D3C68&quot;/&gt;&lt;wsp:rsid wsp:val=&quot;001D4315&quot;/&gt;&lt;wsp:rsid wsp:val=&quot;001D43C0&quot;/&gt;&lt;wsp:rsid wsp:val=&quot;001D46EB&quot;/&gt;&lt;wsp:rsid wsp:val=&quot;001D4969&quot;/&gt;&lt;wsp:rsid wsp:val=&quot;001D4AF0&quot;/&gt;&lt;wsp:rsid wsp:val=&quot;001D4C91&quot;/&gt;&lt;wsp:rsid wsp:val=&quot;001D4F24&quot;/&gt;&lt;wsp:rsid wsp:val=&quot;001D506F&quot;/&gt;&lt;wsp:rsid wsp:val=&quot;001D53DC&quot;/&gt;&lt;wsp:rsid wsp:val=&quot;001D57B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DF7&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26E&quot;/&gt;&lt;wsp:rsid wsp:val=&quot;001E636D&quot;/&gt;&lt;wsp:rsid wsp:val=&quot;001E6446&quot;/&gt;&lt;wsp:rsid wsp:val=&quot;001E684F&quot;/&gt;&lt;wsp:rsid wsp:val=&quot;001E689D&quot;/&gt;&lt;wsp:rsid wsp:val=&quot;001E69D5&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A2&quot;/&gt;&lt;wsp:rsid wsp:val=&quot;001F54C5&quot;/&gt;&lt;wsp:rsid wsp:val=&quot;001F55C8&quot;/&gt;&lt;wsp:rsid wsp:val=&quot;001F5AF6&quot;/&gt;&lt;wsp:rsid wsp:val=&quot;001F5C84&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2C0&quot;/&gt;&lt;wsp:rsid wsp:val=&quot;00203A6E&quot;/&gt;&lt;wsp:rsid wsp:val=&quot;00203B71&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362&quot;/&gt;&lt;wsp:rsid wsp:val=&quot;0021651E&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66C&quot;/&gt;&lt;wsp:rsid wsp:val=&quot;00220E92&quot;/&gt;&lt;wsp:rsid wsp:val=&quot;00220F1A&quot;/&gt;&lt;wsp:rsid wsp:val=&quot;002211DD&quot;/&gt;&lt;wsp:rsid wsp:val=&quot;0022135D&quot;/&gt;&lt;wsp:rsid wsp:val=&quot;00221B93&quot;/&gt;&lt;wsp:rsid wsp:val=&quot;002222A4&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3B5&quot;/&gt;&lt;wsp:rsid wsp:val=&quot;002314EE&quot;/&gt;&lt;wsp:rsid wsp:val=&quot;00231565&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21F2&quot;/&gt;&lt;wsp:rsid wsp:val=&quot;0024231F&quot;/&gt;&lt;wsp:rsid wsp:val=&quot;00242B2A&quot;/&gt;&lt;wsp:rsid wsp:val=&quot;00242CAE&quot;/&gt;&lt;wsp:rsid wsp:val=&quot;00242E87&quot;/&gt;&lt;wsp:rsid wsp:val=&quot;00243472&quot;/&gt;&lt;wsp:rsid wsp:val=&quot;00243ACD&quot;/&gt;&lt;wsp:rsid wsp:val=&quot;00243DCC&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587&quot;/&gt;&lt;wsp:rsid wsp:val=&quot;00246C52&quot;/&gt;&lt;wsp:rsid wsp:val=&quot;00246C98&quot;/&gt;&lt;wsp:rsid wsp:val=&quot;00246EB6&quot;/&gt;&lt;wsp:rsid wsp:val=&quot;0024703D&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EA4&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37C&quot;/&gt;&lt;wsp:rsid wsp:val=&quot;0026075E&quot;/&gt;&lt;wsp:rsid wsp:val=&quot;00260FAD&quot;/&gt;&lt;wsp:rsid wsp:val=&quot;00260FC7&quot;/&gt;&lt;wsp:rsid wsp:val=&quot;002612A1&quot;/&gt;&lt;wsp:rsid wsp:val=&quot;00261559&quot;/&gt;&lt;wsp:rsid wsp:val=&quot;00261A63&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BAC&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210&quot;/&gt;&lt;wsp:rsid wsp:val=&quot;00266427&quot;/&gt;&lt;wsp:rsid wsp:val=&quot;00266447&quot;/&gt;&lt;wsp:rsid wsp:val=&quot;00267026&quot;/&gt;&lt;wsp:rsid wsp:val=&quot;0026716C&quot;/&gt;&lt;wsp:rsid wsp:val=&quot;002673AD&quot;/&gt;&lt;wsp:rsid wsp:val=&quot;00267959&quot;/&gt;&lt;wsp:rsid wsp:val=&quot;00267D2F&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FB&quot;/&gt;&lt;wsp:rsid wsp:val=&quot;00276BEE&quot;/&gt;&lt;wsp:rsid wsp:val=&quot;00276EFA&quot;/&gt;&lt;wsp:rsid wsp:val=&quot;00277E66&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A5D&quot;/&gt;&lt;wsp:rsid wsp:val=&quot;00280D6E&quot;/&gt;&lt;wsp:rsid wsp:val=&quot;00281166&quot;/&gt;&lt;wsp:rsid wsp:val=&quot;00281679&quot;/&gt;&lt;wsp:rsid wsp:val=&quot;002825CE&quot;/&gt;&lt;wsp:rsid wsp:val=&quot;002826D0&quot;/&gt;&lt;wsp:rsid wsp:val=&quot;00282872&quot;/&gt;&lt;wsp:rsid wsp:val=&quot;002829E8&quot;/&gt;&lt;wsp:rsid wsp:val=&quot;00282E85&quot;/&gt;&lt;wsp:rsid wsp:val=&quot;00282FCB&quot;/&gt;&lt;wsp:rsid wsp:val=&quot;0028316F&quot;/&gt;&lt;wsp:rsid wsp:val=&quot;00283181&quot;/&gt;&lt;wsp:rsid wsp:val=&quot;002832C5&quot;/&gt;&lt;wsp:rsid wsp:val=&quot;002835A5&quot;/&gt;&lt;wsp:rsid wsp:val=&quot;002836DC&quot;/&gt;&lt;wsp:rsid wsp:val=&quot;002838CB&quot;/&gt;&lt;wsp:rsid wsp:val=&quot;00283D6B&quot;/&gt;&lt;wsp:rsid wsp:val=&quot;00284E7F&quot;/&gt;&lt;wsp:rsid wsp:val=&quot;002851CC&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937&quot;/&gt;&lt;wsp:rsid wsp:val=&quot;00287C28&quot;/&gt;&lt;wsp:rsid wsp:val=&quot;00287E5A&quot;/&gt;&lt;wsp:rsid wsp:val=&quot;00287EA3&quot;/&gt;&lt;wsp:rsid wsp:val=&quot;00290006&quot;/&gt;&lt;wsp:rsid wsp:val=&quot;0029006E&quot;/&gt;&lt;wsp:rsid wsp:val=&quot;00290254&quot;/&gt;&lt;wsp:rsid wsp:val=&quot;0029028C&quot;/&gt;&lt;wsp:rsid wsp:val=&quot;0029111B&quot;/&gt;&lt;wsp:rsid wsp:val=&quot;0029178D&quot;/&gt;&lt;wsp:rsid wsp:val=&quot;0029178F&quot;/&gt;&lt;wsp:rsid wsp:val=&quot;00291B01&quot;/&gt;&lt;wsp:rsid wsp:val=&quot;0029208A&quot;/&gt;&lt;wsp:rsid wsp:val=&quot;0029230A&quot;/&gt;&lt;wsp:rsid wsp:val=&quot;0029267A&quot;/&gt;&lt;wsp:rsid wsp:val=&quot;002928BD&quot;/&gt;&lt;wsp:rsid wsp:val=&quot;00293504&quot;/&gt;&lt;wsp:rsid wsp:val=&quot;002935D3&quot;/&gt;&lt;wsp:rsid wsp:val=&quot;00293CE8&quot;/&gt;&lt;wsp:rsid wsp:val=&quot;002944CA&quot;/&gt;&lt;wsp:rsid wsp:val=&quot;00294722&quot;/&gt;&lt;wsp:rsid wsp:val=&quot;00294AB1&quot;/&gt;&lt;wsp:rsid wsp:val=&quot;00295018&quot;/&gt;&lt;wsp:rsid wsp:val=&quot;00295226&quot;/&gt;&lt;wsp:rsid wsp:val=&quot;0029548C&quot;/&gt;&lt;wsp:rsid wsp:val=&quot;00295539&quot;/&gt;&lt;wsp:rsid wsp:val=&quot;00295F1C&quot;/&gt;&lt;wsp:rsid wsp:val=&quot;0029636B&quot;/&gt;&lt;wsp:rsid wsp:val=&quot;002963EC&quot;/&gt;&lt;wsp:rsid wsp:val=&quot;002965C5&quot;/&gt;&lt;wsp:rsid wsp:val=&quot;00296E40&quot;/&gt;&lt;wsp:rsid wsp:val=&quot;00296EF9&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4102&quot;/&gt;&lt;wsp:rsid wsp:val=&quot;002A4625&quot;/&gt;&lt;wsp:rsid wsp:val=&quot;002A4918&quot;/&gt;&lt;wsp:rsid wsp:val=&quot;002A4E20&quot;/&gt;&lt;wsp:rsid wsp:val=&quot;002A51FE&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D54&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C00D6&quot;/&gt;&lt;wsp:rsid wsp:val=&quot;002C04C2&quot;/&gt;&lt;wsp:rsid wsp:val=&quot;002C0512&quot;/&gt;&lt;wsp:rsid wsp:val=&quot;002C07DB&quot;/&gt;&lt;wsp:rsid wsp:val=&quot;002C0818&quot;/&gt;&lt;wsp:rsid wsp:val=&quot;002C0AC9&quot;/&gt;&lt;wsp:rsid wsp:val=&quot;002C0DD0&quot;/&gt;&lt;wsp:rsid wsp:val=&quot;002C0E0A&quot;/&gt;&lt;wsp:rsid wsp:val=&quot;002C1368&quot;/&gt;&lt;wsp:rsid wsp:val=&quot;002C1DF1&quot;/&gt;&lt;wsp:rsid wsp:val=&quot;002C203A&quot;/&gt;&lt;wsp:rsid wsp:val=&quot;002C2502&quot;/&gt;&lt;wsp:rsid wsp:val=&quot;002C2E8A&quot;/&gt;&lt;wsp:rsid wsp:val=&quot;002C2FCD&quot;/&gt;&lt;wsp:rsid wsp:val=&quot;002C33D3&quot;/&gt;&lt;wsp:rsid wsp:val=&quot;002C36D3&quot;/&gt;&lt;wsp:rsid wsp:val=&quot;002C3AE4&quot;/&gt;&lt;wsp:rsid wsp:val=&quot;002C3C99&quot;/&gt;&lt;wsp:rsid wsp:val=&quot;002C3E89&quot;/&gt;&lt;wsp:rsid wsp:val=&quot;002C456C&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661&quot;/&gt;&lt;wsp:rsid wsp:val=&quot;002C6F88&quot;/&gt;&lt;wsp:rsid wsp:val=&quot;002C7014&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A8A&quot;/&gt;&lt;wsp:rsid wsp:val=&quot;002D2B4E&quot;/&gt;&lt;wsp:rsid wsp:val=&quot;002D3968&quot;/&gt;&lt;wsp:rsid wsp:val=&quot;002D3C60&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1A7&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7321&quot;/&gt;&lt;wsp:rsid wsp:val=&quot;002E7894&quot;/&gt;&lt;wsp:rsid wsp:val=&quot;002E7C45&quot;/&gt;&lt;wsp:rsid wsp:val=&quot;002E7EA8&quot;/&gt;&lt;wsp:rsid wsp:val=&quot;002E7F54&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319B&quot;/&gt;&lt;wsp:rsid wsp:val=&quot;002F3AAA&quot;/&gt;&lt;wsp:rsid wsp:val=&quot;002F3C25&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5FF&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0A&quot;/&gt;&lt;wsp:rsid wsp:val=&quot;003004CC&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24D&quot;/&gt;&lt;wsp:rsid wsp:val=&quot;00304506&quot;/&gt;&lt;wsp:rsid wsp:val=&quot;00304549&quot;/&gt;&lt;wsp:rsid wsp:val=&quot;00304AC5&quot;/&gt;&lt;wsp:rsid wsp:val=&quot;00304FCA&quot;/&gt;&lt;wsp:rsid wsp:val=&quot;00305372&quot;/&gt;&lt;wsp:rsid wsp:val=&quot;003054BD&quot;/&gt;&lt;wsp:rsid wsp:val=&quot;0030621C&quot;/&gt;&lt;wsp:rsid wsp:val=&quot;00306306&quot;/&gt;&lt;wsp:rsid wsp:val=&quot;003064DD&quot;/&gt;&lt;wsp:rsid wsp:val=&quot;003065FB&quot;/&gt;&lt;wsp:rsid wsp:val=&quot;00306C47&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941&quot;/&gt;&lt;wsp:rsid wsp:val=&quot;00312064&quot;/&gt;&lt;wsp:rsid wsp:val=&quot;003121B8&quot;/&gt;&lt;wsp:rsid wsp:val=&quot;00312542&quot;/&gt;&lt;wsp:rsid wsp:val=&quot;003133D8&quot;/&gt;&lt;wsp:rsid wsp:val=&quot;003137A0&quot;/&gt;&lt;wsp:rsid wsp:val=&quot;003137ED&quot;/&gt;&lt;wsp:rsid wsp:val=&quot;00313C4F&quot;/&gt;&lt;wsp:rsid wsp:val=&quot;00314176&quot;/&gt;&lt;wsp:rsid wsp:val=&quot;003141C2&quot;/&gt;&lt;wsp:rsid wsp:val=&quot;00314629&quot;/&gt;&lt;wsp:rsid wsp:val=&quot;00314C7C&quot;/&gt;&lt;wsp:rsid wsp:val=&quot;003150EA&quot;/&gt;&lt;wsp:rsid wsp:val=&quot;0031599D&quot;/&gt;&lt;wsp:rsid wsp:val=&quot;00315F72&quot;/&gt;&lt;wsp:rsid wsp:val=&quot;00316072&quot;/&gt;&lt;wsp:rsid wsp:val=&quot;003160FB&quot;/&gt;&lt;wsp:rsid wsp:val=&quot;00316265&quot;/&gt;&lt;wsp:rsid wsp:val=&quot;00316C58&quot;/&gt;&lt;wsp:rsid wsp:val=&quot;00316E46&quot;/&gt;&lt;wsp:rsid wsp:val=&quot;00317050&quot;/&gt;&lt;wsp:rsid wsp:val=&quot;00317884&quot;/&gt;&lt;wsp:rsid wsp:val=&quot;00317B13&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866&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3E27&quot;/&gt;&lt;wsp:rsid wsp:val=&quot;00333FB4&quot;/&gt;&lt;wsp:rsid wsp:val=&quot;00334799&quot;/&gt;&lt;wsp:rsid wsp:val=&quot;003350A7&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725&quot;/&gt;&lt;wsp:rsid wsp:val=&quot;0034511B&quot;/&gt;&lt;wsp:rsid wsp:val=&quot;00345127&quot;/&gt;&lt;wsp:rsid wsp:val=&quot;00345243&quot;/&gt;&lt;wsp:rsid wsp:val=&quot;003454A2&quot;/&gt;&lt;wsp:rsid wsp:val=&quot;003460F4&quot;/&gt;&lt;wsp:rsid wsp:val=&quot;003460F6&quot;/&gt;&lt;wsp:rsid wsp:val=&quot;003461BC&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10E3&quot;/&gt;&lt;wsp:rsid wsp:val=&quot;0035140A&quot;/&gt;&lt;wsp:rsid wsp:val=&quot;0035180B&quot;/&gt;&lt;wsp:rsid wsp:val=&quot;00351C98&quot;/&gt;&lt;wsp:rsid wsp:val=&quot;00351EAA&quot;/&gt;&lt;wsp:rsid wsp:val=&quot;0035216E&quot;/&gt;&lt;wsp:rsid wsp:val=&quot;003522C9&quot;/&gt;&lt;wsp:rsid wsp:val=&quot;0035265C&quot;/&gt;&lt;wsp:rsid wsp:val=&quot;00352759&quot;/&gt;&lt;wsp:rsid wsp:val=&quot;00352812&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EE1&quot;/&gt;&lt;wsp:rsid wsp:val=&quot;00353F9F&quot;/&gt;&lt;wsp:rsid wsp:val=&quot;0035414B&quot;/&gt;&lt;wsp:rsid wsp:val=&quot;0035414E&quot;/&gt;&lt;wsp:rsid wsp:val=&quot;003542BB&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A5&quot;/&gt;&lt;wsp:rsid wsp:val=&quot;00356B3C&quot;/&gt;&lt;wsp:rsid wsp:val=&quot;00356CEC&quot;/&gt;&lt;wsp:rsid wsp:val=&quot;003572DE&quot;/&gt;&lt;wsp:rsid wsp:val=&quot;00357659&quot;/&gt;&lt;wsp:rsid wsp:val=&quot;00357712&quot;/&gt;&lt;wsp:rsid wsp:val=&quot;00357C43&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1C42&quot;/&gt;&lt;wsp:rsid wsp:val=&quot;003621A7&quot;/&gt;&lt;wsp:rsid wsp:val=&quot;0036262C&quot;/&gt;&lt;wsp:rsid wsp:val=&quot;00362A2B&quot;/&gt;&lt;wsp:rsid wsp:val=&quot;00362C5A&quot;/&gt;&lt;wsp:rsid wsp:val=&quot;00363984&quot;/&gt;&lt;wsp:rsid wsp:val=&quot;00363EE9&quot;/&gt;&lt;wsp:rsid wsp:val=&quot;00364280&quot;/&gt;&lt;wsp:rsid wsp:val=&quot;00364A63&quot;/&gt;&lt;wsp:rsid wsp:val=&quot;0036523A&quot;/&gt;&lt;wsp:rsid wsp:val=&quot;003654DA&quot;/&gt;&lt;wsp:rsid wsp:val=&quot;00367349&quot;/&gt;&lt;wsp:rsid wsp:val=&quot;00367D2F&quot;/&gt;&lt;wsp:rsid wsp:val=&quot;003700A7&quot;/&gt;&lt;wsp:rsid wsp:val=&quot;00370285&quot;/&gt;&lt;wsp:rsid wsp:val=&quot;003704EE&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5FE&quot;/&gt;&lt;wsp:rsid wsp:val=&quot;00372A6B&quot;/&gt;&lt;wsp:rsid wsp:val=&quot;00372B3E&quot;/&gt;&lt;wsp:rsid wsp:val=&quot;00372FD7&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4FA&quot;/&gt;&lt;wsp:rsid wsp:val=&quot;0037664D&quot;/&gt;&lt;wsp:rsid wsp:val=&quot;00376778&quot;/&gt;&lt;wsp:rsid wsp:val=&quot;003769B8&quot;/&gt;&lt;wsp:rsid wsp:val=&quot;00376CD6&quot;/&gt;&lt;wsp:rsid wsp:val=&quot;00376E52&quot;/&gt;&lt;wsp:rsid wsp:val=&quot;00376F72&quot;/&gt;&lt;wsp:rsid wsp:val=&quot;0037709A&quot;/&gt;&lt;wsp:rsid wsp:val=&quot;00377146&quot;/&gt;&lt;wsp:rsid wsp:val=&quot;00377397&quot;/&gt;&lt;wsp:rsid wsp:val=&quot;003774FD&quot;/&gt;&lt;wsp:rsid wsp:val=&quot;003775BD&quot;/&gt;&lt;wsp:rsid wsp:val=&quot;00377F1F&quot;/&gt;&lt;wsp:rsid wsp:val=&quot;0038084F&quot;/&gt;&lt;wsp:rsid wsp:val=&quot;00380892&quot;/&gt;&lt;wsp:rsid wsp:val=&quot;00381079&quot;/&gt;&lt;wsp:rsid wsp:val=&quot;00381685&quot;/&gt;&lt;wsp:rsid wsp:val=&quot;00381918&quot;/&gt;&lt;wsp:rsid wsp:val=&quot;00381A1D&quot;/&gt;&lt;wsp:rsid wsp:val=&quot;003821E7&quot;/&gt;&lt;wsp:rsid wsp:val=&quot;0038227A&quot;/&gt;&lt;wsp:rsid wsp:val=&quot;00382425&quot;/&gt;&lt;wsp:rsid wsp:val=&quot;0038245B&quot;/&gt;&lt;wsp:rsid wsp:val=&quot;003826CF&quot;/&gt;&lt;wsp:rsid wsp:val=&quot;003827B3&quot;/&gt;&lt;wsp:rsid wsp:val=&quot;00382903&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7D2&quot;/&gt;&lt;wsp:rsid wsp:val=&quot;00390837&quot;/&gt;&lt;wsp:rsid wsp:val=&quot;00390B8F&quot;/&gt;&lt;wsp:rsid wsp:val=&quot;00390C56&quot;/&gt;&lt;wsp:rsid wsp:val=&quot;00390E89&quot;/&gt;&lt;wsp:rsid wsp:val=&quot;0039122C&quot;/&gt;&lt;wsp:rsid wsp:val=&quot;0039124D&quot;/&gt;&lt;wsp:rsid wsp:val=&quot;003912B7&quot;/&gt;&lt;wsp:rsid wsp:val=&quot;003914C2&quot;/&gt;&lt;wsp:rsid wsp:val=&quot;00391688&quot;/&gt;&lt;wsp:rsid wsp:val=&quot;00391A92&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11E&quot;/&gt;&lt;wsp:rsid wsp:val=&quot;00397464&quot;/&gt;&lt;wsp:rsid wsp:val=&quot;00397514&quot;/&gt;&lt;wsp:rsid wsp:val=&quot;003978B8&quot;/&gt;&lt;wsp:rsid wsp:val=&quot;00397B96&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8FC&quot;/&gt;&lt;wsp:rsid wsp:val=&quot;003A4E82&quot;/&gt;&lt;wsp:rsid wsp:val=&quot;003A5167&quot;/&gt;&lt;wsp:rsid wsp:val=&quot;003A590E&quot;/&gt;&lt;wsp:rsid wsp:val=&quot;003A591A&quot;/&gt;&lt;wsp:rsid wsp:val=&quot;003A5C66&quot;/&gt;&lt;wsp:rsid wsp:val=&quot;003A6330&quot;/&gt;&lt;wsp:rsid wsp:val=&quot;003A67EA&quot;/&gt;&lt;wsp:rsid wsp:val=&quot;003A6A9D&quot;/&gt;&lt;wsp:rsid wsp:val=&quot;003A6BC9&quot;/&gt;&lt;wsp:rsid wsp:val=&quot;003A6F54&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89F&quot;/&gt;&lt;wsp:rsid wsp:val=&quot;003B1CC2&quot;/&gt;&lt;wsp:rsid wsp:val=&quot;003B21B1&quot;/&gt;&lt;wsp:rsid wsp:val=&quot;003B2B79&quot;/&gt;&lt;wsp:rsid wsp:val=&quot;003B31F9&quot;/&gt;&lt;wsp:rsid wsp:val=&quot;003B4482&quot;/&gt;&lt;wsp:rsid wsp:val=&quot;003B493D&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0C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D7&quot;/&gt;&lt;wsp:rsid wsp:val=&quot;003C0985&quot;/&gt;&lt;wsp:rsid wsp:val=&quot;003C0D37&quot;/&gt;&lt;wsp:rsid wsp:val=&quot;003C16F5&quot;/&gt;&lt;wsp:rsid wsp:val=&quot;003C1A16&quot;/&gt;&lt;wsp:rsid wsp:val=&quot;003C1C23&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4FB&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4E6&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707&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6279&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FF0&quot;/&gt;&lt;wsp:rsid wsp:val=&quot;003F30AD&quot;/&gt;&lt;wsp:rsid wsp:val=&quot;003F34D2&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147&quot;/&gt;&lt;wsp:rsid wsp:val=&quot;0040015E&quot;/&gt;&lt;wsp:rsid wsp:val=&quot;00400427&quot;/&gt;&lt;wsp:rsid wsp:val=&quot;004010CF&quot;/&gt;&lt;wsp:rsid wsp:val=&quot;004012FA&quot;/&gt;&lt;wsp:rsid wsp:val=&quot;00401612&quot;/&gt;&lt;wsp:rsid wsp:val=&quot;004017C6&quot;/&gt;&lt;wsp:rsid wsp:val=&quot;00401D54&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D95&quot;/&gt;&lt;wsp:rsid wsp:val=&quot;00405F90&quot;/&gt;&lt;wsp:rsid wsp:val=&quot;00406108&quot;/&gt;&lt;wsp:rsid wsp:val=&quot;00406412&quot;/&gt;&lt;wsp:rsid wsp:val=&quot;00406F4B&quot;/&gt;&lt;wsp:rsid wsp:val=&quot;00406FBD&quot;/&gt;&lt;wsp:rsid wsp:val=&quot;0040711A&quot;/&gt;&lt;wsp:rsid wsp:val=&quot;00407186&quot;/&gt;&lt;wsp:rsid wsp:val=&quot;004073B0&quot;/&gt;&lt;wsp:rsid wsp:val=&quot;00407455&quot;/&gt;&lt;wsp:rsid wsp:val=&quot;00407612&quot;/&gt;&lt;wsp:rsid wsp:val=&quot;00407888&quot;/&gt;&lt;wsp:rsid wsp:val=&quot;00407A66&quot;/&gt;&lt;wsp:rsid wsp:val=&quot;00407C9E&quot;/&gt;&lt;wsp:rsid wsp:val=&quot;0041029D&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8D&quot;/&gt;&lt;wsp:rsid wsp:val=&quot;00413369&quot;/&gt;&lt;wsp:rsid wsp:val=&quot;004135B0&quot;/&gt;&lt;wsp:rsid wsp:val=&quot;00413E02&quot;/&gt;&lt;wsp:rsid wsp:val=&quot;00414129&quot;/&gt;&lt;wsp:rsid wsp:val=&quot;004145AE&quot;/&gt;&lt;wsp:rsid wsp:val=&quot;0041577E&quot;/&gt;&lt;wsp:rsid wsp:val=&quot;004157F6&quot;/&gt;&lt;wsp:rsid wsp:val=&quot;004159D3&quot;/&gt;&lt;wsp:rsid wsp:val=&quot;00415A14&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A33&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476&quot;/&gt;&lt;wsp:rsid wsp:val=&quot;00425771&quot;/&gt;&lt;wsp:rsid wsp:val=&quot;00425B2C&quot;/&gt;&lt;wsp:rsid wsp:val=&quot;00425B4E&quot;/&gt;&lt;wsp:rsid wsp:val=&quot;00425C97&quot;/&gt;&lt;wsp:rsid wsp:val=&quot;00425FFD&quot;/&gt;&lt;wsp:rsid wsp:val=&quot;004262F8&quot;/&gt;&lt;wsp:rsid wsp:val=&quot;00426442&quot;/&gt;&lt;wsp:rsid wsp:val=&quot;0042654A&quot;/&gt;&lt;wsp:rsid wsp:val=&quot;00426A93&quot;/&gt;&lt;wsp:rsid wsp:val=&quot;00426DFA&quot;/&gt;&lt;wsp:rsid wsp:val=&quot;00427299&quot;/&gt;&lt;wsp:rsid wsp:val=&quot;00427300&quot;/&gt;&lt;wsp:rsid wsp:val=&quot;004276E3&quot;/&gt;&lt;wsp:rsid wsp:val=&quot;004279ED&quot;/&gt;&lt;wsp:rsid wsp:val=&quot;00427E67&quot;/&gt;&lt;wsp:rsid wsp:val=&quot;00430178&quot;/&gt;&lt;wsp:rsid wsp:val=&quot;00430495&quot;/&gt;&lt;wsp:rsid wsp:val=&quot;00430680&quot;/&gt;&lt;wsp:rsid wsp:val=&quot;00430685&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C13&quot;/&gt;&lt;wsp:rsid wsp:val=&quot;00432DB9&quot;/&gt;&lt;wsp:rsid wsp:val=&quot;00432DF0&quot;/&gt;&lt;wsp:rsid wsp:val=&quot;00432E64&quot;/&gt;&lt;wsp:rsid wsp:val=&quot;00432F8F&quot;/&gt;&lt;wsp:rsid wsp:val=&quot;00432F9E&quot;/&gt;&lt;wsp:rsid wsp:val=&quot;00433106&quot;/&gt;&lt;wsp:rsid wsp:val=&quot;004338F7&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D46&quot;/&gt;&lt;wsp:rsid wsp:val=&quot;00435248&quot;/&gt;&lt;wsp:rsid wsp:val=&quot;004353C1&quot;/&gt;&lt;wsp:rsid wsp:val=&quot;0043542F&quot;/&gt;&lt;wsp:rsid wsp:val=&quot;0043548D&quot;/&gt;&lt;wsp:rsid wsp:val=&quot;004355EB&quot;/&gt;&lt;wsp:rsid wsp:val=&quot;00435602&quot;/&gt;&lt;wsp:rsid wsp:val=&quot;004356FA&quot;/&gt;&lt;wsp:rsid wsp:val=&quot;00435CCF&quot;/&gt;&lt;wsp:rsid wsp:val=&quot;00436A3B&quot;/&gt;&lt;wsp:rsid wsp:val=&quot;00436CA7&quot;/&gt;&lt;wsp:rsid wsp:val=&quot;00437027&quot;/&gt;&lt;wsp:rsid wsp:val=&quot;004370C7&quot;/&gt;&lt;wsp:rsid wsp:val=&quot;004371AB&quot;/&gt;&lt;wsp:rsid wsp:val=&quot;004402A7&quot;/&gt;&lt;wsp:rsid wsp:val=&quot;0044035D&quot;/&gt;&lt;wsp:rsid wsp:val=&quot;00440EA5&quot;/&gt;&lt;wsp:rsid wsp:val=&quot;0044131C&quot;/&gt;&lt;wsp:rsid wsp:val=&quot;0044142F&quot;/&gt;&lt;wsp:rsid wsp:val=&quot;004423B8&quot;/&gt;&lt;wsp:rsid wsp:val=&quot;00442416&quot;/&gt;&lt;wsp:rsid wsp:val=&quot;004425C2&quot;/&gt;&lt;wsp:rsid wsp:val=&quot;00442824&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0FEB&quot;/&gt;&lt;wsp:rsid wsp:val=&quot;004518D5&quot;/&gt;&lt;wsp:rsid wsp:val=&quot;004519BF&quot;/&gt;&lt;wsp:rsid wsp:val=&quot;00451A88&quot;/&gt;&lt;wsp:rsid wsp:val=&quot;00451B06&quot;/&gt;&lt;wsp:rsid wsp:val=&quot;00451BEB&quot;/&gt;&lt;wsp:rsid wsp:val=&quot;004525E6&quot;/&gt;&lt;wsp:rsid wsp:val=&quot;0045267C&quot;/&gt;&lt;wsp:rsid wsp:val=&quot;004527C0&quot;/&gt;&lt;wsp:rsid wsp:val=&quot;0045344C&quot;/&gt;&lt;wsp:rsid wsp:val=&quot;00453871&quot;/&gt;&lt;wsp:rsid wsp:val=&quot;00453DEF&quot;/&gt;&lt;wsp:rsid wsp:val=&quot;00453E84&quot;/&gt;&lt;wsp:rsid wsp:val=&quot;00453F0D&quot;/&gt;&lt;wsp:rsid wsp:val=&quot;00453F94&quot;/&gt;&lt;wsp:rsid wsp:val=&quot;004543E4&quot;/&gt;&lt;wsp:rsid wsp:val=&quot;004548E5&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6EDC&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B0&quot;/&gt;&lt;wsp:rsid wsp:val=&quot;00460894&quot;/&gt;&lt;wsp:rsid wsp:val=&quot;00460921&quot;/&gt;&lt;wsp:rsid wsp:val=&quot;00460958&quot;/&gt;&lt;wsp:rsid wsp:val=&quot;0046100B&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C11&quot;/&gt;&lt;wsp:rsid wsp:val=&quot;00461F05&quot;/&gt;&lt;wsp:rsid wsp:val=&quot;004622A1&quot;/&gt;&lt;wsp:rsid wsp:val=&quot;004622D0&quot;/&gt;&lt;wsp:rsid wsp:val=&quot;00462420&quot;/&gt;&lt;wsp:rsid wsp:val=&quot;0046267C&quot;/&gt;&lt;wsp:rsid wsp:val=&quot;00462A9C&quot;/&gt;&lt;wsp:rsid wsp:val=&quot;00462B09&quot;/&gt;&lt;wsp:rsid wsp:val=&quot;00462B29&quot;/&gt;&lt;wsp:rsid wsp:val=&quot;00462D1C&quot;/&gt;&lt;wsp:rsid wsp:val=&quot;00462FC4&quot;/&gt;&lt;wsp:rsid wsp:val=&quot;00463448&quot;/&gt;&lt;wsp:rsid wsp:val=&quot;00463940&quot;/&gt;&lt;wsp:rsid wsp:val=&quot;00464130&quot;/&gt;&lt;wsp:rsid wsp:val=&quot;0046434B&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185&quot;/&gt;&lt;wsp:rsid wsp:val=&quot;0046645E&quot;/&gt;&lt;wsp:rsid wsp:val=&quot;0046698E&quot;/&gt;&lt;wsp:rsid wsp:val=&quot;004671AF&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2E11&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31&quot;/&gt;&lt;wsp:rsid wsp:val=&quot;004821B4&quot;/&gt;&lt;wsp:rsid wsp:val=&quot;004821BC&quot;/&gt;&lt;wsp:rsid wsp:val=&quot;00482389&quot;/&gt;&lt;wsp:rsid wsp:val=&quot;004824F5&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0F18&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3D5F&quot;/&gt;&lt;wsp:rsid wsp:val=&quot;00494C34&quot;/&gt;&lt;wsp:rsid wsp:val=&quot;00494E75&quot;/&gt;&lt;wsp:rsid wsp:val=&quot;00495071&quot;/&gt;&lt;wsp:rsid wsp:val=&quot;00495227&quot;/&gt;&lt;wsp:rsid wsp:val=&quot;00495555&quot;/&gt;&lt;wsp:rsid wsp:val=&quot;004961DB&quot;/&gt;&lt;wsp:rsid wsp:val=&quot;0049653E&quot;/&gt;&lt;wsp:rsid wsp:val=&quot;00496BEF&quot;/&gt;&lt;wsp:rsid wsp:val=&quot;004970A1&quot;/&gt;&lt;wsp:rsid wsp:val=&quot;0049792C&quot;/&gt;&lt;wsp:rsid wsp:val=&quot;00497BD3&quot;/&gt;&lt;wsp:rsid wsp:val=&quot;00497F24&quot;/&gt;&lt;wsp:rsid wsp:val=&quot;00497F2F&quot;/&gt;&lt;wsp:rsid wsp:val=&quot;00497F71&quot;/&gt;&lt;wsp:rsid wsp:val=&quot;004A01E1&quot;/&gt;&lt;wsp:rsid wsp:val=&quot;004A0273&quot;/&gt;&lt;wsp:rsid wsp:val=&quot;004A09A7&quot;/&gt;&lt;wsp:rsid wsp:val=&quot;004A0E00&quot;/&gt;&lt;wsp:rsid wsp:val=&quot;004A15F7&quot;/&gt;&lt;wsp:rsid wsp:val=&quot;004A1600&quot;/&gt;&lt;wsp:rsid wsp:val=&quot;004A166B&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5A2&quot;/&gt;&lt;wsp:rsid wsp:val=&quot;004B4A0F&quot;/&gt;&lt;wsp:rsid wsp:val=&quot;004B4AA2&quot;/&gt;&lt;wsp:rsid wsp:val=&quot;004B4C67&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A89&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A25&quot;/&gt;&lt;wsp:rsid wsp:val=&quot;004C0AE9&quot;/&gt;&lt;wsp:rsid wsp:val=&quot;004C0B5B&quot;/&gt;&lt;wsp:rsid wsp:val=&quot;004C0EE4&quot;/&gt;&lt;wsp:rsid wsp:val=&quot;004C0F99&quot;/&gt;&lt;wsp:rsid wsp:val=&quot;004C130D&quot;/&gt;&lt;wsp:rsid wsp:val=&quot;004C132F&quot;/&gt;&lt;wsp:rsid wsp:val=&quot;004C1624&quot;/&gt;&lt;wsp:rsid wsp:val=&quot;004C171F&quot;/&gt;&lt;wsp:rsid wsp:val=&quot;004C19E0&quot;/&gt;&lt;wsp:rsid wsp:val=&quot;004C1BD6&quot;/&gt;&lt;wsp:rsid wsp:val=&quot;004C2371&quot;/&gt;&lt;wsp:rsid wsp:val=&quot;004C246F&quot;/&gt;&lt;wsp:rsid wsp:val=&quot;004C2C4E&quot;/&gt;&lt;wsp:rsid wsp:val=&quot;004C2F01&quot;/&gt;&lt;wsp:rsid wsp:val=&quot;004C2F96&quot;/&gt;&lt;wsp:rsid wsp:val=&quot;004C2FAE&quot;/&gt;&lt;wsp:rsid wsp:val=&quot;004C3472&quot;/&gt;&lt;wsp:rsid wsp:val=&quot;004C34E8&quot;/&gt;&lt;wsp:rsid wsp:val=&quot;004C3C51&quot;/&gt;&lt;wsp:rsid wsp:val=&quot;004C3E9B&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0E&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30E&quot;/&gt;&lt;wsp:rsid wsp:val=&quot;004C73C9&quot;/&gt;&lt;wsp:rsid wsp:val=&quot;004C7739&quot;/&gt;&lt;wsp:rsid wsp:val=&quot;004C7A83&quot;/&gt;&lt;wsp:rsid wsp:val=&quot;004C7BDF&quot;/&gt;&lt;wsp:rsid wsp:val=&quot;004C7EFE&quot;/&gt;&lt;wsp:rsid wsp:val=&quot;004C7F09&quot;/&gt;&lt;wsp:rsid wsp:val=&quot;004D0200&quot;/&gt;&lt;wsp:rsid wsp:val=&quot;004D0E42&quot;/&gt;&lt;wsp:rsid wsp:val=&quot;004D171F&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309&quot;/&gt;&lt;wsp:rsid wsp:val=&quot;004D58D1&quot;/&gt;&lt;wsp:rsid wsp:val=&quot;004D5AA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D3&quot;/&gt;&lt;wsp:rsid wsp:val=&quot;004E2AFA&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E4&quot;/&gt;&lt;wsp:rsid wsp:val=&quot;004E471C&quot;/&gt;&lt;wsp:rsid wsp:val=&quot;004E4754&quot;/&gt;&lt;wsp:rsid wsp:val=&quot;004E48A1&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003&quot;/&gt;&lt;wsp:rsid wsp:val=&quot;004E7691&quot;/&gt;&lt;wsp:rsid wsp:val=&quot;004E76A5&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735&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7AE&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C3F&quot;/&gt;&lt;wsp:rsid wsp:val=&quot;005050F8&quot;/&gt;&lt;wsp:rsid wsp:val=&quot;00505A2A&quot;/&gt;&lt;wsp:rsid wsp:val=&quot;00505ABD&quot;/&gt;&lt;wsp:rsid wsp:val=&quot;00505E39&quot;/&gt;&lt;wsp:rsid wsp:val=&quot;0050614B&quot;/&gt;&lt;wsp:rsid wsp:val=&quot;00506571&quot;/&gt;&lt;wsp:rsid wsp:val=&quot;00506816&quot;/&gt;&lt;wsp:rsid wsp:val=&quot;00506A8D&quot;/&gt;&lt;wsp:rsid wsp:val=&quot;00506C2E&quot;/&gt;&lt;wsp:rsid wsp:val=&quot;00506E46&quot;/&gt;&lt;wsp:rsid wsp:val=&quot;005074C9&quot;/&gt;&lt;wsp:rsid wsp:val=&quot;00507718&quot;/&gt;&lt;wsp:rsid wsp:val=&quot;00507754&quot;/&gt;&lt;wsp:rsid wsp:val=&quot;00507CAF&quot;/&gt;&lt;wsp:rsid wsp:val=&quot;00507DB4&quot;/&gt;&lt;wsp:rsid wsp:val=&quot;00507EDF&quot;/&gt;&lt;wsp:rsid wsp:val=&quot;00510374&quot;/&gt;&lt;wsp:rsid wsp:val=&quot;00510444&quot;/&gt;&lt;wsp:rsid wsp:val=&quot;00510B25&quot;/&gt;&lt;wsp:rsid wsp:val=&quot;0051179B&quot;/&gt;&lt;wsp:rsid wsp:val=&quot;00511E67&quot;/&gt;&lt;wsp:rsid wsp:val=&quot;00512747&quot;/&gt;&lt;wsp:rsid wsp:val=&quot;00512E1C&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0DB&quot;/&gt;&lt;wsp:rsid wsp:val=&quot;00516B96&quot;/&gt;&lt;wsp:rsid wsp:val=&quot;005173A4&quot;/&gt;&lt;wsp:rsid wsp:val=&quot;0051770E&quot;/&gt;&lt;wsp:rsid wsp:val=&quot;00517B28&quot;/&gt;&lt;wsp:rsid wsp:val=&quot;0052001B&quot;/&gt;&lt;wsp:rsid wsp:val=&quot;005205C8&quot;/&gt;&lt;wsp:rsid wsp:val=&quot;00521642&quot;/&gt;&lt;wsp:rsid wsp:val=&quot;00521D65&quot;/&gt;&lt;wsp:rsid wsp:val=&quot;005221A4&quot;/&gt;&lt;wsp:rsid wsp:val=&quot;00522F19&quot;/&gt;&lt;wsp:rsid wsp:val=&quot;0052333B&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5C&quot;/&gt;&lt;wsp:rsid wsp:val=&quot;00524DEC&quot;/&gt;&lt;wsp:rsid wsp:val=&quot;00524E6A&quot;/&gt;&lt;wsp:rsid wsp:val=&quot;0052501F&quot;/&gt;&lt;wsp:rsid wsp:val=&quot;005251DA&quot;/&gt;&lt;wsp:rsid wsp:val=&quot;00525407&quot;/&gt;&lt;wsp:rsid wsp:val=&quot;00525EB1&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73A&quot;/&gt;&lt;wsp:rsid wsp:val=&quot;00531824&quot;/&gt;&lt;wsp:rsid wsp:val=&quot;00531AF4&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7FB&quot;/&gt;&lt;wsp:rsid wsp:val=&quot;005349C5&quot;/&gt;&lt;wsp:rsid wsp:val=&quot;005349EB&quot;/&gt;&lt;wsp:rsid wsp:val=&quot;00534AA6&quot;/&gt;&lt;wsp:rsid wsp:val=&quot;00534C83&quot;/&gt;&lt;wsp:rsid wsp:val=&quot;00534C8C&quot;/&gt;&lt;wsp:rsid wsp:val=&quot;00534DB1&quot;/&gt;&lt;wsp:rsid wsp:val=&quot;00535A27&quot;/&gt;&lt;wsp:rsid wsp:val=&quot;0053637E&quot;/&gt;&lt;wsp:rsid wsp:val=&quot;005365F6&quot;/&gt;&lt;wsp:rsid wsp:val=&quot;00536625&quot;/&gt;&lt;wsp:rsid wsp:val=&quot;00536AEE&quot;/&gt;&lt;wsp:rsid wsp:val=&quot;00536D3C&quot;/&gt;&lt;wsp:rsid wsp:val=&quot;00537066&quot;/&gt;&lt;wsp:rsid wsp:val=&quot;0053713E&quot;/&gt;&lt;wsp:rsid wsp:val=&quot;00537BE9&quot;/&gt;&lt;wsp:rsid wsp:val=&quot;00537E22&quot;/&gt;&lt;wsp:rsid wsp:val=&quot;00540147&quot;/&gt;&lt;wsp:rsid wsp:val=&quot;00540CD0&quot;/&gt;&lt;wsp:rsid wsp:val=&quot;00540EB6&quot;/&gt;&lt;wsp:rsid wsp:val=&quot;00540FF7&quot;/&gt;&lt;wsp:rsid wsp:val=&quot;0054101A&quot;/&gt;&lt;wsp:rsid wsp:val=&quot;00541385&quot;/&gt;&lt;wsp:rsid wsp:val=&quot;00541735&quot;/&gt;&lt;wsp:rsid wsp:val=&quot;005417A0&quot;/&gt;&lt;wsp:rsid wsp:val=&quot;00541B6E&quot;/&gt;&lt;wsp:rsid wsp:val=&quot;00541E2B&quot;/&gt;&lt;wsp:rsid wsp:val=&quot;00542607&quot;/&gt;&lt;wsp:rsid wsp:val=&quot;005436D7&quot;/&gt;&lt;wsp:rsid wsp:val=&quot;00543703&quot;/&gt;&lt;wsp:rsid wsp:val=&quot;00543A66&quot;/&gt;&lt;wsp:rsid wsp:val=&quot;00543A83&quot;/&gt;&lt;wsp:rsid wsp:val=&quot;00544220&quot;/&gt;&lt;wsp:rsid wsp:val=&quot;005444D2&quot;/&gt;&lt;wsp:rsid wsp:val=&quot;005448FC&quot;/&gt;&lt;wsp:rsid wsp:val=&quot;00544B77&quot;/&gt;&lt;wsp:rsid wsp:val=&quot;00544C33&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91D&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33D&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4E6&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B4B&quot;/&gt;&lt;wsp:rsid wsp:val=&quot;00576FC7&quot;/&gt;&lt;wsp:rsid wsp:val=&quot;00577368&quot;/&gt;&lt;wsp:rsid wsp:val=&quot;005777AC&quot;/&gt;&lt;wsp:rsid wsp:val=&quot;005777E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0EE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E&quot;/&gt;&lt;wsp:rsid wsp:val=&quot;005836D0&quot;/&gt;&lt;wsp:rsid wsp:val=&quot;005838AC&quot;/&gt;&lt;wsp:rsid wsp:val=&quot;00583C6C&quot;/&gt;&lt;wsp:rsid wsp:val=&quot;00583E78&quot;/&gt;&lt;wsp:rsid wsp:val=&quot;00583F5E&quot;/&gt;&lt;wsp:rsid wsp:val=&quot;00584496&quot;/&gt;&lt;wsp:rsid wsp:val=&quot;00584D31&quot;/&gt;&lt;wsp:rsid wsp:val=&quot;00584DB8&quot;/&gt;&lt;wsp:rsid wsp:val=&quot;00584E97&quot;/&gt;&lt;wsp:rsid wsp:val=&quot;00585125&quot;/&gt;&lt;wsp:rsid wsp:val=&quot;005854EF&quot;/&gt;&lt;wsp:rsid wsp:val=&quot;0058582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26C&quot;/&gt;&lt;wsp:rsid wsp:val=&quot;00590749&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E31&quot;/&gt;&lt;wsp:rsid wsp:val=&quot;00593ED6&quot;/&gt;&lt;wsp:rsid wsp:val=&quot;00594131&quot;/&gt;&lt;wsp:rsid wsp:val=&quot;005942B6&quot;/&gt;&lt;wsp:rsid wsp:val=&quot;005943C6&quot;/&gt;&lt;wsp:rsid wsp:val=&quot;00594695&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B63&quot;/&gt;&lt;wsp:rsid wsp:val=&quot;00597E86&quot;/&gt;&lt;wsp:rsid wsp:val=&quot;005A05C6&quot;/&gt;&lt;wsp:rsid wsp:val=&quot;005A05DF&quot;/&gt;&lt;wsp:rsid wsp:val=&quot;005A0753&quot;/&gt;&lt;wsp:rsid wsp:val=&quot;005A0CB6&quot;/&gt;&lt;wsp:rsid wsp:val=&quot;005A1515&quot;/&gt;&lt;wsp:rsid wsp:val=&quot;005A1D03&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B79&quot;/&gt;&lt;wsp:rsid wsp:val=&quot;005A4E38&quot;/&gt;&lt;wsp:rsid wsp:val=&quot;005A4E39&quot;/&gt;&lt;wsp:rsid wsp:val=&quot;005A50CE&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107A&quot;/&gt;&lt;wsp:rsid wsp:val=&quot;005B1A0D&quot;/&gt;&lt;wsp:rsid wsp:val=&quot;005B1C8E&quot;/&gt;&lt;wsp:rsid wsp:val=&quot;005B1EB5&quot;/&gt;&lt;wsp:rsid wsp:val=&quot;005B2D4D&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E83&quot;/&gt;&lt;wsp:rsid wsp:val=&quot;005B6FAE&quot;/&gt;&lt;wsp:rsid wsp:val=&quot;005B703E&quot;/&gt;&lt;wsp:rsid wsp:val=&quot;005B70E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752&quot;/&gt;&lt;wsp:rsid wsp:val=&quot;005C2144&quot;/&gt;&lt;wsp:rsid wsp:val=&quot;005C2322&quot;/&gt;&lt;wsp:rsid wsp:val=&quot;005C2476&quot;/&gt;&lt;wsp:rsid wsp:val=&quot;005C2A50&quot;/&gt;&lt;wsp:rsid wsp:val=&quot;005C2D85&quot;/&gt;&lt;wsp:rsid wsp:val=&quot;005C376D&quot;/&gt;&lt;wsp:rsid wsp:val=&quot;005C3A65&quot;/&gt;&lt;wsp:rsid wsp:val=&quot;005C3CDF&quot;/&gt;&lt;wsp:rsid wsp:val=&quot;005C44FE&quot;/&gt;&lt;wsp:rsid wsp:val=&quot;005C482A&quot;/&gt;&lt;wsp:rsid wsp:val=&quot;005C4B4D&quot;/&gt;&lt;wsp:rsid wsp:val=&quot;005C4CB2&quot;/&gt;&lt;wsp:rsid wsp:val=&quot;005C4DE3&quot;/&gt;&lt;wsp:rsid wsp:val=&quot;005C50E9&quot;/&gt;&lt;wsp:rsid wsp:val=&quot;005C5320&quot;/&gt;&lt;wsp:rsid wsp:val=&quot;005C5379&quot;/&gt;&lt;wsp:rsid wsp:val=&quot;005C5656&quot;/&gt;&lt;wsp:rsid wsp:val=&quot;005C5849&quot;/&gt;&lt;wsp:rsid wsp:val=&quot;005C5985&quot;/&gt;&lt;wsp:rsid wsp:val=&quot;005C61E1&quot;/&gt;&lt;wsp:rsid wsp:val=&quot;005C67B4&quot;/&gt;&lt;wsp:rsid wsp:val=&quot;005C7234&quot;/&gt;&lt;wsp:rsid wsp:val=&quot;005C7340&quot;/&gt;&lt;wsp:rsid wsp:val=&quot;005C7A54&quot;/&gt;&lt;wsp:rsid wsp:val=&quot;005C7CAD&quot;/&gt;&lt;wsp:rsid wsp:val=&quot;005C7EF8&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1D3&quot;/&gt;&lt;wsp:rsid wsp:val=&quot;005D32ED&quot;/&gt;&lt;wsp:rsid wsp:val=&quot;005D37FF&quot;/&gt;&lt;wsp:rsid wsp:val=&quot;005D38F9&quot;/&gt;&lt;wsp:rsid wsp:val=&quot;005D4764&quot;/&gt;&lt;wsp:rsid wsp:val=&quot;005D5499&quot;/&gt;&lt;wsp:rsid wsp:val=&quot;005D576B&quot;/&gt;&lt;wsp:rsid wsp:val=&quot;005D57B5&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1385&quot;/&gt;&lt;wsp:rsid wsp:val=&quot;005E1393&quot;/&gt;&lt;wsp:rsid wsp:val=&quot;005E1A58&quot;/&gt;&lt;wsp:rsid wsp:val=&quot;005E1C06&quot;/&gt;&lt;wsp:rsid wsp:val=&quot;005E2E2C&quot;/&gt;&lt;wsp:rsid wsp:val=&quot;005E35FD&quot;/&gt;&lt;wsp:rsid wsp:val=&quot;005E383F&quot;/&gt;&lt;wsp:rsid wsp:val=&quot;005E3C1D&quot;/&gt;&lt;wsp:rsid wsp:val=&quot;005E42F5&quot;/&gt;&lt;wsp:rsid wsp:val=&quot;005E48F7&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4B&quot;/&gt;&lt;wsp:rsid wsp:val=&quot;0060268D&quot;/&gt;&lt;wsp:rsid wsp:val=&quot;0060319B&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4FC3&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6F4F&quot;/&gt;&lt;wsp:rsid wsp:val=&quot;00607039&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110B&quot;/&gt;&lt;wsp:rsid wsp:val=&quot;006113A9&quot;/&gt;&lt;wsp:rsid wsp:val=&quot;00611A0D&quot;/&gt;&lt;wsp:rsid wsp:val=&quot;00611E96&quot;/&gt;&lt;wsp:rsid wsp:val=&quot;00612A01&quot;/&gt;&lt;wsp:rsid wsp:val=&quot;00612C73&quot;/&gt;&lt;wsp:rsid wsp:val=&quot;00613036&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B6A&quot;/&gt;&lt;wsp:rsid wsp:val=&quot;00621C0B&quot;/&gt;&lt;wsp:rsid wsp:val=&quot;00621C72&quot;/&gt;&lt;wsp:rsid wsp:val=&quot;00621CAD&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B24&quot;/&gt;&lt;wsp:rsid wsp:val=&quot;00625D29&quot;/&gt;&lt;wsp:rsid wsp:val=&quot;0062657C&quot;/&gt;&lt;wsp:rsid wsp:val=&quot;006269CB&quot;/&gt;&lt;wsp:rsid wsp:val=&quot;00626C25&quot;/&gt;&lt;wsp:rsid wsp:val=&quot;00626E64&quot;/&gt;&lt;wsp:rsid wsp:val=&quot;00627BA3&quot;/&gt;&lt;wsp:rsid wsp:val=&quot;00627BF8&quot;/&gt;&lt;wsp:rsid wsp:val=&quot;00627C39&quot;/&gt;&lt;wsp:rsid wsp:val=&quot;00627E44&quot;/&gt;&lt;wsp:rsid wsp:val=&quot;006300D7&quot;/&gt;&lt;wsp:rsid wsp:val=&quot;0063046A&quot;/&gt;&lt;wsp:rsid wsp:val=&quot;006307B0&quot;/&gt;&lt;wsp:rsid wsp:val=&quot;00630F58&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F5&quot;/&gt;&lt;wsp:rsid wsp:val=&quot;00633296&quot;/&gt;&lt;wsp:rsid wsp:val=&quot;00633780&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B12&quot;/&gt;&lt;wsp:rsid wsp:val=&quot;00635EDC&quot;/&gt;&lt;wsp:rsid wsp:val=&quot;00635F56&quot;/&gt;&lt;wsp:rsid wsp:val=&quot;00636094&quot;/&gt;&lt;wsp:rsid wsp:val=&quot;0063681F&quot;/&gt;&lt;wsp:rsid wsp:val=&quot;00636A76&quot;/&gt;&lt;wsp:rsid wsp:val=&quot;00636FB3&quot;/&gt;&lt;wsp:rsid wsp:val=&quot;00637395&quot;/&gt;&lt;wsp:rsid wsp:val=&quot;006373B0&quot;/&gt;&lt;wsp:rsid wsp:val=&quot;006373C7&quot;/&gt;&lt;wsp:rsid wsp:val=&quot;006374F0&quot;/&gt;&lt;wsp:rsid wsp:val=&quot;00637932&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5B2&quot;/&gt;&lt;wsp:rsid wsp:val=&quot;0064163B&quot;/&gt;&lt;wsp:rsid wsp:val=&quot;006416DD&quot;/&gt;&lt;wsp:rsid wsp:val=&quot;006419ED&quot;/&gt;&lt;wsp:rsid wsp:val=&quot;00642D10&quot;/&gt;&lt;wsp:rsid wsp:val=&quot;006434BA&quot;/&gt;&lt;wsp:rsid wsp:val=&quot;00643769&quot;/&gt;&lt;wsp:rsid wsp:val=&quot;006437A9&quot;/&gt;&lt;wsp:rsid wsp:val=&quot;00643973&quot;/&gt;&lt;wsp:rsid wsp:val=&quot;00644177&quot;/&gt;&lt;wsp:rsid wsp:val=&quot;00644200&quot;/&gt;&lt;wsp:rsid wsp:val=&quot;0064428B&quot;/&gt;&lt;wsp:rsid wsp:val=&quot;00644511&quot;/&gt;&lt;wsp:rsid wsp:val=&quot;0064486C&quot;/&gt;&lt;wsp:rsid wsp:val=&quot;00644E60&quot;/&gt;&lt;wsp:rsid wsp:val=&quot;00644F00&quot;/&gt;&lt;wsp:rsid wsp:val=&quot;006457B7&quot;/&gt;&lt;wsp:rsid wsp:val=&quot;00647CB3&quot;/&gt;&lt;wsp:rsid wsp:val=&quot;00647D60&quot;/&gt;&lt;wsp:rsid wsp:val=&quot;00647DB8&quot;/&gt;&lt;wsp:rsid wsp:val=&quot;00647F91&quot;/&gt;&lt;wsp:rsid wsp:val=&quot;00650150&quot;/&gt;&lt;wsp:rsid wsp:val=&quot;00650719&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8B1&quot;/&gt;&lt;wsp:rsid wsp:val=&quot;00651AD3&quot;/&gt;&lt;wsp:rsid wsp:val=&quot;00651E5A&quot;/&gt;&lt;wsp:rsid wsp:val=&quot;00651FA0&quot;/&gt;&lt;wsp:rsid wsp:val=&quot;00652BB4&quot;/&gt;&lt;wsp:rsid wsp:val=&quot;00653273&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60&quot;/&gt;&lt;wsp:rsid wsp:val=&quot;006635DC&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966&quot;/&gt;&lt;wsp:rsid wsp:val=&quot;006729A2&quot;/&gt;&lt;wsp:rsid wsp:val=&quot;00672F44&quot;/&gt;&lt;wsp:rsid wsp:val=&quot;00673201&quot;/&gt;&lt;wsp:rsid wsp:val=&quot;0067330E&quot;/&gt;&lt;wsp:rsid wsp:val=&quot;0067346F&quot;/&gt;&lt;wsp:rsid wsp:val=&quot;006735BC&quot;/&gt;&lt;wsp:rsid wsp:val=&quot;006737DD&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7B8&quot;/&gt;&lt;wsp:rsid wsp:val=&quot;00676D77&quot;/&gt;&lt;wsp:rsid wsp:val=&quot;00677370&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65E&quot;/&gt;&lt;wsp:rsid wsp:val=&quot;006819F6&quot;/&gt;&lt;wsp:rsid wsp:val=&quot;00681A9A&quot;/&gt;&lt;wsp:rsid wsp:val=&quot;00681BF2&quot;/&gt;&lt;wsp:rsid wsp:val=&quot;0068226B&quot;/&gt;&lt;wsp:rsid wsp:val=&quot;00682318&quot;/&gt;&lt;wsp:rsid wsp:val=&quot;006827C5&quot;/&gt;&lt;wsp:rsid wsp:val=&quot;00682A4A&quot;/&gt;&lt;wsp:rsid wsp:val=&quot;00682DD1&quot;/&gt;&lt;wsp:rsid wsp:val=&quot;00682ED3&quot;/&gt;&lt;wsp:rsid wsp:val=&quot;00683125&quot;/&gt;&lt;wsp:rsid wsp:val=&quot;00683136&quot;/&gt;&lt;wsp:rsid wsp:val=&quot;00683BF9&quot;/&gt;&lt;wsp:rsid wsp:val=&quot;00683D7F&quot;/&gt;&lt;wsp:rsid wsp:val=&quot;00684035&quot;/&gt;&lt;wsp:rsid wsp:val=&quot;006841F4&quot;/&gt;&lt;wsp:rsid wsp:val=&quot;00684258&quot;/&gt;&lt;wsp:rsid wsp:val=&quot;00684353&quot;/&gt;&lt;wsp:rsid wsp:val=&quot;00684594&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7C4&quot;/&gt;&lt;wsp:rsid wsp:val=&quot;00686C33&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39A&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15&quot;/&gt;&lt;wsp:rsid wsp:val=&quot;006A0942&quot;/&gt;&lt;wsp:rsid wsp:val=&quot;006A0A60&quot;/&gt;&lt;wsp:rsid wsp:val=&quot;006A18CF&quot;/&gt;&lt;wsp:rsid wsp:val=&quot;006A18DD&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F94&quot;/&gt;&lt;wsp:rsid wsp:val=&quot;006A4113&quot;/&gt;&lt;wsp:rsid wsp:val=&quot;006A457C&quot;/&gt;&lt;wsp:rsid wsp:val=&quot;006A4584&quot;/&gt;&lt;wsp:rsid wsp:val=&quot;006A484F&quot;/&gt;&lt;wsp:rsid wsp:val=&quot;006A49B5&quot;/&gt;&lt;wsp:rsid wsp:val=&quot;006A5185&quot;/&gt;&lt;wsp:rsid wsp:val=&quot;006A5551&quot;/&gt;&lt;wsp:rsid wsp:val=&quot;006A5A45&quot;/&gt;&lt;wsp:rsid wsp:val=&quot;006A5CA3&quot;/&gt;&lt;wsp:rsid wsp:val=&quot;006A5E26&quot;/&gt;&lt;wsp:rsid wsp:val=&quot;006A606B&quot;/&gt;&lt;wsp:rsid wsp:val=&quot;006A6725&quot;/&gt;&lt;wsp:rsid wsp:val=&quot;006A6B69&quot;/&gt;&lt;wsp:rsid wsp:val=&quot;006A6CCF&quot;/&gt;&lt;wsp:rsid wsp:val=&quot;006A73DA&quot;/&gt;&lt;wsp:rsid wsp:val=&quot;006A7574&quot;/&gt;&lt;wsp:rsid wsp:val=&quot;006A7984&quot;/&gt;&lt;wsp:rsid wsp:val=&quot;006A7BF2&quot;/&gt;&lt;wsp:rsid wsp:val=&quot;006A7C40&quot;/&gt;&lt;wsp:rsid wsp:val=&quot;006A7FDD&quot;/&gt;&lt;wsp:rsid wsp:val=&quot;006B015F&quot;/&gt;&lt;wsp:rsid wsp:val=&quot;006B0489&quot;/&gt;&lt;wsp:rsid wsp:val=&quot;006B08D4&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6D0&quot;/&gt;&lt;wsp:rsid wsp:val=&quot;006B2790&quot;/&gt;&lt;wsp:rsid wsp:val=&quot;006B32B5&quot;/&gt;&lt;wsp:rsid wsp:val=&quot;006B393F&quot;/&gt;&lt;wsp:rsid wsp:val=&quot;006B3E55&quot;/&gt;&lt;wsp:rsid wsp:val=&quot;006B43A5&quot;/&gt;&lt;wsp:rsid wsp:val=&quot;006B4566&quot;/&gt;&lt;wsp:rsid wsp:val=&quot;006B460F&quot;/&gt;&lt;wsp:rsid wsp:val=&quot;006B4D4E&quot;/&gt;&lt;wsp:rsid wsp:val=&quot;006B54EE&quot;/&gt;&lt;wsp:rsid wsp:val=&quot;006B6190&quot;/&gt;&lt;wsp:rsid wsp:val=&quot;006B6955&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9DD&quot;/&gt;&lt;wsp:rsid wsp:val=&quot;006C0A1A&quot;/&gt;&lt;wsp:rsid wsp:val=&quot;006C10B4&quot;/&gt;&lt;wsp:rsid wsp:val=&quot;006C1B3F&quot;/&gt;&lt;wsp:rsid wsp:val=&quot;006C2113&quot;/&gt;&lt;wsp:rsid wsp:val=&quot;006C27DA&quot;/&gt;&lt;wsp:rsid wsp:val=&quot;006C3009&quot;/&gt;&lt;wsp:rsid wsp:val=&quot;006C375B&quot;/&gt;&lt;wsp:rsid wsp:val=&quot;006C377A&quot;/&gt;&lt;wsp:rsid wsp:val=&quot;006C3F40&quot;/&gt;&lt;wsp:rsid wsp:val=&quot;006C44D3&quot;/&gt;&lt;wsp:rsid wsp:val=&quot;006C45C1&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B3E&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164&quot;/&gt;&lt;wsp:rsid wsp:val=&quot;006C7428&quot;/&gt;&lt;wsp:rsid wsp:val=&quot;006C75C9&quot;/&gt;&lt;wsp:rsid wsp:val=&quot;006C7ED2&quot;/&gt;&lt;wsp:rsid wsp:val=&quot;006D0233&quot;/&gt;&lt;wsp:rsid wsp:val=&quot;006D03CD&quot;/&gt;&lt;wsp:rsid wsp:val=&quot;006D0A70&quot;/&gt;&lt;wsp:rsid wsp:val=&quot;006D0AD9&quot;/&gt;&lt;wsp:rsid wsp:val=&quot;006D0DED&quot;/&gt;&lt;wsp:rsid wsp:val=&quot;006D19ED&quot;/&gt;&lt;wsp:rsid wsp:val=&quot;006D1A23&quot;/&gt;&lt;wsp:rsid wsp:val=&quot;006D1F1A&quot;/&gt;&lt;wsp:rsid wsp:val=&quot;006D21FF&quot;/&gt;&lt;wsp:rsid wsp:val=&quot;006D2627&quot;/&gt;&lt;wsp:rsid wsp:val=&quot;006D2B11&quot;/&gt;&lt;wsp:rsid wsp:val=&quot;006D2F55&quot;/&gt;&lt;wsp:rsid wsp:val=&quot;006D31AF&quot;/&gt;&lt;wsp:rsid wsp:val=&quot;006D31DD&quot;/&gt;&lt;wsp:rsid wsp:val=&quot;006D343D&quot;/&gt;&lt;wsp:rsid wsp:val=&quot;006D3D66&quot;/&gt;&lt;wsp:rsid wsp:val=&quot;006D3E35&quot;/&gt;&lt;wsp:rsid wsp:val=&quot;006D409F&quot;/&gt;&lt;wsp:rsid wsp:val=&quot;006D43CB&quot;/&gt;&lt;wsp:rsid wsp:val=&quot;006D4542&quot;/&gt;&lt;wsp:rsid wsp:val=&quot;006D492A&quot;/&gt;&lt;wsp:rsid wsp:val=&quot;006D493C&quot;/&gt;&lt;wsp:rsid wsp:val=&quot;006D4E49&quot;/&gt;&lt;wsp:rsid wsp:val=&quot;006D4F72&quot;/&gt;&lt;wsp:rsid wsp:val=&quot;006D5606&quot;/&gt;&lt;wsp:rsid wsp:val=&quot;006D59BF&quot;/&gt;&lt;wsp:rsid wsp:val=&quot;006D5AE7&quot;/&gt;&lt;wsp:rsid wsp:val=&quot;006D5B99&quot;/&gt;&lt;wsp:rsid wsp:val=&quot;006D5EC2&quot;/&gt;&lt;wsp:rsid wsp:val=&quot;006D5FEF&quot;/&gt;&lt;wsp:rsid wsp:val=&quot;006D615D&quot;/&gt;&lt;wsp:rsid wsp:val=&quot;006D63C2&quot;/&gt;&lt;wsp:rsid wsp:val=&quot;006D6486&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2CC&quot;/&gt;&lt;wsp:rsid wsp:val=&quot;006E2AA6&quot;/&gt;&lt;wsp:rsid wsp:val=&quot;006E2C18&quot;/&gt;&lt;wsp:rsid wsp:val=&quot;006E3854&quot;/&gt;&lt;wsp:rsid wsp:val=&quot;006E3BA9&quot;/&gt;&lt;wsp:rsid wsp:val=&quot;006E3D3A&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C62&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BD&quot;/&gt;&lt;wsp:rsid wsp:val=&quot;006F1008&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2A89&quot;/&gt;&lt;wsp:rsid wsp:val=&quot;00702BFC&quot;/&gt;&lt;wsp:rsid wsp:val=&quot;007034BC&quot;/&gt;&lt;wsp:rsid wsp:val=&quot;007035F6&quot;/&gt;&lt;wsp:rsid wsp:val=&quot;007036E5&quot;/&gt;&lt;wsp:rsid wsp:val=&quot;00703D58&quot;/&gt;&lt;wsp:rsid wsp:val=&quot;007044C2&quot;/&gt;&lt;wsp:rsid wsp:val=&quot;007047A7&quot;/&gt;&lt;wsp:rsid wsp:val=&quot;00704A33&quot;/&gt;&lt;wsp:rsid wsp:val=&quot;00704DEB&quot;/&gt;&lt;wsp:rsid wsp:val=&quot;00705584&quot;/&gt;&lt;wsp:rsid wsp:val=&quot;00705E96&quot;/&gt;&lt;wsp:rsid wsp:val=&quot;007069EA&quot;/&gt;&lt;wsp:rsid wsp:val=&quot;00706E08&quot;/&gt;&lt;wsp:rsid wsp:val=&quot;00706F3F&quot;/&gt;&lt;wsp:rsid wsp:val=&quot;0070711F&quot;/&gt;&lt;wsp:rsid wsp:val=&quot;0070730D&quot;/&gt;&lt;wsp:rsid wsp:val=&quot;0070743B&quot;/&gt;&lt;wsp:rsid wsp:val=&quot;0070746F&quot;/&gt;&lt;wsp:rsid wsp:val=&quot;0070796A&quot;/&gt;&lt;wsp:rsid wsp:val=&quot;00707A89&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B0A&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FC0&quot;/&gt;&lt;wsp:rsid wsp:val=&quot;00717267&quot;/&gt;&lt;wsp:rsid wsp:val=&quot;007178EE&quot;/&gt;&lt;wsp:rsid wsp:val=&quot;00717B0A&quot;/&gt;&lt;wsp:rsid wsp:val=&quot;00720759&quot;/&gt;&lt;wsp:rsid wsp:val=&quot;007208FF&quot;/&gt;&lt;wsp:rsid wsp:val=&quot;00720BD4&quot;/&gt;&lt;wsp:rsid wsp:val=&quot;00721011&quot;/&gt;&lt;wsp:rsid wsp:val=&quot;0072116F&quot;/&gt;&lt;wsp:rsid wsp:val=&quot;00721287&quot;/&gt;&lt;wsp:rsid wsp:val=&quot;007215A9&quot;/&gt;&lt;wsp:rsid wsp:val=&quot;007215BF&quot;/&gt;&lt;wsp:rsid wsp:val=&quot;007218A9&quot;/&gt;&lt;wsp:rsid wsp:val=&quot;0072190B&quot;/&gt;&lt;wsp:rsid wsp:val=&quot;00721E1D&quot;/&gt;&lt;wsp:rsid wsp:val=&quot;00721E87&quot;/&gt;&lt;wsp:rsid wsp:val=&quot;00721F9A&quot;/&gt;&lt;wsp:rsid wsp:val=&quot;0072227B&quot;/&gt;&lt;wsp:rsid wsp:val=&quot;00722B72&quot;/&gt;&lt;wsp:rsid wsp:val=&quot;00722C58&quot;/&gt;&lt;wsp:rsid wsp:val=&quot;00723701&quot;/&gt;&lt;wsp:rsid wsp:val=&quot;00723C7E&quot;/&gt;&lt;wsp:rsid wsp:val=&quot;00723EC3&quot;/&gt;&lt;wsp:rsid wsp:val=&quot;00724012&quot;/&gt;&lt;wsp:rsid wsp:val=&quot;00724426&quot;/&gt;&lt;wsp:rsid wsp:val=&quot;0072464B&quot;/&gt;&lt;wsp:rsid wsp:val=&quot;00725068&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3E3&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519&quot;/&gt;&lt;wsp:rsid wsp:val=&quot;007356D0&quot;/&gt;&lt;wsp:rsid wsp:val=&quot;0073637C&quot;/&gt;&lt;wsp:rsid wsp:val=&quot;007366CA&quot;/&gt;&lt;wsp:rsid wsp:val=&quot;00736D7B&quot;/&gt;&lt;wsp:rsid wsp:val=&quot;0073742F&quot;/&gt;&lt;wsp:rsid wsp:val=&quot;007377ED&quot;/&gt;&lt;wsp:rsid wsp:val=&quot;007379C8&quot;/&gt;&lt;wsp:rsid wsp:val=&quot;00740094&quot;/&gt;&lt;wsp:rsid wsp:val=&quot;00740698&quot;/&gt;&lt;wsp:rsid wsp:val=&quot;007406C0&quot;/&gt;&lt;wsp:rsid wsp:val=&quot;00740797&quot;/&gt;&lt;wsp:rsid wsp:val=&quot;00740AC1&quot;/&gt;&lt;wsp:rsid wsp:val=&quot;00740BBF&quot;/&gt;&lt;wsp:rsid wsp:val=&quot;00740C61&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446&quot;/&gt;&lt;wsp:rsid wsp:val=&quot;0074769D&quot;/&gt;&lt;wsp:rsid wsp:val=&quot;00747BD8&quot;/&gt;&lt;wsp:rsid wsp:val=&quot;00747E09&quot;/&gt;&lt;wsp:rsid wsp:val=&quot;00747F05&quot;/&gt;&lt;wsp:rsid wsp:val=&quot;007500FC&quot;/&gt;&lt;wsp:rsid wsp:val=&quot;0075038A&quot;/&gt;&lt;wsp:rsid wsp:val=&quot;00750443&quot;/&gt;&lt;wsp:rsid wsp:val=&quot;007509F9&quot;/&gt;&lt;wsp:rsid wsp:val=&quot;00750A2B&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8FD&quot;/&gt;&lt;wsp:rsid wsp:val=&quot;00752FE7&quot;/&gt;&lt;wsp:rsid wsp:val=&quot;0075312F&quot;/&gt;&lt;wsp:rsid wsp:val=&quot;00753662&quot;/&gt;&lt;wsp:rsid wsp:val=&quot;007536BB&quot;/&gt;&lt;wsp:rsid wsp:val=&quot;00753B0F&quot;/&gt;&lt;wsp:rsid wsp:val=&quot;00753B9D&quot;/&gt;&lt;wsp:rsid wsp:val=&quot;00753F01&quot;/&gt;&lt;wsp:rsid wsp:val=&quot;0075412E&quot;/&gt;&lt;wsp:rsid wsp:val=&quot;00754D64&quot;/&gt;&lt;wsp:rsid wsp:val=&quot;00754EDC&quot;/&gt;&lt;wsp:rsid wsp:val=&quot;007553DB&quot;/&gt;&lt;wsp:rsid wsp:val=&quot;0075583A&quot;/&gt;&lt;wsp:rsid wsp:val=&quot;00755A86&quot;/&gt;&lt;wsp:rsid wsp:val=&quot;00755B06&quot;/&gt;&lt;wsp:rsid wsp:val=&quot;00755C07&quot;/&gt;&lt;wsp:rsid wsp:val=&quot;00755E06&quot;/&gt;&lt;wsp:rsid wsp:val=&quot;00756211&quot;/&gt;&lt;wsp:rsid wsp:val=&quot;007564B4&quot;/&gt;&lt;wsp:rsid wsp:val=&quot;007565E2&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4B9&quot;/&gt;&lt;wsp:rsid wsp:val=&quot;00762924&quot;/&gt;&lt;wsp:rsid wsp:val=&quot;0076295C&quot;/&gt;&lt;wsp:rsid wsp:val=&quot;00762DC1&quot;/&gt;&lt;wsp:rsid wsp:val=&quot;00762F26&quot;/&gt;&lt;wsp:rsid wsp:val=&quot;00763055&quot;/&gt;&lt;wsp:rsid wsp:val=&quot;0076375B&quot;/&gt;&lt;wsp:rsid wsp:val=&quot;00763D32&quot;/&gt;&lt;wsp:rsid wsp:val=&quot;00763F7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E5F&quot;/&gt;&lt;wsp:rsid wsp:val=&quot;00765FCE&quot;/&gt;&lt;wsp:rsid wsp:val=&quot;00765FDC&quot;/&gt;&lt;wsp:rsid wsp:val=&quot;00766559&quot;/&gt;&lt;wsp:rsid wsp:val=&quot;007667D5&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34&quot;/&gt;&lt;wsp:rsid wsp:val=&quot;00773A60&quot;/&gt;&lt;wsp:rsid wsp:val=&quot;007743A1&quot;/&gt;&lt;wsp:rsid wsp:val=&quot;007744EF&quot;/&gt;&lt;wsp:rsid wsp:val=&quot;00774E74&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06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8FA&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01&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982&quot;/&gt;&lt;wsp:rsid wsp:val=&quot;00787A55&quot;/&gt;&lt;wsp:rsid wsp:val=&quot;00787FF1&quot;/&gt;&lt;wsp:rsid wsp:val=&quot;00790E7E&quot;/&gt;&lt;wsp:rsid wsp:val=&quot;00791296&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9C7&quot;/&gt;&lt;wsp:rsid wsp:val=&quot;00793D62&quot;/&gt;&lt;wsp:rsid wsp:val=&quot;00793F70&quot;/&gt;&lt;wsp:rsid wsp:val=&quot;0079400D&quot;/&gt;&lt;wsp:rsid wsp:val=&quot;007947FB&quot;/&gt;&lt;wsp:rsid wsp:val=&quot;00794842&quot;/&gt;&lt;wsp:rsid wsp:val=&quot;0079485D&quot;/&gt;&lt;wsp:rsid wsp:val=&quot;00794E42&quot;/&gt;&lt;wsp:rsid wsp:val=&quot;007954AC&quot;/&gt;&lt;wsp:rsid wsp:val=&quot;0079601B&quot;/&gt;&lt;wsp:rsid wsp:val=&quot;007962E1&quot;/&gt;&lt;wsp:rsid wsp:val=&quot;00796589&quot;/&gt;&lt;wsp:rsid wsp:val=&quot;0079663F&quot;/&gt;&lt;wsp:rsid wsp:val=&quot;00796726&quot;/&gt;&lt;wsp:rsid wsp:val=&quot;0079692D&quot;/&gt;&lt;wsp:rsid wsp:val=&quot;00796F91&quot;/&gt;&lt;wsp:rsid wsp:val=&quot;00797CCD&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847&quot;/&gt;&lt;wsp:rsid wsp:val=&quot;007A1964&quot;/&gt;&lt;wsp:rsid wsp:val=&quot;007A1B63&quot;/&gt;&lt;wsp:rsid wsp:val=&quot;007A2A53&quot;/&gt;&lt;wsp:rsid wsp:val=&quot;007A2BFF&quot;/&gt;&lt;wsp:rsid wsp:val=&quot;007A2D84&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E48&quot;/&gt;&lt;wsp:rsid wsp:val=&quot;007A618D&quot;/&gt;&lt;wsp:rsid wsp:val=&quot;007A6333&quot;/&gt;&lt;wsp:rsid wsp:val=&quot;007A6477&quot;/&gt;&lt;wsp:rsid wsp:val=&quot;007A6909&quot;/&gt;&lt;wsp:rsid wsp:val=&quot;007A6D88&quot;/&gt;&lt;wsp:rsid wsp:val=&quot;007A75A3&quot;/&gt;&lt;wsp:rsid wsp:val=&quot;007A75D9&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937&quot;/&gt;&lt;wsp:rsid wsp:val=&quot;007B51B7&quot;/&gt;&lt;wsp:rsid wsp:val=&quot;007B53E5&quot;/&gt;&lt;wsp:rsid wsp:val=&quot;007B5A66&quot;/&gt;&lt;wsp:rsid wsp:val=&quot;007B601C&quot;/&gt;&lt;wsp:rsid wsp:val=&quot;007B630D&quot;/&gt;&lt;wsp:rsid wsp:val=&quot;007B64F4&quot;/&gt;&lt;wsp:rsid wsp:val=&quot;007B697F&quot;/&gt;&lt;wsp:rsid wsp:val=&quot;007B6B11&quot;/&gt;&lt;wsp:rsid wsp:val=&quot;007B741A&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839&quot;/&gt;&lt;wsp:rsid wsp:val=&quot;007C1B94&quot;/&gt;&lt;wsp:rsid wsp:val=&quot;007C2A39&quot;/&gt;&lt;wsp:rsid wsp:val=&quot;007C2DBF&quot;/&gt;&lt;wsp:rsid wsp:val=&quot;007C3D88&quot;/&gt;&lt;wsp:rsid wsp:val=&quot;007C3F14&quot;/&gt;&lt;wsp:rsid wsp:val=&quot;007C508D&quot;/&gt;&lt;wsp:rsid wsp:val=&quot;007C515A&quot;/&gt;&lt;wsp:rsid wsp:val=&quot;007C52ED&quot;/&gt;&lt;wsp:rsid wsp:val=&quot;007C56CE&quot;/&gt;&lt;wsp:rsid wsp:val=&quot;007C5768&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287&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357E&quot;/&gt;&lt;wsp:rsid wsp:val=&quot;007D3889&quot;/&gt;&lt;wsp:rsid wsp:val=&quot;007D39A2&quot;/&gt;&lt;wsp:rsid wsp:val=&quot;007D39AC&quot;/&gt;&lt;wsp:rsid wsp:val=&quot;007D39D7&quot;/&gt;&lt;wsp:rsid wsp:val=&quot;007D3A84&quot;/&gt;&lt;wsp:rsid wsp:val=&quot;007D4EA2&quot;/&gt;&lt;wsp:rsid wsp:val=&quot;007D4FF2&quot;/&gt;&lt;wsp:rsid wsp:val=&quot;007D512C&quot;/&gt;&lt;wsp:rsid wsp:val=&quot;007D526F&quot;/&gt;&lt;wsp:rsid wsp:val=&quot;007D5FAA&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46A3&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735&quot;/&gt;&lt;wsp:rsid wsp:val=&quot;007E67F4&quot;/&gt;&lt;wsp:rsid wsp:val=&quot;007E6936&quot;/&gt;&lt;wsp:rsid wsp:val=&quot;007E6EF1&quot;/&gt;&lt;wsp:rsid wsp:val=&quot;007E7B2B&quot;/&gt;&lt;wsp:rsid wsp:val=&quot;007E7CBA&quot;/&gt;&lt;wsp:rsid wsp:val=&quot;007E7FF8&quot;/&gt;&lt;wsp:rsid wsp:val=&quot;007F0076&quot;/&gt;&lt;wsp:rsid wsp:val=&quot;007F02A8&quot;/&gt;&lt;wsp:rsid wsp:val=&quot;007F05E0&quot;/&gt;&lt;wsp:rsid wsp:val=&quot;007F0B77&quot;/&gt;&lt;wsp:rsid wsp:val=&quot;007F0DD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23F&quot;/&gt;&lt;wsp:rsid wsp:val=&quot;007F6562&quot;/&gt;&lt;wsp:rsid wsp:val=&quot;007F65F2&quot;/&gt;&lt;wsp:rsid wsp:val=&quot;007F6F8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408&quot;/&gt;&lt;wsp:rsid wsp:val=&quot;0080179D&quot;/&gt;&lt;wsp:rsid wsp:val=&quot;00801838&quot;/&gt;&lt;wsp:rsid wsp:val=&quot;00801D99&quot;/&gt;&lt;wsp:rsid wsp:val=&quot;00801DCC&quot;/&gt;&lt;wsp:rsid wsp:val=&quot;00801FBC&quot;/&gt;&lt;wsp:rsid wsp:val=&quot;008021CF&quot;/&gt;&lt;wsp:rsid wsp:val=&quot;00802410&quot;/&gt;&lt;wsp:rsid wsp:val=&quot;00803A20&quot;/&gt;&lt;wsp:rsid wsp:val=&quot;00803E2E&quot;/&gt;&lt;wsp:rsid wsp:val=&quot;008041E1&quot;/&gt;&lt;wsp:rsid wsp:val=&quot;00804437&quot;/&gt;&lt;wsp:rsid wsp:val=&quot;00804867&quot;/&gt;&lt;wsp:rsid wsp:val=&quot;00804B2F&quot;/&gt;&lt;wsp:rsid wsp:val=&quot;00804C3F&quot;/&gt;&lt;wsp:rsid wsp:val=&quot;00805227&quot;/&gt;&lt;wsp:rsid wsp:val=&quot;008052B1&quot;/&gt;&lt;wsp:rsid wsp:val=&quot;008058F5&quot;/&gt;&lt;wsp:rsid wsp:val=&quot;00806979&quot;/&gt;&lt;wsp:rsid wsp:val=&quot;0080699F&quot;/&gt;&lt;wsp:rsid wsp:val=&quot;00806ACA&quot;/&gt;&lt;wsp:rsid wsp:val=&quot;00806D29&quot;/&gt;&lt;wsp:rsid wsp:val=&quot;00807582&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582&quot;/&gt;&lt;wsp:rsid wsp:val=&quot;008127B0&quot;/&gt;&lt;wsp:rsid wsp:val=&quot;00813116&quot;/&gt;&lt;wsp:rsid wsp:val=&quot;008136DD&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A81&quot;/&gt;&lt;wsp:rsid wsp:val=&quot;00820DF1&quot;/&gt;&lt;wsp:rsid wsp:val=&quot;0082150F&quot;/&gt;&lt;wsp:rsid wsp:val=&quot;0082172C&quot;/&gt;&lt;wsp:rsid wsp:val=&quot;00821992&quot;/&gt;&lt;wsp:rsid wsp:val=&quot;00821D8A&quot;/&gt;&lt;wsp:rsid wsp:val=&quot;0082266A&quot;/&gt;&lt;wsp:rsid wsp:val=&quot;008226C2&quot;/&gt;&lt;wsp:rsid wsp:val=&quot;00823335&quot;/&gt;&lt;wsp:rsid wsp:val=&quot;00823571&quot;/&gt;&lt;wsp:rsid wsp:val=&quot;008237B2&quot;/&gt;&lt;wsp:rsid wsp:val=&quot;00823F61&quot;/&gt;&lt;wsp:rsid wsp:val=&quot;0082449E&quot;/&gt;&lt;wsp:rsid wsp:val=&quot;008249FF&quot;/&gt;&lt;wsp:rsid wsp:val=&quot;008251EC&quot;/&gt;&lt;wsp:rsid wsp:val=&quot;0082540D&quot;/&gt;&lt;wsp:rsid wsp:val=&quot;00825DD4&quot;/&gt;&lt;wsp:rsid wsp:val=&quot;00826204&quot;/&gt;&lt;wsp:rsid wsp:val=&quot;00826991&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B0F&quot;/&gt;&lt;wsp:rsid wsp:val=&quot;00827BBF&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C1&quot;/&gt;&lt;wsp:rsid wsp:val=&quot;008330DB&quot;/&gt;&lt;wsp:rsid wsp:val=&quot;00833EF5&quot;/&gt;&lt;wsp:rsid wsp:val=&quot;008340A5&quot;/&gt;&lt;wsp:rsid wsp:val=&quot;0083417A&quot;/&gt;&lt;wsp:rsid wsp:val=&quot;00834512&quot;/&gt;&lt;wsp:rsid wsp:val=&quot;00834746&quot;/&gt;&lt;wsp:rsid wsp:val=&quot;008349E7&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B5&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773&quot;/&gt;&lt;wsp:rsid wsp:val=&quot;00842B18&quot;/&gt;&lt;wsp:rsid wsp:val=&quot;00842C7C&quot;/&gt;&lt;wsp:rsid wsp:val=&quot;00842DB7&quot;/&gt;&lt;wsp:rsid wsp:val=&quot;0084343F&quot;/&gt;&lt;wsp:rsid wsp:val=&quot;00843736&quot;/&gt;&lt;wsp:rsid wsp:val=&quot;0084387F&quot;/&gt;&lt;wsp:rsid wsp:val=&quot;00843AFD&quot;/&gt;&lt;wsp:rsid wsp:val=&quot;008444F8&quot;/&gt;&lt;wsp:rsid wsp:val=&quot;0084464F&quot;/&gt;&lt;wsp:rsid wsp:val=&quot;00844750&quot;/&gt;&lt;wsp:rsid wsp:val=&quot;00844D93&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130C&quot;/&gt;&lt;wsp:rsid wsp:val=&quot;00851B22&quot;/&gt;&lt;wsp:rsid wsp:val=&quot;008521C5&quot;/&gt;&lt;wsp:rsid wsp:val=&quot;00852338&quot;/&gt;&lt;wsp:rsid wsp:val=&quot;00852F3B&quot;/&gt;&lt;wsp:rsid wsp:val=&quot;00853132&quot;/&gt;&lt;wsp:rsid wsp:val=&quot;00853B2A&quot;/&gt;&lt;wsp:rsid wsp:val=&quot;00853B65&quot;/&gt;&lt;wsp:rsid wsp:val=&quot;00853C45&quot;/&gt;&lt;wsp:rsid wsp:val=&quot;00853C94&quot;/&gt;&lt;wsp:rsid wsp:val=&quot;00853EF9&quot;/&gt;&lt;wsp:rsid wsp:val=&quot;00853F11&quot;/&gt;&lt;wsp:rsid wsp:val=&quot;00854090&quot;/&gt;&lt;wsp:rsid wsp:val=&quot;008540E5&quot;/&gt;&lt;wsp:rsid wsp:val=&quot;00854983&quot;/&gt;&lt;wsp:rsid wsp:val=&quot;00854B60&quot;/&gt;&lt;wsp:rsid wsp:val=&quot;00854D51&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987&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500&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CB&quot;/&gt;&lt;wsp:rsid wsp:val=&quot;0087229F&quot;/&gt;&lt;wsp:rsid wsp:val=&quot;008722B0&quot;/&gt;&lt;wsp:rsid wsp:val=&quot;008722F6&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6E1F&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392&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D&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5037&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F2E&quot;/&gt;&lt;wsp:rsid wsp:val=&quot;0089035C&quot;/&gt;&lt;wsp:rsid wsp:val=&quot;00890404&quot;/&gt;&lt;wsp:rsid wsp:val=&quot;008907B2&quot;/&gt;&lt;wsp:rsid wsp:val=&quot;00890B03&quot;/&gt;&lt;wsp:rsid wsp:val=&quot;00890BCD&quot;/&gt;&lt;wsp:rsid wsp:val=&quot;00890D15&quot;/&gt;&lt;wsp:rsid wsp:val=&quot;00890EFE&quot;/&gt;&lt;wsp:rsid wsp:val=&quot;00890F04&quot;/&gt;&lt;wsp:rsid wsp:val=&quot;00890F2B&quot;/&gt;&lt;wsp:rsid wsp:val=&quot;008911A2&quot;/&gt;&lt;wsp:rsid wsp:val=&quot;0089129F&quot;/&gt;&lt;wsp:rsid wsp:val=&quot;00891C27&quot;/&gt;&lt;wsp:rsid wsp:val=&quot;00891F63&quot;/&gt;&lt;wsp:rsid wsp:val=&quot;008922DC&quot;/&gt;&lt;wsp:rsid wsp:val=&quot;008922DF&quot;/&gt;&lt;wsp:rsid wsp:val=&quot;00892357&quot;/&gt;&lt;wsp:rsid wsp:val=&quot;00892494&quot;/&gt;&lt;wsp:rsid wsp:val=&quot;00893024&quot;/&gt;&lt;wsp:rsid wsp:val=&quot;00893B3B&quot;/&gt;&lt;wsp:rsid wsp:val=&quot;00894304&quot;/&gt;&lt;wsp:rsid wsp:val=&quot;00894C16&quot;/&gt;&lt;wsp:rsid wsp:val=&quot;00894C3B&quot;/&gt;&lt;wsp:rsid wsp:val=&quot;00894D6C&quot;/&gt;&lt;wsp:rsid wsp:val=&quot;00894FEF&quot;/&gt;&lt;wsp:rsid wsp:val=&quot;008950EC&quot;/&gt;&lt;wsp:rsid wsp:val=&quot;00895243&quot;/&gt;&lt;wsp:rsid wsp:val=&quot;008953FF&quot;/&gt;&lt;wsp:rsid wsp:val=&quot;00895A0C&quot;/&gt;&lt;wsp:rsid wsp:val=&quot;008960B3&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245&quot;/&gt;&lt;wsp:rsid wsp:val=&quot;008B130E&quot;/&gt;&lt;wsp:rsid wsp:val=&quot;008B1651&quot;/&gt;&lt;wsp:rsid wsp:val=&quot;008B175A&quot;/&gt;&lt;wsp:rsid wsp:val=&quot;008B1B08&quot;/&gt;&lt;wsp:rsid wsp:val=&quot;008B1C8C&quot;/&gt;&lt;wsp:rsid wsp:val=&quot;008B1E55&quot;/&gt;&lt;wsp:rsid wsp:val=&quot;008B1EFF&quot;/&gt;&lt;wsp:rsid wsp:val=&quot;008B20E5&quot;/&gt;&lt;wsp:rsid wsp:val=&quot;008B21F5&quot;/&gt;&lt;wsp:rsid wsp:val=&quot;008B251D&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60E9&quot;/&gt;&lt;wsp:rsid wsp:val=&quot;008B60ED&quot;/&gt;&lt;wsp:rsid wsp:val=&quot;008B614C&quot;/&gt;&lt;wsp:rsid wsp:val=&quot;008B6E5C&quot;/&gt;&lt;wsp:rsid wsp:val=&quot;008B739E&quot;/&gt;&lt;wsp:rsid wsp:val=&quot;008B766A&quot;/&gt;&lt;wsp:rsid wsp:val=&quot;008B7A0E&quot;/&gt;&lt;wsp:rsid wsp:val=&quot;008B7BD4&quot;/&gt;&lt;wsp:rsid wsp:val=&quot;008B7E5B&quot;/&gt;&lt;wsp:rsid wsp:val=&quot;008B7F66&quot;/&gt;&lt;wsp:rsid wsp:val=&quot;008C022D&quot;/&gt;&lt;wsp:rsid wsp:val=&quot;008C0431&quot;/&gt;&lt;wsp:rsid wsp:val=&quot;008C0D78&quot;/&gt;&lt;wsp:rsid wsp:val=&quot;008C1ABE&quot;/&gt;&lt;wsp:rsid wsp:val=&quot;008C2426&quot;/&gt;&lt;wsp:rsid wsp:val=&quot;008C2453&quot;/&gt;&lt;wsp:rsid wsp:val=&quot;008C2608&quot;/&gt;&lt;wsp:rsid wsp:val=&quot;008C265E&quot;/&gt;&lt;wsp:rsid wsp:val=&quot;008C26B4&quot;/&gt;&lt;wsp:rsid wsp:val=&quot;008C28BA&quot;/&gt;&lt;wsp:rsid wsp:val=&quot;008C3240&quot;/&gt;&lt;wsp:rsid wsp:val=&quot;008C4188&quot;/&gt;&lt;wsp:rsid wsp:val=&quot;008C49D5&quot;/&gt;&lt;wsp:rsid wsp:val=&quot;008C4B47&quot;/&gt;&lt;wsp:rsid wsp:val=&quot;008C4DD1&quot;/&gt;&lt;wsp:rsid wsp:val=&quot;008C59D5&quot;/&gt;&lt;wsp:rsid wsp:val=&quot;008C5B10&quot;/&gt;&lt;wsp:rsid wsp:val=&quot;008C6276&quot;/&gt;&lt;wsp:rsid wsp:val=&quot;008C6337&quot;/&gt;&lt;wsp:rsid wsp:val=&quot;008C6345&quot;/&gt;&lt;wsp:rsid wsp:val=&quot;008C65A7&quot;/&gt;&lt;wsp:rsid wsp:val=&quot;008C6C7A&quot;/&gt;&lt;wsp:rsid wsp:val=&quot;008C6F4F&quot;/&gt;&lt;wsp:rsid wsp:val=&quot;008C74CC&quot;/&gt;&lt;wsp:rsid wsp:val=&quot;008C74F9&quot;/&gt;&lt;wsp:rsid wsp:val=&quot;008C75BB&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9D&quot;/&gt;&lt;wsp:rsid wsp:val=&quot;008D1D2C&quot;/&gt;&lt;wsp:rsid wsp:val=&quot;008D1E23&quot;/&gt;&lt;wsp:rsid wsp:val=&quot;008D2461&quot;/&gt;&lt;wsp:rsid wsp:val=&quot;008D2D60&quot;/&gt;&lt;wsp:rsid wsp:val=&quot;008D3208&quot;/&gt;&lt;wsp:rsid wsp:val=&quot;008D382D&quot;/&gt;&lt;wsp:rsid wsp:val=&quot;008D3E0C&quot;/&gt;&lt;wsp:rsid wsp:val=&quot;008D3F21&quot;/&gt;&lt;wsp:rsid wsp:val=&quot;008D40FF&quot;/&gt;&lt;wsp:rsid wsp:val=&quot;008D41F1&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F90&quot;/&gt;&lt;wsp:rsid wsp:val=&quot;008D72A4&quot;/&gt;&lt;wsp:rsid wsp:val=&quot;008D7378&quot;/&gt;&lt;wsp:rsid wsp:val=&quot;008D7554&quot;/&gt;&lt;wsp:rsid wsp:val=&quot;008D7615&quot;/&gt;&lt;wsp:rsid wsp:val=&quot;008D76A0&quot;/&gt;&lt;wsp:rsid wsp:val=&quot;008D78C3&quot;/&gt;&lt;wsp:rsid wsp:val=&quot;008D7ACD&quot;/&gt;&lt;wsp:rsid wsp:val=&quot;008D7BB4&quot;/&gt;&lt;wsp:rsid wsp:val=&quot;008D7DEB&quot;/&gt;&lt;wsp:rsid wsp:val=&quot;008E037E&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791&quot;/&gt;&lt;wsp:rsid wsp:val=&quot;008F0D2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6150&quot;/&gt;&lt;wsp:rsid wsp:val=&quot;008F6188&quot;/&gt;&lt;wsp:rsid wsp:val=&quot;008F6649&quot;/&gt;&lt;wsp:rsid wsp:val=&quot;008F6BB4&quot;/&gt;&lt;wsp:rsid wsp:val=&quot;008F6CD1&quot;/&gt;&lt;wsp:rsid wsp:val=&quot;008F7069&quot;/&gt;&lt;wsp:rsid wsp:val=&quot;008F74EA&quot;/&gt;&lt;wsp:rsid wsp:val=&quot;008F74E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7E4&quot;/&gt;&lt;wsp:rsid wsp:val=&quot;00902997&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6100&quot;/&gt;&lt;wsp:rsid wsp:val=&quot;009061A5&quot;/&gt;&lt;wsp:rsid wsp:val=&quot;009067B8&quot;/&gt;&lt;wsp:rsid wsp:val=&quot;00906EED&quot;/&gt;&lt;wsp:rsid wsp:val=&quot;00907071&quot;/&gt;&lt;wsp:rsid wsp:val=&quot;0090715C&quot;/&gt;&lt;wsp:rsid wsp:val=&quot;009108A7&quot;/&gt;&lt;wsp:rsid wsp:val=&quot;00910E0D&quot;/&gt;&lt;wsp:rsid wsp:val=&quot;00910ED6&quot;/&gt;&lt;wsp:rsid wsp:val=&quot;00911E1A&quot;/&gt;&lt;wsp:rsid wsp:val=&quot;009121EF&quot;/&gt;&lt;wsp:rsid wsp:val=&quot;009123B9&quot;/&gt;&lt;wsp:rsid wsp:val=&quot;00912531&quot;/&gt;&lt;wsp:rsid wsp:val=&quot;009138F9&quot;/&gt;&lt;wsp:rsid wsp:val=&quot;00913F4C&quot;/&gt;&lt;wsp:rsid wsp:val=&quot;00913F9C&quot;/&gt;&lt;wsp:rsid wsp:val=&quot;0091404B&quot;/&gt;&lt;wsp:rsid wsp:val=&quot;0091423A&quot;/&gt;&lt;wsp:rsid wsp:val=&quot;00914A5D&quot;/&gt;&lt;wsp:rsid wsp:val=&quot;00914B18&quot;/&gt;&lt;wsp:rsid wsp:val=&quot;00914F86&quot;/&gt;&lt;wsp:rsid wsp:val=&quot;00915032&quot;/&gt;&lt;wsp:rsid wsp:val=&quot;0091537E&quot;/&gt;&lt;wsp:rsid wsp:val=&quot;009154BD&quot;/&gt;&lt;wsp:rsid wsp:val=&quot;009154CF&quot;/&gt;&lt;wsp:rsid wsp:val=&quot;00915AB4&quot;/&gt;&lt;wsp:rsid wsp:val=&quot;00915F97&quot;/&gt;&lt;wsp:rsid wsp:val=&quot;0091610F&quot;/&gt;&lt;wsp:rsid wsp:val=&quot;009161BA&quot;/&gt;&lt;wsp:rsid wsp:val=&quot;00916827&quot;/&gt;&lt;wsp:rsid wsp:val=&quot;00920FE4&quot;/&gt;&lt;wsp:rsid wsp:val=&quot;00921140&quot;/&gt;&lt;wsp:rsid wsp:val=&quot;0092169A&quot;/&gt;&lt;wsp:rsid wsp:val=&quot;009216BF&quot;/&gt;&lt;wsp:rsid wsp:val=&quot;009218D2&quot;/&gt;&lt;wsp:rsid wsp:val=&quot;009219A7&quot;/&gt;&lt;wsp:rsid wsp:val=&quot;00921A74&quot;/&gt;&lt;wsp:rsid wsp:val=&quot;00921BB1&quot;/&gt;&lt;wsp:rsid wsp:val=&quot;00921C9F&quot;/&gt;&lt;wsp:rsid wsp:val=&quot;00921ED5&quot;/&gt;&lt;wsp:rsid wsp:val=&quot;00921FA1&quot;/&gt;&lt;wsp:rsid wsp:val=&quot;00922106&quot;/&gt;&lt;wsp:rsid wsp:val=&quot;009225B6&quot;/&gt;&lt;wsp:rsid wsp:val=&quot;0092286C&quot;/&gt;&lt;wsp:rsid wsp:val=&quot;00922C09&quot;/&gt;&lt;wsp:rsid wsp:val=&quot;00923151&quot;/&gt;&lt;wsp:rsid wsp:val=&quot;00923560&quot;/&gt;&lt;wsp:rsid wsp:val=&quot;00923883&quot;/&gt;&lt;wsp:rsid wsp:val=&quot;00923ABA&quot;/&gt;&lt;wsp:rsid wsp:val=&quot;00923EB5&quot;/&gt;&lt;wsp:rsid wsp:val=&quot;00923F1B&quot;/&gt;&lt;wsp:rsid wsp:val=&quot;00924108&quot;/&gt;&lt;wsp:rsid wsp:val=&quot;0092423D&quot;/&gt;&lt;wsp:rsid wsp:val=&quot;0092434B&quot;/&gt;&lt;wsp:rsid wsp:val=&quot;009247D8&quot;/&gt;&lt;wsp:rsid wsp:val=&quot;00924A7F&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1196&quot;/&gt;&lt;wsp:rsid wsp:val=&quot;0093135E&quot;/&gt;&lt;wsp:rsid wsp:val=&quot;009313ED&quot;/&gt;&lt;wsp:rsid wsp:val=&quot;0093161F&quot;/&gt;&lt;wsp:rsid wsp:val=&quot;0093195D&quot;/&gt;&lt;wsp:rsid wsp:val=&quot;00932109&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3128&quot;/&gt;&lt;wsp:rsid wsp:val=&quot;0094335F&quot;/&gt;&lt;wsp:rsid wsp:val=&quot;00943D04&quot;/&gt;&lt;wsp:rsid wsp:val=&quot;00943D09&quot;/&gt;&lt;wsp:rsid wsp:val=&quot;009440F3&quot;/&gt;&lt;wsp:rsid wsp:val=&quot;00944202&quot;/&gt;&lt;wsp:rsid wsp:val=&quot;00944335&quot;/&gt;&lt;wsp:rsid wsp:val=&quot;00944710&quot;/&gt;&lt;wsp:rsid wsp:val=&quot;0094480B&quot;/&gt;&lt;wsp:rsid wsp:val=&quot;00944AF4&quot;/&gt;&lt;wsp:rsid wsp:val=&quot;00944D54&quot;/&gt;&lt;wsp:rsid wsp:val=&quot;0094564D&quot;/&gt;&lt;wsp:rsid wsp:val=&quot;00945E49&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769&quot;/&gt;&lt;wsp:rsid wsp:val=&quot;00956B4A&quot;/&gt;&lt;wsp:rsid wsp:val=&quot;00957060&quot;/&gt;&lt;wsp:rsid wsp:val=&quot;009572DC&quot;/&gt;&lt;wsp:rsid wsp:val=&quot;00957478&quot;/&gt;&lt;wsp:rsid wsp:val=&quot;00957487&quot;/&gt;&lt;wsp:rsid wsp:val=&quot;00957656&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FF&quot;/&gt;&lt;wsp:rsid wsp:val=&quot;0096292B&quot;/&gt;&lt;wsp:rsid wsp:val=&quot;009629DE&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BA&quot;/&gt;&lt;wsp:rsid wsp:val=&quot;009739F8&quot;/&gt;&lt;wsp:rsid wsp:val=&quot;00973F29&quot;/&gt;&lt;wsp:rsid wsp:val=&quot;00974182&quot;/&gt;&lt;wsp:rsid wsp:val=&quot;009744FF&quot;/&gt;&lt;wsp:rsid wsp:val=&quot;00974520&quot;/&gt;&lt;wsp:rsid wsp:val=&quot;009746CB&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172B&quot;/&gt;&lt;wsp:rsid wsp:val=&quot;009817F9&quot;/&gt;&lt;wsp:rsid wsp:val=&quot;0098183B&quot;/&gt;&lt;wsp:rsid wsp:val=&quot;00981D4B&quot;/&gt;&lt;wsp:rsid wsp:val=&quot;009822AF&quot;/&gt;&lt;wsp:rsid wsp:val=&quot;009823A3&quot;/&gt;&lt;wsp:rsid wsp:val=&quot;00982AB4&quot;/&gt;&lt;wsp:rsid wsp:val=&quot;00982B3A&quot;/&gt;&lt;wsp:rsid wsp:val=&quot;00982E67&quot;/&gt;&lt;wsp:rsid wsp:val=&quot;00983061&quot;/&gt;&lt;wsp:rsid wsp:val=&quot;00983223&quot;/&gt;&lt;wsp:rsid wsp:val=&quot;009838CE&quot;/&gt;&lt;wsp:rsid wsp:val=&quot;00983C41&quot;/&gt;&lt;wsp:rsid wsp:val=&quot;00984206&quot;/&gt;&lt;wsp:rsid wsp:val=&quot;00984449&quot;/&gt;&lt;wsp:rsid wsp:val=&quot;00984E62&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2F3&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E5D&quot;/&gt;&lt;wsp:rsid wsp:val=&quot;009A3183&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127&quot;/&gt;&lt;wsp:rsid wsp:val=&quot;009A637B&quot;/&gt;&lt;wsp:rsid wsp:val=&quot;009A6456&quot;/&gt;&lt;wsp:rsid wsp:val=&quot;009A6513&quot;/&gt;&lt;wsp:rsid wsp:val=&quot;009A6770&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BB7&quot;/&gt;&lt;wsp:rsid wsp:val=&quot;009B7FFA&quot;/&gt;&lt;wsp:rsid wsp:val=&quot;009C00EF&quot;/&gt;&lt;wsp:rsid wsp:val=&quot;009C01D2&quot;/&gt;&lt;wsp:rsid wsp:val=&quot;009C080A&quot;/&gt;&lt;wsp:rsid wsp:val=&quot;009C098E&quot;/&gt;&lt;wsp:rsid wsp:val=&quot;009C0A96&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D12&quot;/&gt;&lt;wsp:rsid wsp:val=&quot;009C3D88&quot;/&gt;&lt;wsp:rsid wsp:val=&quot;009C40AD&quot;/&gt;&lt;wsp:rsid wsp:val=&quot;009C45A3&quot;/&gt;&lt;wsp:rsid wsp:val=&quot;009C4E6A&quot;/&gt;&lt;wsp:rsid wsp:val=&quot;009C4EF7&quot;/&gt;&lt;wsp:rsid wsp:val=&quot;009C520B&quot;/&gt;&lt;wsp:rsid wsp:val=&quot;009C52FB&quot;/&gt;&lt;wsp:rsid wsp:val=&quot;009C5538&quot;/&gt;&lt;wsp:rsid wsp:val=&quot;009C5785&quot;/&gt;&lt;wsp:rsid wsp:val=&quot;009C5874&quot;/&gt;&lt;wsp:rsid wsp:val=&quot;009C5BDA&quot;/&gt;&lt;wsp:rsid wsp:val=&quot;009C6768&quot;/&gt;&lt;wsp:rsid wsp:val=&quot;009C681F&quot;/&gt;&lt;wsp:rsid wsp:val=&quot;009C6894&quot;/&gt;&lt;wsp:rsid wsp:val=&quot;009C6B3B&quot;/&gt;&lt;wsp:rsid wsp:val=&quot;009C6B7B&quot;/&gt;&lt;wsp:rsid wsp:val=&quot;009C6CAA&quot;/&gt;&lt;wsp:rsid wsp:val=&quot;009C6E93&quot;/&gt;&lt;wsp:rsid wsp:val=&quot;009C7147&quot;/&gt;&lt;wsp:rsid wsp:val=&quot;009C7893&quot;/&gt;&lt;wsp:rsid wsp:val=&quot;009C7F47&quot;/&gt;&lt;wsp:rsid wsp:val=&quot;009C7FEB&quot;/&gt;&lt;wsp:rsid wsp:val=&quot;009D00B2&quot;/&gt;&lt;wsp:rsid wsp:val=&quot;009D0361&quot;/&gt;&lt;wsp:rsid wsp:val=&quot;009D0720&quot;/&gt;&lt;wsp:rsid wsp:val=&quot;009D079F&quot;/&gt;&lt;wsp:rsid wsp:val=&quot;009D0897&quot;/&gt;&lt;wsp:rsid wsp:val=&quot;009D09A8&quot;/&gt;&lt;wsp:rsid wsp:val=&quot;009D2118&quot;/&gt;&lt;wsp:rsid wsp:val=&quot;009D22EA&quot;/&gt;&lt;wsp:rsid wsp:val=&quot;009D264B&quot;/&gt;&lt;wsp:rsid wsp:val=&quot;009D280C&quot;/&gt;&lt;wsp:rsid wsp:val=&quot;009D2C43&quot;/&gt;&lt;wsp:rsid wsp:val=&quot;009D327E&quot;/&gt;&lt;wsp:rsid wsp:val=&quot;009D3C90&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3A5F&quot;/&gt;&lt;wsp:rsid wsp:val=&quot;009E457F&quot;/&gt;&lt;wsp:rsid wsp:val=&quot;009E5039&quot;/&gt;&lt;wsp:rsid wsp:val=&quot;009E532F&quot;/&gt;&lt;wsp:rsid wsp:val=&quot;009E5386&quot;/&gt;&lt;wsp:rsid wsp:val=&quot;009E53AA&quot;/&gt;&lt;wsp:rsid wsp:val=&quot;009E53D6&quot;/&gt;&lt;wsp:rsid wsp:val=&quot;009E5656&quot;/&gt;&lt;wsp:rsid wsp:val=&quot;009E5A6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05&quot;/&gt;&lt;wsp:rsid wsp:val=&quot;009F0C38&quot;/&gt;&lt;wsp:rsid wsp:val=&quot;009F0CD1&quot;/&gt;&lt;wsp:rsid wsp:val=&quot;009F1033&quot;/&gt;&lt;wsp:rsid wsp:val=&quot;009F187B&quot;/&gt;&lt;wsp:rsid wsp:val=&quot;009F1933&quot;/&gt;&lt;wsp:rsid wsp:val=&quot;009F2E7E&quot;/&gt;&lt;wsp:rsid wsp:val=&quot;009F3713&quot;/&gt;&lt;wsp:rsid wsp:val=&quot;009F3740&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267E&quot;/&gt;&lt;wsp:rsid wsp:val=&quot;00A02A7C&quot;/&gt;&lt;wsp:rsid wsp:val=&quot;00A02B26&quot;/&gt;&lt;wsp:rsid wsp:val=&quot;00A03255&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738B&quot;/&gt;&lt;wsp:rsid wsp:val=&quot;00A07654&quot;/&gt;&lt;wsp:rsid wsp:val=&quot;00A077DB&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D0&quot;/&gt;&lt;wsp:rsid wsp:val=&quot;00A14743&quot;/&gt;&lt;wsp:rsid wsp:val=&quot;00A14B5D&quot;/&gt;&lt;wsp:rsid wsp:val=&quot;00A152F7&quot;/&gt;&lt;wsp:rsid wsp:val=&quot;00A15521&quot;/&gt;&lt;wsp:rsid wsp:val=&quot;00A1562F&quot;/&gt;&lt;wsp:rsid wsp:val=&quot;00A157EC&quot;/&gt;&lt;wsp:rsid wsp:val=&quot;00A15800&quot;/&gt;&lt;wsp:rsid wsp:val=&quot;00A15ABD&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253&quot;/&gt;&lt;wsp:rsid wsp:val=&quot;00A2049C&quot;/&gt;&lt;wsp:rsid wsp:val=&quot;00A204ED&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6BE&quot;/&gt;&lt;wsp:rsid wsp:val=&quot;00A22D9C&quot;/&gt;&lt;wsp:rsid wsp:val=&quot;00A23921&quot;/&gt;&lt;wsp:rsid wsp:val=&quot;00A23DD8&quot;/&gt;&lt;wsp:rsid wsp:val=&quot;00A24079&quot;/&gt;&lt;wsp:rsid wsp:val=&quot;00A24150&quot;/&gt;&lt;wsp:rsid wsp:val=&quot;00A24701&quot;/&gt;&lt;wsp:rsid wsp:val=&quot;00A2470A&quot;/&gt;&lt;wsp:rsid wsp:val=&quot;00A2481C&quot;/&gt;&lt;wsp:rsid wsp:val=&quot;00A24CCF&quot;/&gt;&lt;wsp:rsid wsp:val=&quot;00A24D81&quot;/&gt;&lt;wsp:rsid wsp:val=&quot;00A25155&quot;/&gt;&lt;wsp:rsid wsp:val=&quot;00A2583E&quot;/&gt;&lt;wsp:rsid wsp:val=&quot;00A25A28&quot;/&gt;&lt;wsp:rsid wsp:val=&quot;00A25F8A&quot;/&gt;&lt;wsp:rsid wsp:val=&quot;00A261E4&quot;/&gt;&lt;wsp:rsid wsp:val=&quot;00A26883&quot;/&gt;&lt;wsp:rsid wsp:val=&quot;00A26CF7&quot;/&gt;&lt;wsp:rsid wsp:val=&quot;00A26D60&quot;/&gt;&lt;wsp:rsid wsp:val=&quot;00A26EE0&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D0&quot;/&gt;&lt;wsp:rsid wsp:val=&quot;00A351D0&quot;/&gt;&lt;wsp:rsid wsp:val=&quot;00A35735&quot;/&gt;&lt;wsp:rsid wsp:val=&quot;00A35A0B&quot;/&gt;&lt;wsp:rsid wsp:val=&quot;00A362CB&quot;/&gt;&lt;wsp:rsid wsp:val=&quot;00A36694&quot;/&gt;&lt;wsp:rsid wsp:val=&quot;00A36D80&quot;/&gt;&lt;wsp:rsid wsp:val=&quot;00A36DC8&quot;/&gt;&lt;wsp:rsid wsp:val=&quot;00A36F1E&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0AB&quot;/&gt;&lt;wsp:rsid wsp:val=&quot;00A4339C&quot;/&gt;&lt;wsp:rsid wsp:val=&quot;00A43666&quot;/&gt;&lt;wsp:rsid wsp:val=&quot;00A43A47&quot;/&gt;&lt;wsp:rsid wsp:val=&quot;00A43B7C&quot;/&gt;&lt;wsp:rsid wsp:val=&quot;00A43E26&quot;/&gt;&lt;wsp:rsid wsp:val=&quot;00A44882&quot;/&gt;&lt;wsp:rsid wsp:val=&quot;00A44AA5&quot;/&gt;&lt;wsp:rsid wsp:val=&quot;00A44B72&quot;/&gt;&lt;wsp:rsid wsp:val=&quot;00A44E28&quot;/&gt;&lt;wsp:rsid wsp:val=&quot;00A4570E&quot;/&gt;&lt;wsp:rsid wsp:val=&quot;00A45A3B&quot;/&gt;&lt;wsp:rsid wsp:val=&quot;00A45B1A&quot;/&gt;&lt;wsp:rsid wsp:val=&quot;00A46FAD&quot;/&gt;&lt;wsp:rsid wsp:val=&quot;00A470ED&quot;/&gt;&lt;wsp:rsid wsp:val=&quot;00A47218&quot;/&gt;&lt;wsp:rsid wsp:val=&quot;00A47391&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11FB&quot;/&gt;&lt;wsp:rsid wsp:val=&quot;00A514EB&quot;/&gt;&lt;wsp:rsid wsp:val=&quot;00A51BC1&quot;/&gt;&lt;wsp:rsid wsp:val=&quot;00A521E0&quot;/&gt;&lt;wsp:rsid wsp:val=&quot;00A52B0A&quot;/&gt;&lt;wsp:rsid wsp:val=&quot;00A52C94&quot;/&gt;&lt;wsp:rsid wsp:val=&quot;00A52D1E&quot;/&gt;&lt;wsp:rsid wsp:val=&quot;00A54492&quot;/&gt;&lt;wsp:rsid wsp:val=&quot;00A544BF&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4E5&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3&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354&quot;/&gt;&lt;wsp:rsid wsp:val=&quot;00A65589&quot;/&gt;&lt;wsp:rsid wsp:val=&quot;00A657CF&quot;/&gt;&lt;wsp:rsid wsp:val=&quot;00A65BE3&quot;/&gt;&lt;wsp:rsid wsp:val=&quot;00A65FBF&quot;/&gt;&lt;wsp:rsid wsp:val=&quot;00A66089&quot;/&gt;&lt;wsp:rsid wsp:val=&quot;00A6681D&quot;/&gt;&lt;wsp:rsid wsp:val=&quot;00A66A5A&quot;/&gt;&lt;wsp:rsid wsp:val=&quot;00A6736A&quot;/&gt;&lt;wsp:rsid wsp:val=&quot;00A677C1&quot;/&gt;&lt;wsp:rsid wsp:val=&quot;00A67A8E&quot;/&gt;&lt;wsp:rsid wsp:val=&quot;00A67AC6&quot;/&gt;&lt;wsp:rsid wsp:val=&quot;00A67AFD&quot;/&gt;&lt;wsp:rsid wsp:val=&quot;00A67EF1&quot;/&gt;&lt;wsp:rsid wsp:val=&quot;00A7001C&quot;/&gt;&lt;wsp:rsid wsp:val=&quot;00A70A35&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212&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1AD&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E2&quot;/&gt;&lt;wsp:rsid wsp:val=&quot;00A85FFF&quot;/&gt;&lt;wsp:rsid wsp:val=&quot;00A8665A&quot;/&gt;&lt;wsp:rsid wsp:val=&quot;00A869B4&quot;/&gt;&lt;wsp:rsid wsp:val=&quot;00A86ACD&quot;/&gt;&lt;wsp:rsid wsp:val=&quot;00A86AE7&quot;/&gt;&lt;wsp:rsid wsp:val=&quot;00A86D23&quot;/&gt;&lt;wsp:rsid wsp:val=&quot;00A86FEF&quot;/&gt;&lt;wsp:rsid wsp:val=&quot;00A87482&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70&quot;/&gt;&lt;wsp:rsid wsp:val=&quot;00A9505F&quot;/&gt;&lt;wsp:rsid wsp:val=&quot;00A9526D&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550&quot;/&gt;&lt;wsp:rsid wsp:val=&quot;00AA0ABC&quot;/&gt;&lt;wsp:rsid wsp:val=&quot;00AA1250&quot;/&gt;&lt;wsp:rsid wsp:val=&quot;00AA158B&quot;/&gt;&lt;wsp:rsid wsp:val=&quot;00AA1D12&quot;/&gt;&lt;wsp:rsid wsp:val=&quot;00AA1DD6&quot;/&gt;&lt;wsp:rsid wsp:val=&quot;00AA1EEC&quot;/&gt;&lt;wsp:rsid wsp:val=&quot;00AA210C&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B68&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3BA&quot;/&gt;&lt;wsp:rsid wsp:val=&quot;00AB57AD&quot;/&gt;&lt;wsp:rsid wsp:val=&quot;00AB583A&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0E4B&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64F&quot;/&gt;&lt;wsp:rsid wsp:val=&quot;00AD0EAA&quot;/&gt;&lt;wsp:rsid wsp:val=&quot;00AD12BD&quot;/&gt;&lt;wsp:rsid wsp:val=&quot;00AD13B2&quot;/&gt;&lt;wsp:rsid wsp:val=&quot;00AD163D&quot;/&gt;&lt;wsp:rsid wsp:val=&quot;00AD1B19&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2F7F&quot;/&gt;&lt;wsp:rsid wsp:val=&quot;00AD3042&quot;/&gt;&lt;wsp:rsid wsp:val=&quot;00AD3047&quot;/&gt;&lt;wsp:rsid wsp:val=&quot;00AD33C3&quot;/&gt;&lt;wsp:rsid wsp:val=&quot;00AD34A1&quot;/&gt;&lt;wsp:rsid wsp:val=&quot;00AD3BEC&quot;/&gt;&lt;wsp:rsid wsp:val=&quot;00AD48F9&quot;/&gt;&lt;wsp:rsid wsp:val=&quot;00AD514B&quot;/&gt;&lt;wsp:rsid wsp:val=&quot;00AD5542&quot;/&gt;&lt;wsp:rsid wsp:val=&quot;00AD567D&quot;/&gt;&lt;wsp:rsid wsp:val=&quot;00AD5930&quot;/&gt;&lt;wsp:rsid wsp:val=&quot;00AD5B1B&quot;/&gt;&lt;wsp:rsid wsp:val=&quot;00AD5F5A&quot;/&gt;&lt;wsp:rsid wsp:val=&quot;00AD6C7F&quot;/&gt;&lt;wsp:rsid wsp:val=&quot;00AD70C9&quot;/&gt;&lt;wsp:rsid wsp:val=&quot;00AD732B&quot;/&gt;&lt;wsp:rsid wsp:val=&quot;00AD75A6&quot;/&gt;&lt;wsp:rsid wsp:val=&quot;00AD7927&quot;/&gt;&lt;wsp:rsid wsp:val=&quot;00AD7B75&quot;/&gt;&lt;wsp:rsid wsp:val=&quot;00AD7CD8&quot;/&gt;&lt;wsp:rsid wsp:val=&quot;00AE075A&quot;/&gt;&lt;wsp:rsid wsp:val=&quot;00AE0794&quot;/&gt;&lt;wsp:rsid wsp:val=&quot;00AE0D23&quot;/&gt;&lt;wsp:rsid wsp:val=&quot;00AE0E9E&quot;/&gt;&lt;wsp:rsid wsp:val=&quot;00AE1418&quot;/&gt;&lt;wsp:rsid wsp:val=&quot;00AE14B7&quot;/&gt;&lt;wsp:rsid wsp:val=&quot;00AE171A&quot;/&gt;&lt;wsp:rsid wsp:val=&quot;00AE186D&quot;/&gt;&lt;wsp:rsid wsp:val=&quot;00AE1C33&quot;/&gt;&lt;wsp:rsid wsp:val=&quot;00AE2205&quot;/&gt;&lt;wsp:rsid wsp:val=&quot;00AE232B&quot;/&gt;&lt;wsp:rsid wsp:val=&quot;00AE29B5&quot;/&gt;&lt;wsp:rsid wsp:val=&quot;00AE2BFE&quot;/&gt;&lt;wsp:rsid wsp:val=&quot;00AE3004&quot;/&gt;&lt;wsp:rsid wsp:val=&quot;00AE31BA&quot;/&gt;&lt;wsp:rsid wsp:val=&quot;00AE32B3&quot;/&gt;&lt;wsp:rsid wsp:val=&quot;00AE34B9&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4F45&quot;/&gt;&lt;wsp:rsid wsp:val=&quot;00AE552C&quot;/&gt;&lt;wsp:rsid wsp:val=&quot;00AE567B&quot;/&gt;&lt;wsp:rsid wsp:val=&quot;00AE5749&quot;/&gt;&lt;wsp:rsid wsp:val=&quot;00AE5E95&quot;/&gt;&lt;wsp:rsid wsp:val=&quot;00AE6271&quot;/&gt;&lt;wsp:rsid wsp:val=&quot;00AE62C7&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992&quot;/&gt;&lt;wsp:rsid wsp:val=&quot;00AE7E0E&quot;/&gt;&lt;wsp:rsid wsp:val=&quot;00AF0801&quot;/&gt;&lt;wsp:rsid wsp:val=&quot;00AF0C77&quot;/&gt;&lt;wsp:rsid wsp:val=&quot;00AF109F&quot;/&gt;&lt;wsp:rsid wsp:val=&quot;00AF13DC&quot;/&gt;&lt;wsp:rsid wsp:val=&quot;00AF1414&quot;/&gt;&lt;wsp:rsid wsp:val=&quot;00AF26BE&quot;/&gt;&lt;wsp:rsid wsp:val=&quot;00AF28B0&quot;/&gt;&lt;wsp:rsid wsp:val=&quot;00AF2D55&quot;/&gt;&lt;wsp:rsid wsp:val=&quot;00AF2DED&quot;/&gt;&lt;wsp:rsid wsp:val=&quot;00AF2E7C&quot;/&gt;&lt;wsp:rsid wsp:val=&quot;00AF377C&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49&quot;/&gt;&lt;wsp:rsid wsp:val=&quot;00AF5A90&quot;/&gt;&lt;wsp:rsid wsp:val=&quot;00AF5B9F&quot;/&gt;&lt;wsp:rsid wsp:val=&quot;00AF5E03&quot;/&gt;&lt;wsp:rsid wsp:val=&quot;00AF5F78&quot;/&gt;&lt;wsp:rsid wsp:val=&quot;00AF5FC2&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D26&quot;/&gt;&lt;wsp:rsid wsp:val=&quot;00B03E1C&quot;/&gt;&lt;wsp:rsid wsp:val=&quot;00B04D36&quot;/&gt;&lt;wsp:rsid wsp:val=&quot;00B04F11&quot;/&gt;&lt;wsp:rsid wsp:val=&quot;00B052E4&quot;/&gt;&lt;wsp:rsid wsp:val=&quot;00B054CE&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EE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CCB&quot;/&gt;&lt;wsp:rsid wsp:val=&quot;00B16E3A&quot;/&gt;&lt;wsp:rsid wsp:val=&quot;00B16F4E&quot;/&gt;&lt;wsp:rsid wsp:val=&quot;00B1736C&quot;/&gt;&lt;wsp:rsid wsp:val=&quot;00B175EA&quot;/&gt;&lt;wsp:rsid wsp:val=&quot;00B17744&quot;/&gt;&lt;wsp:rsid wsp:val=&quot;00B17853&quot;/&gt;&lt;wsp:rsid wsp:val=&quot;00B20057&quot;/&gt;&lt;wsp:rsid wsp:val=&quot;00B20075&quot;/&gt;&lt;wsp:rsid wsp:val=&quot;00B2043A&quot;/&gt;&lt;wsp:rsid wsp:val=&quot;00B206FB&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33A9&quot;/&gt;&lt;wsp:rsid wsp:val=&quot;00B239CC&quot;/&gt;&lt;wsp:rsid wsp:val=&quot;00B23A73&quot;/&gt;&lt;wsp:rsid wsp:val=&quot;00B24059&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D8A&quot;/&gt;&lt;wsp:rsid wsp:val=&quot;00B30F29&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4CFB&quot;/&gt;&lt;wsp:rsid wsp:val=&quot;00B3511C&quot;/&gt;&lt;wsp:rsid wsp:val=&quot;00B3539A&quot;/&gt;&lt;wsp:rsid wsp:val=&quot;00B35620&quot;/&gt;&lt;wsp:rsid wsp:val=&quot;00B35643&quot;/&gt;&lt;wsp:rsid wsp:val=&quot;00B35CB3&quot;/&gt;&lt;wsp:rsid wsp:val=&quot;00B35F8E&quot;/&gt;&lt;wsp:rsid wsp:val=&quot;00B36AB2&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B2&quot;/&gt;&lt;wsp:rsid wsp:val=&quot;00B40BF1&quot;/&gt;&lt;wsp:rsid wsp:val=&quot;00B40D73&quot;/&gt;&lt;wsp:rsid wsp:val=&quot;00B411A3&quot;/&gt;&lt;wsp:rsid wsp:val=&quot;00B412CB&quot;/&gt;&lt;wsp:rsid wsp:val=&quot;00B41351&quot;/&gt;&lt;wsp:rsid wsp:val=&quot;00B415EF&quot;/&gt;&lt;wsp:rsid wsp:val=&quot;00B41B34&quot;/&gt;&lt;wsp:rsid wsp:val=&quot;00B41C34&quot;/&gt;&lt;wsp:rsid wsp:val=&quot;00B427E4&quot;/&gt;&lt;wsp:rsid wsp:val=&quot;00B42879&quot;/&gt;&lt;wsp:rsid wsp:val=&quot;00B428F3&quot;/&gt;&lt;wsp:rsid wsp:val=&quot;00B42B9A&quot;/&gt;&lt;wsp:rsid wsp:val=&quot;00B42C35&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1BC&quot;/&gt;&lt;wsp:rsid wsp:val=&quot;00B443C5&quot;/&gt;&lt;wsp:rsid wsp:val=&quot;00B4472F&quot;/&gt;&lt;wsp:rsid wsp:val=&quot;00B4485B&quot;/&gt;&lt;wsp:rsid wsp:val=&quot;00B45029&quot;/&gt;&lt;wsp:rsid wsp:val=&quot;00B45878&quot;/&gt;&lt;wsp:rsid wsp:val=&quot;00B45A61&quot;/&gt;&lt;wsp:rsid wsp:val=&quot;00B460AA&quot;/&gt;&lt;wsp:rsid wsp:val=&quot;00B462D6&quot;/&gt;&lt;wsp:rsid wsp:val=&quot;00B46BBB&quot;/&gt;&lt;wsp:rsid wsp:val=&quot;00B46F57&quot;/&gt;&lt;wsp:rsid wsp:val=&quot;00B47784&quot;/&gt;&lt;wsp:rsid wsp:val=&quot;00B4783F&quot;/&gt;&lt;wsp:rsid wsp:val=&quot;00B47CEF&quot;/&gt;&lt;wsp:rsid wsp:val=&quot;00B47DDC&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559&quot;/&gt;&lt;wsp:rsid wsp:val=&quot;00B52646&quot;/&gt;&lt;wsp:rsid wsp:val=&quot;00B529F2&quot;/&gt;&lt;wsp:rsid wsp:val=&quot;00B52AAD&quot;/&gt;&lt;wsp:rsid wsp:val=&quot;00B530BA&quot;/&gt;&lt;wsp:rsid wsp:val=&quot;00B531B2&quot;/&gt;&lt;wsp:rsid wsp:val=&quot;00B53630&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A18&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52B0&quot;/&gt;&lt;wsp:rsid wsp:val=&quot;00B657B5&quot;/&gt;&lt;wsp:rsid wsp:val=&quot;00B65D1C&quot;/&gt;&lt;wsp:rsid wsp:val=&quot;00B65E9D&quot;/&gt;&lt;wsp:rsid wsp:val=&quot;00B660F5&quot;/&gt;&lt;wsp:rsid wsp:val=&quot;00B664EC&quot;/&gt;&lt;wsp:rsid wsp:val=&quot;00B66801&quot;/&gt;&lt;wsp:rsid wsp:val=&quot;00B672F3&quot;/&gt;&lt;wsp:rsid wsp:val=&quot;00B6796C&quot;/&gt;&lt;wsp:rsid wsp:val=&quot;00B67B2B&quot;/&gt;&lt;wsp:rsid wsp:val=&quot;00B67E89&quot;/&gt;&lt;wsp:rsid wsp:val=&quot;00B70333&quot;/&gt;&lt;wsp:rsid wsp:val=&quot;00B70A49&quot;/&gt;&lt;wsp:rsid wsp:val=&quot;00B70B3D&quot;/&gt;&lt;wsp:rsid wsp:val=&quot;00B70DDA&quot;/&gt;&lt;wsp:rsid wsp:val=&quot;00B70EDB&quot;/&gt;&lt;wsp:rsid wsp:val=&quot;00B71A5D&quot;/&gt;&lt;wsp:rsid wsp:val=&quot;00B72184&quot;/&gt;&lt;wsp:rsid wsp:val=&quot;00B7273B&quot;/&gt;&lt;wsp:rsid wsp:val=&quot;00B727B8&quot;/&gt;&lt;wsp:rsid wsp:val=&quot;00B72964&quot;/&gt;&lt;wsp:rsid wsp:val=&quot;00B73259&quot;/&gt;&lt;wsp:rsid wsp:val=&quot;00B73453&quot;/&gt;&lt;wsp:rsid wsp:val=&quot;00B737C7&quot;/&gt;&lt;wsp:rsid wsp:val=&quot;00B73801&quot;/&gt;&lt;wsp:rsid wsp:val=&quot;00B73B68&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36B&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B55&quot;/&gt;&lt;wsp:rsid wsp:val=&quot;00B93C36&quot;/&gt;&lt;wsp:rsid wsp:val=&quot;00B94054&quot;/&gt;&lt;wsp:rsid wsp:val=&quot;00B94253&quot;/&gt;&lt;wsp:rsid wsp:val=&quot;00B9436E&quot;/&gt;&lt;wsp:rsid wsp:val=&quot;00B94506&quot;/&gt;&lt;wsp:rsid wsp:val=&quot;00B94D3F&quot;/&gt;&lt;wsp:rsid wsp:val=&quot;00B950E8&quot;/&gt;&lt;wsp:rsid wsp:val=&quot;00B95242&quot;/&gt;&lt;wsp:rsid wsp:val=&quot;00B95305&quot;/&gt;&lt;wsp:rsid wsp:val=&quot;00B954FC&quot;/&gt;&lt;wsp:rsid wsp:val=&quot;00B9561D&quot;/&gt;&lt;wsp:rsid wsp:val=&quot;00B958BA&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C97&quot;/&gt;&lt;wsp:rsid wsp:val=&quot;00BA5EFB&quot;/&gt;&lt;wsp:rsid wsp:val=&quot;00BA6282&quot;/&gt;&lt;wsp:rsid wsp:val=&quot;00BA659A&quot;/&gt;&lt;wsp:rsid wsp:val=&quot;00BA68C1&quot;/&gt;&lt;wsp:rsid wsp:val=&quot;00BA6CFD&quot;/&gt;&lt;wsp:rsid wsp:val=&quot;00BA7339&quot;/&gt;&lt;wsp:rsid wsp:val=&quot;00BA73C4&quot;/&gt;&lt;wsp:rsid wsp:val=&quot;00BA7423&quot;/&gt;&lt;wsp:rsid wsp:val=&quot;00BA7541&quot;/&gt;&lt;wsp:rsid wsp:val=&quot;00BA7688&quot;/&gt;&lt;wsp:rsid wsp:val=&quot;00BA7E99&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966&quot;/&gt;&lt;wsp:rsid wsp:val=&quot;00BB1B24&quot;/&gt;&lt;wsp:rsid wsp:val=&quot;00BB1C4F&quot;/&gt;&lt;wsp:rsid wsp:val=&quot;00BB1D50&quot;/&gt;&lt;wsp:rsid wsp:val=&quot;00BB225D&quot;/&gt;&lt;wsp:rsid wsp:val=&quot;00BB26CC&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5321&quot;/&gt;&lt;wsp:rsid wsp:val=&quot;00BB55E4&quot;/&gt;&lt;wsp:rsid wsp:val=&quot;00BB56F2&quot;/&gt;&lt;wsp:rsid wsp:val=&quot;00BB56F3&quot;/&gt;&lt;wsp:rsid wsp:val=&quot;00BB58A7&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DA3&quot;/&gt;&lt;wsp:rsid wsp:val=&quot;00BC16BF&quot;/&gt;&lt;wsp:rsid wsp:val=&quot;00BC17BC&quot;/&gt;&lt;wsp:rsid wsp:val=&quot;00BC18B2&quot;/&gt;&lt;wsp:rsid wsp:val=&quot;00BC1A03&quot;/&gt;&lt;wsp:rsid wsp:val=&quot;00BC1A99&quot;/&gt;&lt;wsp:rsid wsp:val=&quot;00BC1CDD&quot;/&gt;&lt;wsp:rsid wsp:val=&quot;00BC201A&quot;/&gt;&lt;wsp:rsid wsp:val=&quot;00BC2125&quot;/&gt;&lt;wsp:rsid wsp:val=&quot;00BC27E0&quot;/&gt;&lt;wsp:rsid wsp:val=&quot;00BC2BC7&quot;/&gt;&lt;wsp:rsid wsp:val=&quot;00BC2F45&quot;/&gt;&lt;wsp:rsid wsp:val=&quot;00BC321B&quot;/&gt;&lt;wsp:rsid wsp:val=&quot;00BC344E&quot;/&gt;&lt;wsp:rsid wsp:val=&quot;00BC38B8&quot;/&gt;&lt;wsp:rsid wsp:val=&quot;00BC3B16&quot;/&gt;&lt;wsp:rsid wsp:val=&quot;00BC3CF8&quot;/&gt;&lt;wsp:rsid wsp:val=&quot;00BC3FE8&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F10&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6A38&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EA0&quot;/&gt;&lt;wsp:rsid wsp:val=&quot;00BE403F&quot;/&gt;&lt;wsp:rsid wsp:val=&quot;00BE44A3&quot;/&gt;&lt;wsp:rsid wsp:val=&quot;00BE475F&quot;/&gt;&lt;wsp:rsid wsp:val=&quot;00BE5171&quot;/&gt;&lt;wsp:rsid wsp:val=&quot;00BE5519&quot;/&gt;&lt;wsp:rsid wsp:val=&quot;00BE57B1&quot;/&gt;&lt;wsp:rsid wsp:val=&quot;00BE5813&quot;/&gt;&lt;wsp:rsid wsp:val=&quot;00BE63D5&quot;/&gt;&lt;wsp:rsid wsp:val=&quot;00BE65B3&quot;/&gt;&lt;wsp:rsid wsp:val=&quot;00BE7501&quot;/&gt;&lt;wsp:rsid wsp:val=&quot;00BE7B27&quot;/&gt;&lt;wsp:rsid wsp:val=&quot;00BE7BF8&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72&quot;/&gt;&lt;wsp:rsid wsp:val=&quot;00BF2817&quot;/&gt;&lt;wsp:rsid wsp:val=&quot;00BF28A5&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879&quot;/&gt;&lt;wsp:rsid wsp:val=&quot;00BF6C19&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84F&quot;/&gt;&lt;wsp:rsid wsp:val=&quot;00C039B6&quot;/&gt;&lt;wsp:rsid wsp:val=&quot;00C03B7B&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6E05&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114F&quot;/&gt;&lt;wsp:rsid wsp:val=&quot;00C11183&quot;/&gt;&lt;wsp:rsid wsp:val=&quot;00C11197&quot;/&gt;&lt;wsp:rsid wsp:val=&quot;00C1120D&quot;/&gt;&lt;wsp:rsid wsp:val=&quot;00C11C33&quot;/&gt;&lt;wsp:rsid wsp:val=&quot;00C11C73&quot;/&gt;&lt;wsp:rsid wsp:val=&quot;00C11FE5&quot;/&gt;&lt;wsp:rsid wsp:val=&quot;00C11FF6&quot;/&gt;&lt;wsp:rsid wsp:val=&quot;00C1286D&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BE8&quot;/&gt;&lt;wsp:rsid wsp:val=&quot;00C15135&quot;/&gt;&lt;wsp:rsid wsp:val=&quot;00C15595&quot;/&gt;&lt;wsp:rsid wsp:val=&quot;00C1595F&quot;/&gt;&lt;wsp:rsid wsp:val=&quot;00C159ED&quot;/&gt;&lt;wsp:rsid wsp:val=&quot;00C1662C&quot;/&gt;&lt;wsp:rsid wsp:val=&quot;00C16B93&quot;/&gt;&lt;wsp:rsid wsp:val=&quot;00C16FCA&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B1D&quot;/&gt;&lt;wsp:rsid wsp:val=&quot;00C21C53&quot;/&gt;&lt;wsp:rsid wsp:val=&quot;00C222CF&quot;/&gt;&lt;wsp:rsid wsp:val=&quot;00C232DD&quot;/&gt;&lt;wsp:rsid wsp:val=&quot;00C23989&quot;/&gt;&lt;wsp:rsid wsp:val=&quot;00C23E92&quot;/&gt;&lt;wsp:rsid wsp:val=&quot;00C2423A&quot;/&gt;&lt;wsp:rsid wsp:val=&quot;00C24781&quot;/&gt;&lt;wsp:rsid wsp:val=&quot;00C24CA2&quot;/&gt;&lt;wsp:rsid wsp:val=&quot;00C24EE5&quot;/&gt;&lt;wsp:rsid wsp:val=&quot;00C24F74&quot;/&gt;&lt;wsp:rsid wsp:val=&quot;00C250CF&quot;/&gt;&lt;wsp:rsid wsp:val=&quot;00C2544D&quot;/&gt;&lt;wsp:rsid wsp:val=&quot;00C25B9D&quot;/&gt;&lt;wsp:rsid wsp:val=&quot;00C25D3A&quot;/&gt;&lt;wsp:rsid wsp:val=&quot;00C26181&quot;/&gt;&lt;wsp:rsid wsp:val=&quot;00C263AE&quot;/&gt;&lt;wsp:rsid wsp:val=&quot;00C26871&quot;/&gt;&lt;wsp:rsid wsp:val=&quot;00C2695A&quot;/&gt;&lt;wsp:rsid wsp:val=&quot;00C2716B&quot;/&gt;&lt;wsp:rsid wsp:val=&quot;00C274BE&quot;/&gt;&lt;wsp:rsid wsp:val=&quot;00C307FA&quot;/&gt;&lt;wsp:rsid wsp:val=&quot;00C30D3F&quot;/&gt;&lt;wsp:rsid wsp:val=&quot;00C30DAA&quot;/&gt;&lt;wsp:rsid wsp:val=&quot;00C30F1F&quot;/&gt;&lt;wsp:rsid wsp:val=&quot;00C30F8E&quot;/&gt;&lt;wsp:rsid wsp:val=&quot;00C30FB5&quot;/&gt;&lt;wsp:rsid wsp:val=&quot;00C30FB7&quot;/&gt;&lt;wsp:rsid wsp:val=&quot;00C31089&quot;/&gt;&lt;wsp:rsid wsp:val=&quot;00C311C9&quot;/&gt;&lt;wsp:rsid wsp:val=&quot;00C31206&quot;/&gt;&lt;wsp:rsid wsp:val=&quot;00C31237&quot;/&gt;&lt;wsp:rsid wsp:val=&quot;00C314DF&quot;/&gt;&lt;wsp:rsid wsp:val=&quot;00C3175A&quot;/&gt;&lt;wsp:rsid wsp:val=&quot;00C31895&quot;/&gt;&lt;wsp:rsid wsp:val=&quot;00C319A2&quot;/&gt;&lt;wsp:rsid wsp:val=&quot;00C31DDA&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B77&quot;/&gt;&lt;wsp:rsid wsp:val=&quot;00C35D4F&quot;/&gt;&lt;wsp:rsid wsp:val=&quot;00C36DAD&quot;/&gt;&lt;wsp:rsid wsp:val=&quot;00C37050&quot;/&gt;&lt;wsp:rsid wsp:val=&quot;00C37493&quot;/&gt;&lt;wsp:rsid wsp:val=&quot;00C37984&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5AC&quot;/&gt;&lt;wsp:rsid wsp:val=&quot;00C42784&quot;/&gt;&lt;wsp:rsid wsp:val=&quot;00C429E1&quot;/&gt;&lt;wsp:rsid wsp:val=&quot;00C42BA4&quot;/&gt;&lt;wsp:rsid wsp:val=&quot;00C43421&quot;/&gt;&lt;wsp:rsid wsp:val=&quot;00C439F0&quot;/&gt;&lt;wsp:rsid wsp:val=&quot;00C43CE7&quot;/&gt;&lt;wsp:rsid wsp:val=&quot;00C44189&quot;/&gt;&lt;wsp:rsid wsp:val=&quot;00C4464F&quot;/&gt;&lt;wsp:rsid wsp:val=&quot;00C447FB&quot;/&gt;&lt;wsp:rsid wsp:val=&quot;00C44962&quot;/&gt;&lt;wsp:rsid wsp:val=&quot;00C44ADA&quot;/&gt;&lt;wsp:rsid wsp:val=&quot;00C4522A&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C62&quot;/&gt;&lt;wsp:rsid wsp:val=&quot;00C55ADC&quot;/&gt;&lt;wsp:rsid wsp:val=&quot;00C55B02&quot;/&gt;&lt;wsp:rsid wsp:val=&quot;00C56282&quot;/&gt;&lt;wsp:rsid wsp:val=&quot;00C5638E&quot;/&gt;&lt;wsp:rsid wsp:val=&quot;00C56918&quot;/&gt;&lt;wsp:rsid wsp:val=&quot;00C569CA&quot;/&gt;&lt;wsp:rsid wsp:val=&quot;00C56A29&quot;/&gt;&lt;wsp:rsid wsp:val=&quot;00C5707E&quot;/&gt;&lt;wsp:rsid wsp:val=&quot;00C5718B&quot;/&gt;&lt;wsp:rsid wsp:val=&quot;00C57C29&quot;/&gt;&lt;wsp:rsid wsp:val=&quot;00C57CC6&quot;/&gt;&lt;wsp:rsid wsp:val=&quot;00C601EB&quot;/&gt;&lt;wsp:rsid wsp:val=&quot;00C60EC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68E&quot;/&gt;&lt;wsp:rsid wsp:val=&quot;00C64376&quot;/&gt;&lt;wsp:rsid wsp:val=&quot;00C64626&quot;/&gt;&lt;wsp:rsid wsp:val=&quot;00C646FA&quot;/&gt;&lt;wsp:rsid wsp:val=&quot;00C64849&quot;/&gt;&lt;wsp:rsid wsp:val=&quot;00C64EDC&quot;/&gt;&lt;wsp:rsid wsp:val=&quot;00C658B2&quot;/&gt;&lt;wsp:rsid wsp:val=&quot;00C659D7&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40D&quot;/&gt;&lt;wsp:rsid wsp:val=&quot;00C70B8C&quot;/&gt;&lt;wsp:rsid wsp:val=&quot;00C712FF&quot;/&gt;&lt;wsp:rsid wsp:val=&quot;00C71468&quot;/&gt;&lt;wsp:rsid wsp:val=&quot;00C723AF&quot;/&gt;&lt;wsp:rsid wsp:val=&quot;00C7251B&quot;/&gt;&lt;wsp:rsid wsp:val=&quot;00C72EF5&quot;/&gt;&lt;wsp:rsid wsp:val=&quot;00C73224&quot;/&gt;&lt;wsp:rsid wsp:val=&quot;00C732C5&quot;/&gt;&lt;wsp:rsid wsp:val=&quot;00C7357D&quot;/&gt;&lt;wsp:rsid wsp:val=&quot;00C740FD&quot;/&gt;&lt;wsp:rsid wsp:val=&quot;00C74157&quot;/&gt;&lt;wsp:rsid wsp:val=&quot;00C7448E&quot;/&gt;&lt;wsp:rsid wsp:val=&quot;00C74531&quot;/&gt;&lt;wsp:rsid wsp:val=&quot;00C748E2&quot;/&gt;&lt;wsp:rsid wsp:val=&quot;00C75004&quot;/&gt;&lt;wsp:rsid wsp:val=&quot;00C755BC&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816&quot;/&gt;&lt;wsp:rsid wsp:val=&quot;00C76A56&quot;/&gt;&lt;wsp:rsid wsp:val=&quot;00C76A6B&quot;/&gt;&lt;wsp:rsid wsp:val=&quot;00C7731D&quot;/&gt;&lt;wsp:rsid wsp:val=&quot;00C775EF&quot;/&gt;&lt;wsp:rsid wsp:val=&quot;00C7799E&quot;/&gt;&lt;wsp:rsid wsp:val=&quot;00C77DF7&quot;/&gt;&lt;wsp:rsid wsp:val=&quot;00C80547&quot;/&gt;&lt;wsp:rsid wsp:val=&quot;00C80FD1&quot;/&gt;&lt;wsp:rsid wsp:val=&quot;00C8123B&quot;/&gt;&lt;wsp:rsid wsp:val=&quot;00C8198E&quot;/&gt;&lt;wsp:rsid wsp:val=&quot;00C81B30&quot;/&gt;&lt;wsp:rsid wsp:val=&quot;00C82387&quot;/&gt;&lt;wsp:rsid wsp:val=&quot;00C8312D&quot;/&gt;&lt;wsp:rsid wsp:val=&quot;00C83E22&quot;/&gt;&lt;wsp:rsid wsp:val=&quot;00C842A1&quot;/&gt;&lt;wsp:rsid wsp:val=&quot;00C84C6D&quot;/&gt;&lt;wsp:rsid wsp:val=&quot;00C8511C&quot;/&gt;&lt;wsp:rsid wsp:val=&quot;00C85253&quot;/&gt;&lt;wsp:rsid wsp:val=&quot;00C8534D&quot;/&gt;&lt;wsp:rsid wsp:val=&quot;00C85519&quot;/&gt;&lt;wsp:rsid wsp:val=&quot;00C8624E&quot;/&gt;&lt;wsp:rsid wsp:val=&quot;00C86379&quot;/&gt;&lt;wsp:rsid wsp:val=&quot;00C864DB&quot;/&gt;&lt;wsp:rsid wsp:val=&quot;00C87014&quot;/&gt;&lt;wsp:rsid wsp:val=&quot;00C87183&quot;/&gt;&lt;wsp:rsid wsp:val=&quot;00C87304&quot;/&gt;&lt;wsp:rsid wsp:val=&quot;00C8781D&quot;/&gt;&lt;wsp:rsid wsp:val=&quot;00C901A9&quot;/&gt;&lt;wsp:rsid wsp:val=&quot;00C905AC&quot;/&gt;&lt;wsp:rsid wsp:val=&quot;00C90947&quot;/&gt;&lt;wsp:rsid wsp:val=&quot;00C90B43&quot;/&gt;&lt;wsp:rsid wsp:val=&quot;00C90B74&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10D&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4508&quot;/&gt;&lt;wsp:rsid wsp:val=&quot;00C945A6&quot;/&gt;&lt;wsp:rsid wsp:val=&quot;00C945EC&quot;/&gt;&lt;wsp:rsid wsp:val=&quot;00C94A44&quot;/&gt;&lt;wsp:rsid wsp:val=&quot;00C94C81&quot;/&gt;&lt;wsp:rsid wsp:val=&quot;00C94E45&quot;/&gt;&lt;wsp:rsid wsp:val=&quot;00C95300&quot;/&gt;&lt;wsp:rsid wsp:val=&quot;00C95548&quot;/&gt;&lt;wsp:rsid wsp:val=&quot;00C955AD&quot;/&gt;&lt;wsp:rsid wsp:val=&quot;00C95730&quot;/&gt;&lt;wsp:rsid wsp:val=&quot;00C95962&quot;/&gt;&lt;wsp:rsid wsp:val=&quot;00C95A8A&quot;/&gt;&lt;wsp:rsid wsp:val=&quot;00C95CCD&quot;/&gt;&lt;wsp:rsid wsp:val=&quot;00C95CD4&quot;/&gt;&lt;wsp:rsid wsp:val=&quot;00C96191&quot;/&gt;&lt;wsp:rsid wsp:val=&quot;00C96A19&quot;/&gt;&lt;wsp:rsid wsp:val=&quot;00C96FE0&quot;/&gt;&lt;wsp:rsid wsp:val=&quot;00C973E2&quot;/&gt;&lt;wsp:rsid wsp:val=&quot;00C975B2&quot;/&gt;&lt;wsp:rsid wsp:val=&quot;00C97AF1&quot;/&gt;&lt;wsp:rsid wsp:val=&quot;00C97C0B&quot;/&gt;&lt;wsp:rsid wsp:val=&quot;00C97F72&quot;/&gt;&lt;wsp:rsid wsp:val=&quot;00CA025F&quot;/&gt;&lt;wsp:rsid wsp:val=&quot;00CA03B6&quot;/&gt;&lt;wsp:rsid wsp:val=&quot;00CA09AA&quot;/&gt;&lt;wsp:rsid wsp:val=&quot;00CA0BAF&quot;/&gt;&lt;wsp:rsid wsp:val=&quot;00CA114D&quot;/&gt;&lt;wsp:rsid wsp:val=&quot;00CA1225&quot;/&gt;&lt;wsp:rsid wsp:val=&quot;00CA18D2&quot;/&gt;&lt;wsp:rsid wsp:val=&quot;00CA2919&quot;/&gt;&lt;wsp:rsid wsp:val=&quot;00CA2A7E&quot;/&gt;&lt;wsp:rsid wsp:val=&quot;00CA2B09&quot;/&gt;&lt;wsp:rsid wsp:val=&quot;00CA2C56&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44D&quot;/&gt;&lt;wsp:rsid wsp:val=&quot;00CA657E&quot;/&gt;&lt;wsp:rsid wsp:val=&quot;00CA73B2&quot;/&gt;&lt;wsp:rsid wsp:val=&quot;00CA74E8&quot;/&gt;&lt;wsp:rsid wsp:val=&quot;00CA765C&quot;/&gt;&lt;wsp:rsid wsp:val=&quot;00CA7EE9&quot;/&gt;&lt;wsp:rsid wsp:val=&quot;00CB016A&quot;/&gt;&lt;wsp:rsid wsp:val=&quot;00CB03DE&quot;/&gt;&lt;wsp:rsid wsp:val=&quot;00CB047F&quot;/&gt;&lt;wsp:rsid wsp:val=&quot;00CB0C2A&quot;/&gt;&lt;wsp:rsid wsp:val=&quot;00CB10EC&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108&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AC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AB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79D&quot;/&gt;&lt;wsp:rsid wsp:val=&quot;00CD1E6A&quot;/&gt;&lt;wsp:rsid wsp:val=&quot;00CD1E74&quot;/&gt;&lt;wsp:rsid wsp:val=&quot;00CD1F4A&quot;/&gt;&lt;wsp:rsid wsp:val=&quot;00CD223B&quot;/&gt;&lt;wsp:rsid wsp:val=&quot;00CD2585&quot;/&gt;&lt;wsp:rsid wsp:val=&quot;00CD25A6&quot;/&gt;&lt;wsp:rsid wsp:val=&quot;00CD283A&quot;/&gt;&lt;wsp:rsid wsp:val=&quot;00CD2B04&quot;/&gt;&lt;wsp:rsid wsp:val=&quot;00CD2C72&quot;/&gt;&lt;wsp:rsid wsp:val=&quot;00CD2EFD&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6BD&quot;/&gt;&lt;wsp:rsid wsp:val=&quot;00CE79BC&quot;/&gt;&lt;wsp:rsid wsp:val=&quot;00CE7E65&quot;/&gt;&lt;wsp:rsid wsp:val=&quot;00CF02AC&quot;/&gt;&lt;wsp:rsid wsp:val=&quot;00CF057C&quot;/&gt;&lt;wsp:rsid wsp:val=&quot;00CF06E6&quot;/&gt;&lt;wsp:rsid wsp:val=&quot;00CF0754&quot;/&gt;&lt;wsp:rsid wsp:val=&quot;00CF1328&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BF2&quot;/&gt;&lt;wsp:rsid wsp:val=&quot;00CF2FBF&quot;/&gt;&lt;wsp:rsid wsp:val=&quot;00CF33BA&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5D6&quot;/&gt;&lt;wsp:rsid wsp:val=&quot;00CF66DE&quot;/&gt;&lt;wsp:rsid wsp:val=&quot;00CF6848&quot;/&gt;&lt;wsp:rsid wsp:val=&quot;00CF6AF3&quot;/&gt;&lt;wsp:rsid wsp:val=&quot;00CF6C9A&quot;/&gt;&lt;wsp:rsid wsp:val=&quot;00CF6E82&quot;/&gt;&lt;wsp:rsid wsp:val=&quot;00CF6F64&quot;/&gt;&lt;wsp:rsid wsp:val=&quot;00CF6F70&quot;/&gt;&lt;wsp:rsid wsp:val=&quot;00CF7477&quot;/&gt;&lt;wsp:rsid wsp:val=&quot;00CF7CCF&quot;/&gt;&lt;wsp:rsid wsp:val=&quot;00CF7FC8&quot;/&gt;&lt;wsp:rsid wsp:val=&quot;00D00419&quot;/&gt;&lt;wsp:rsid wsp:val=&quot;00D00522&quot;/&gt;&lt;wsp:rsid wsp:val=&quot;00D00B22&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2C9&quot;/&gt;&lt;wsp:rsid wsp:val=&quot;00D03E71&quot;/&gt;&lt;wsp:rsid wsp:val=&quot;00D0407B&quot;/&gt;&lt;wsp:rsid wsp:val=&quot;00D046D4&quot;/&gt;&lt;wsp:rsid wsp:val=&quot;00D04FC8&quot;/&gt;&lt;wsp:rsid wsp:val=&quot;00D05393&quot;/&gt;&lt;wsp:rsid wsp:val=&quot;00D05962&quot;/&gt;&lt;wsp:rsid wsp:val=&quot;00D05A1A&quot;/&gt;&lt;wsp:rsid wsp:val=&quot;00D05FD4&quot;/&gt;&lt;wsp:rsid wsp:val=&quot;00D06088&quot;/&gt;&lt;wsp:rsid wsp:val=&quot;00D0675C&quot;/&gt;&lt;wsp:rsid wsp:val=&quot;00D06800&quot;/&gt;&lt;wsp:rsid wsp:val=&quot;00D06B22&quot;/&gt;&lt;wsp:rsid wsp:val=&quot;00D06C97&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6D85&quot;/&gt;&lt;wsp:rsid wsp:val=&quot;00D17490&quot;/&gt;&lt;wsp:rsid wsp:val=&quot;00D174E5&quot;/&gt;&lt;wsp:rsid wsp:val=&quot;00D17DBC&quot;/&gt;&lt;wsp:rsid wsp:val=&quot;00D17F37&quot;/&gt;&lt;wsp:rsid wsp:val=&quot;00D20171&quot;/&gt;&lt;wsp:rsid wsp:val=&quot;00D202D3&quot;/&gt;&lt;wsp:rsid wsp:val=&quot;00D20900&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D9C&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7DF2&quot;/&gt;&lt;wsp:rsid wsp:val=&quot;00D27F01&quot;/&gt;&lt;wsp:rsid wsp:val=&quot;00D305AC&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3FF&quot;/&gt;&lt;wsp:rsid wsp:val=&quot;00D35BE8&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1A6&quot;/&gt;&lt;wsp:rsid wsp:val=&quot;00D37C2D&quot;/&gt;&lt;wsp:rsid wsp:val=&quot;00D403D9&quot;/&gt;&lt;wsp:rsid wsp:val=&quot;00D404CE&quot;/&gt;&lt;wsp:rsid wsp:val=&quot;00D40E25&quot;/&gt;&lt;wsp:rsid wsp:val=&quot;00D40E78&quot;/&gt;&lt;wsp:rsid wsp:val=&quot;00D41009&quot;/&gt;&lt;wsp:rsid wsp:val=&quot;00D4155E&quot;/&gt;&lt;wsp:rsid wsp:val=&quot;00D41901&quot;/&gt;&lt;wsp:rsid wsp:val=&quot;00D41BD5&quot;/&gt;&lt;wsp:rsid wsp:val=&quot;00D41C77&quot;/&gt;&lt;wsp:rsid wsp:val=&quot;00D41CD0&quot;/&gt;&lt;wsp:rsid wsp:val=&quot;00D420DA&quot;/&gt;&lt;wsp:rsid wsp:val=&quot;00D421D9&quot;/&gt;&lt;wsp:rsid wsp:val=&quot;00D422E4&quot;/&gt;&lt;wsp:rsid wsp:val=&quot;00D42840&quot;/&gt;&lt;wsp:rsid wsp:val=&quot;00D429DA&quot;/&gt;&lt;wsp:rsid wsp:val=&quot;00D42B71&quot;/&gt;&lt;wsp:rsid wsp:val=&quot;00D42B88&quot;/&gt;&lt;wsp:rsid wsp:val=&quot;00D435FC&quot;/&gt;&lt;wsp:rsid wsp:val=&quot;00D43888&quot;/&gt;&lt;wsp:rsid wsp:val=&quot;00D43E85&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0B&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2F1&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552&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C8E&quot;/&gt;&lt;wsp:rsid wsp:val=&quot;00D56D65&quot;/&gt;&lt;wsp:rsid wsp:val=&quot;00D56E86&quot;/&gt;&lt;wsp:rsid wsp:val=&quot;00D572B2&quot;/&gt;&lt;wsp:rsid wsp:val=&quot;00D578C5&quot;/&gt;&lt;wsp:rsid wsp:val=&quot;00D57A3B&quot;/&gt;&lt;wsp:rsid wsp:val=&quot;00D57C20&quot;/&gt;&lt;wsp:rsid wsp:val=&quot;00D57F0A&quot;/&gt;&lt;wsp:rsid wsp:val=&quot;00D600BE&quot;/&gt;&lt;wsp:rsid wsp:val=&quot;00D60207&quot;/&gt;&lt;wsp:rsid wsp:val=&quot;00D6028B&quot;/&gt;&lt;wsp:rsid wsp:val=&quot;00D60BCB&quot;/&gt;&lt;wsp:rsid wsp:val=&quot;00D60CB2&quot;/&gt;&lt;wsp:rsid wsp:val=&quot;00D60DD4&quot;/&gt;&lt;wsp:rsid wsp:val=&quot;00D610A5&quot;/&gt;&lt;wsp:rsid wsp:val=&quot;00D61834&quot;/&gt;&lt;wsp:rsid wsp:val=&quot;00D61FA8&quot;/&gt;&lt;wsp:rsid wsp:val=&quot;00D620D9&quot;/&gt;&lt;wsp:rsid wsp:val=&quot;00D62243&quot;/&gt;&lt;wsp:rsid wsp:val=&quot;00D62334&quot;/&gt;&lt;wsp:rsid wsp:val=&quot;00D6278F&quot;/&gt;&lt;wsp:rsid wsp:val=&quot;00D62949&quot;/&gt;&lt;wsp:rsid wsp:val=&quot;00D62C7C&quot;/&gt;&lt;wsp:rsid wsp:val=&quot;00D62DEC&quot;/&gt;&lt;wsp:rsid wsp:val=&quot;00D63BAD&quot;/&gt;&lt;wsp:rsid wsp:val=&quot;00D63C5F&quot;/&gt;&lt;wsp:rsid wsp:val=&quot;00D63D8C&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8FD&quot;/&gt;&lt;wsp:rsid wsp:val=&quot;00D66DAA&quot;/&gt;&lt;wsp:rsid wsp:val=&quot;00D7010A&quot;/&gt;&lt;wsp:rsid wsp:val=&quot;00D7040B&quot;/&gt;&lt;wsp:rsid wsp:val=&quot;00D70F5E&quot;/&gt;&lt;wsp:rsid wsp:val=&quot;00D70F87&quot;/&gt;&lt;wsp:rsid wsp:val=&quot;00D7123A&quot;/&gt;&lt;wsp:rsid wsp:val=&quot;00D71259&quot;/&gt;&lt;wsp:rsid wsp:val=&quot;00D71D45&quot;/&gt;&lt;wsp:rsid wsp:val=&quot;00D72400&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3FFE&quot;/&gt;&lt;wsp:rsid wsp:val=&quot;00D740A5&quot;/&gt;&lt;wsp:rsid wsp:val=&quot;00D7416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7FD&quot;/&gt;&lt;wsp:rsid wsp:val=&quot;00D86B37&quot;/&gt;&lt;wsp:rsid wsp:val=&quot;00D86ED1&quot;/&gt;&lt;wsp:rsid wsp:val=&quot;00D87154&quot;/&gt;&lt;wsp:rsid wsp:val=&quot;00D8757E&quot;/&gt;&lt;wsp:rsid wsp:val=&quot;00D8778A&quot;/&gt;&lt;wsp:rsid wsp:val=&quot;00D87BCC&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17&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6E8&quot;/&gt;&lt;wsp:rsid wsp:val=&quot;00D938A9&quot;/&gt;&lt;wsp:rsid wsp:val=&quot;00D93D5E&quot;/&gt;&lt;wsp:rsid wsp:val=&quot;00D948A0&quot;/&gt;&lt;wsp:rsid wsp:val=&quot;00D94BA1&quot;/&gt;&lt;wsp:rsid wsp:val=&quot;00D94BB0&quot;/&gt;&lt;wsp:rsid wsp:val=&quot;00D94FF3&quot;/&gt;&lt;wsp:rsid wsp:val=&quot;00D957C0&quot;/&gt;&lt;wsp:rsid wsp:val=&quot;00D95BF0&quot;/&gt;&lt;wsp:rsid wsp:val=&quot;00D95BFF&quot;/&gt;&lt;wsp:rsid wsp:val=&quot;00D95F44&quot;/&gt;&lt;wsp:rsid wsp:val=&quot;00D96193&quot;/&gt;&lt;wsp:rsid wsp:val=&quot;00D96780&quot;/&gt;&lt;wsp:rsid wsp:val=&quot;00D96824&quot;/&gt;&lt;wsp:rsid wsp:val=&quot;00D96DD2&quot;/&gt;&lt;wsp:rsid wsp:val=&quot;00D97DCE&quot;/&gt;&lt;wsp:rsid wsp:val=&quot;00D97E86&quot;/&gt;&lt;wsp:rsid wsp:val=&quot;00DA0FC0&quot;/&gt;&lt;wsp:rsid wsp:val=&quot;00DA1D80&quot;/&gt;&lt;wsp:rsid wsp:val=&quot;00DA1FF1&quot;/&gt;&lt;wsp:rsid wsp:val=&quot;00DA2046&quot;/&gt;&lt;wsp:rsid wsp:val=&quot;00DA23D2&quot;/&gt;&lt;wsp:rsid wsp:val=&quot;00DA25F8&quot;/&gt;&lt;wsp:rsid wsp:val=&quot;00DA29C4&quot;/&gt;&lt;wsp:rsid wsp:val=&quot;00DA2B47&quot;/&gt;&lt;wsp:rsid wsp:val=&quot;00DA2CD7&quot;/&gt;&lt;wsp:rsid wsp:val=&quot;00DA2D90&quot;/&gt;&lt;wsp:rsid wsp:val=&quot;00DA30A8&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9A6&quot;/&gt;&lt;wsp:rsid wsp:val=&quot;00DA5A53&quot;/&gt;&lt;wsp:rsid wsp:val=&quot;00DA5CA9&quot;/&gt;&lt;wsp:rsid wsp:val=&quot;00DA5E7E&quot;/&gt;&lt;wsp:rsid wsp:val=&quot;00DA5EB0&quot;/&gt;&lt;wsp:rsid wsp:val=&quot;00DA64EB&quot;/&gt;&lt;wsp:rsid wsp:val=&quot;00DA6794&quot;/&gt;&lt;wsp:rsid wsp:val=&quot;00DA6C50&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0D27&quot;/&gt;&lt;wsp:rsid wsp:val=&quot;00DB1239&quot;/&gt;&lt;wsp:rsid wsp:val=&quot;00DB1539&quot;/&gt;&lt;wsp:rsid wsp:val=&quot;00DB1F98&quot;/&gt;&lt;wsp:rsid wsp:val=&quot;00DB2037&quot;/&gt;&lt;wsp:rsid wsp:val=&quot;00DB2551&quot;/&gt;&lt;wsp:rsid wsp:val=&quot;00DB2706&quot;/&gt;&lt;wsp:rsid wsp:val=&quot;00DB286C&quot;/&gt;&lt;wsp:rsid wsp:val=&quot;00DB2DC2&quot;/&gt;&lt;wsp:rsid wsp:val=&quot;00DB34AC&quot;/&gt;&lt;wsp:rsid wsp:val=&quot;00DB35C7&quot;/&gt;&lt;wsp:rsid wsp:val=&quot;00DB369E&quot;/&gt;&lt;wsp:rsid wsp:val=&quot;00DB39DE&quot;/&gt;&lt;wsp:rsid wsp:val=&quot;00DB3D52&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15C&quot;/&gt;&lt;wsp:rsid wsp:val=&quot;00DC65D8&quot;/&gt;&lt;wsp:rsid wsp:val=&quot;00DC6A94&quot;/&gt;&lt;wsp:rsid wsp:val=&quot;00DC6B82&quot;/&gt;&lt;wsp:rsid wsp:val=&quot;00DC7073&quot;/&gt;&lt;wsp:rsid wsp:val=&quot;00DC765F&quot;/&gt;&lt;wsp:rsid wsp:val=&quot;00DC7722&quot;/&gt;&lt;wsp:rsid wsp:val=&quot;00DC7890&quot;/&gt;&lt;wsp:rsid wsp:val=&quot;00DC7E92&quot;/&gt;&lt;wsp:rsid wsp:val=&quot;00DD02C4&quot;/&gt;&lt;wsp:rsid wsp:val=&quot;00DD0877&quot;/&gt;&lt;wsp:rsid wsp:val=&quot;00DD0C93&quot;/&gt;&lt;wsp:rsid wsp:val=&quot;00DD0D46&quot;/&gt;&lt;wsp:rsid wsp:val=&quot;00DD1271&quot;/&gt;&lt;wsp:rsid wsp:val=&quot;00DD128A&quot;/&gt;&lt;wsp:rsid wsp:val=&quot;00DD12B1&quot;/&gt;&lt;wsp:rsid wsp:val=&quot;00DD12B5&quot;/&gt;&lt;wsp:rsid wsp:val=&quot;00DD1422&quot;/&gt;&lt;wsp:rsid wsp:val=&quot;00DD1947&quot;/&gt;&lt;wsp:rsid wsp:val=&quot;00DD1992&quot;/&gt;&lt;wsp:rsid wsp:val=&quot;00DD1A59&quot;/&gt;&lt;wsp:rsid wsp:val=&quot;00DD1B7F&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01E&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D33&quot;/&gt;&lt;wsp:rsid wsp:val=&quot;00DF0E63&quot;/&gt;&lt;wsp:rsid wsp:val=&quot;00DF1280&quot;/&gt;&lt;wsp:rsid wsp:val=&quot;00DF1300&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E97&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6014&quot;/&gt;&lt;wsp:rsid wsp:val=&quot;00DF6154&quot;/&gt;&lt;wsp:rsid wsp:val=&quot;00DF6824&quot;/&gt;&lt;wsp:rsid wsp:val=&quot;00DF6F81&quot;/&gt;&lt;wsp:rsid wsp:val=&quot;00DF7226&quot;/&gt;&lt;wsp:rsid wsp:val=&quot;00DF7644&quot;/&gt;&lt;wsp:rsid wsp:val=&quot;00DF7C0A&quot;/&gt;&lt;wsp:rsid wsp:val=&quot;00E00018&quot;/&gt;&lt;wsp:rsid wsp:val=&quot;00E004D1&quot;/&gt;&lt;wsp:rsid wsp:val=&quot;00E00A07&quot;/&gt;&lt;wsp:rsid wsp:val=&quot;00E00EFF&quot;/&gt;&lt;wsp:rsid wsp:val=&quot;00E0158D&quot;/&gt;&lt;wsp:rsid wsp:val=&quot;00E019EA&quot;/&gt;&lt;wsp:rsid wsp:val=&quot;00E01BD9&quot;/&gt;&lt;wsp:rsid wsp:val=&quot;00E01CAC&quot;/&gt;&lt;wsp:rsid wsp:val=&quot;00E0243C&quot;/&gt;&lt;wsp:rsid wsp:val=&quot;00E028E6&quot;/&gt;&lt;wsp:rsid wsp:val=&quot;00E02C20&quot;/&gt;&lt;wsp:rsid wsp:val=&quot;00E03016&quot;/&gt;&lt;wsp:rsid wsp:val=&quot;00E031D7&quot;/&gt;&lt;wsp:rsid wsp:val=&quot;00E032C1&quot;/&gt;&lt;wsp:rsid wsp:val=&quot;00E03926&quot;/&gt;&lt;wsp:rsid wsp:val=&quot;00E039C0&quot;/&gt;&lt;wsp:rsid wsp:val=&quot;00E046C1&quot;/&gt;&lt;wsp:rsid wsp:val=&quot;00E047AB&quot;/&gt;&lt;wsp:rsid wsp:val=&quot;00E049EC&quot;/&gt;&lt;wsp:rsid wsp:val=&quot;00E04BBA&quot;/&gt;&lt;wsp:rsid wsp:val=&quot;00E04EE6&quot;/&gt;&lt;wsp:rsid wsp:val=&quot;00E04FFA&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45&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43&quot;/&gt;&lt;wsp:rsid wsp:val=&quot;00E150B1&quot;/&gt;&lt;wsp:rsid wsp:val=&quot;00E15352&quot;/&gt;&lt;wsp:rsid wsp:val=&quot;00E154A1&quot;/&gt;&lt;wsp:rsid wsp:val=&quot;00E15B4D&quot;/&gt;&lt;wsp:rsid wsp:val=&quot;00E1626E&quot;/&gt;&lt;wsp:rsid wsp:val=&quot;00E164E8&quot;/&gt;&lt;wsp:rsid wsp:val=&quot;00E1654E&quot;/&gt;&lt;wsp:rsid wsp:val=&quot;00E16706&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1B9&quot;/&gt;&lt;wsp:rsid wsp:val=&quot;00E2446F&quot;/&gt;&lt;wsp:rsid wsp:val=&quot;00E250DB&quot;/&gt;&lt;wsp:rsid wsp:val=&quot;00E259BD&quot;/&gt;&lt;wsp:rsid wsp:val=&quot;00E25C00&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A89&quot;/&gt;&lt;wsp:rsid wsp:val=&quot;00E33B1B&quot;/&gt;&lt;wsp:rsid wsp:val=&quot;00E33BB9&quot;/&gt;&lt;wsp:rsid wsp:val=&quot;00E33E4D&quot;/&gt;&lt;wsp:rsid wsp:val=&quot;00E3457A&quot;/&gt;&lt;wsp:rsid wsp:val=&quot;00E34F08&quot;/&gt;&lt;wsp:rsid wsp:val=&quot;00E35F47&quot;/&gt;&lt;wsp:rsid wsp:val=&quot;00E360A5&quot;/&gt;&lt;wsp:rsid wsp:val=&quot;00E362BC&quot;/&gt;&lt;wsp:rsid wsp:val=&quot;00E36D92&quot;/&gt;&lt;wsp:rsid wsp:val=&quot;00E377BF&quot;/&gt;&lt;wsp:rsid wsp:val=&quot;00E37C25&quot;/&gt;&lt;wsp:rsid wsp:val=&quot;00E40362&quot;/&gt;&lt;wsp:rsid wsp:val=&quot;00E40DAE&quot;/&gt;&lt;wsp:rsid wsp:val=&quot;00E41479&quot;/&gt;&lt;wsp:rsid wsp:val=&quot;00E416D6&quot;/&gt;&lt;wsp:rsid wsp:val=&quot;00E41A3E&quot;/&gt;&lt;wsp:rsid wsp:val=&quot;00E41D2F&quot;/&gt;&lt;wsp:rsid wsp:val=&quot;00E41DB4&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3E8&quot;/&gt;&lt;wsp:rsid wsp:val=&quot;00E45A9D&quot;/&gt;&lt;wsp:rsid wsp:val=&quot;00E460A1&quot;/&gt;&lt;wsp:rsid wsp:val=&quot;00E46398&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548&quot;/&gt;&lt;wsp:rsid wsp:val=&quot;00E515A3&quot;/&gt;&lt;wsp:rsid wsp:val=&quot;00E516B4&quot;/&gt;&lt;wsp:rsid wsp:val=&quot;00E51735&quot;/&gt;&lt;wsp:rsid wsp:val=&quot;00E51817&quot;/&gt;&lt;wsp:rsid wsp:val=&quot;00E51ABD&quot;/&gt;&lt;wsp:rsid wsp:val=&quot;00E51E23&quot;/&gt;&lt;wsp:rsid wsp:val=&quot;00E52CCE&quot;/&gt;&lt;wsp:rsid wsp:val=&quot;00E52F76&quot;/&gt;&lt;wsp:rsid wsp:val=&quot;00E53069&quot;/&gt;&lt;wsp:rsid wsp:val=&quot;00E5315C&quot;/&gt;&lt;wsp:rsid wsp:val=&quot;00E53370&quot;/&gt;&lt;wsp:rsid wsp:val=&quot;00E538E0&quot;/&gt;&lt;wsp:rsid wsp:val=&quot;00E54D33&quot;/&gt;&lt;wsp:rsid wsp:val=&quot;00E55AEB&quot;/&gt;&lt;wsp:rsid wsp:val=&quot;00E56E29&quot;/&gt;&lt;wsp:rsid wsp:val=&quot;00E5711F&quot;/&gt;&lt;wsp:rsid wsp:val=&quot;00E572CE&quot;/&gt;&lt;wsp:rsid wsp:val=&quot;00E5765B&quot;/&gt;&lt;wsp:rsid wsp:val=&quot;00E57A3C&quot;/&gt;&lt;wsp:rsid wsp:val=&quot;00E6000E&quot;/&gt;&lt;wsp:rsid wsp:val=&quot;00E602C9&quot;/&gt;&lt;wsp:rsid wsp:val=&quot;00E6043C&quot;/&gt;&lt;wsp:rsid wsp:val=&quot;00E60774&quot;/&gt;&lt;wsp:rsid wsp:val=&quot;00E608B7&quot;/&gt;&lt;wsp:rsid wsp:val=&quot;00E60AB5&quot;/&gt;&lt;wsp:rsid wsp:val=&quot;00E60D6F&quot;/&gt;&lt;wsp:rsid wsp:val=&quot;00E60F80&quot;/&gt;&lt;wsp:rsid wsp:val=&quot;00E61DAC&quot;/&gt;&lt;wsp:rsid wsp:val=&quot;00E624DA&quot;/&gt;&lt;wsp:rsid wsp:val=&quot;00E6275D&quot;/&gt;&lt;wsp:rsid wsp:val=&quot;00E627BC&quot;/&gt;&lt;wsp:rsid wsp:val=&quot;00E629F9&quot;/&gt;&lt;wsp:rsid wsp:val=&quot;00E62AF2&quot;/&gt;&lt;wsp:rsid wsp:val=&quot;00E62B5D&quot;/&gt;&lt;wsp:rsid wsp:val=&quot;00E62D6E&quot;/&gt;&lt;wsp:rsid wsp:val=&quot;00E630F7&quot;/&gt;&lt;wsp:rsid wsp:val=&quot;00E632B7&quot;/&gt;&lt;wsp:rsid wsp:val=&quot;00E63983&quot;/&gt;&lt;wsp:rsid wsp:val=&quot;00E63AF2&quot;/&gt;&lt;wsp:rsid wsp:val=&quot;00E63C65&quot;/&gt;&lt;wsp:rsid wsp:val=&quot;00E6412A&quot;/&gt;&lt;wsp:rsid wsp:val=&quot;00E64286&quot;/&gt;&lt;wsp:rsid wsp:val=&quot;00E64763&quot;/&gt;&lt;wsp:rsid wsp:val=&quot;00E64C11&quot;/&gt;&lt;wsp:rsid wsp:val=&quot;00E64CDD&quot;/&gt;&lt;wsp:rsid wsp:val=&quot;00E64E79&quot;/&gt;&lt;wsp:rsid wsp:val=&quot;00E65013&quot;/&gt;&lt;wsp:rsid wsp:val=&quot;00E65E6B&quot;/&gt;&lt;wsp:rsid wsp:val=&quot;00E6640D&quot;/&gt;&lt;wsp:rsid wsp:val=&quot;00E6682F&quot;/&gt;&lt;wsp:rsid wsp:val=&quot;00E701D0&quot;/&gt;&lt;wsp:rsid wsp:val=&quot;00E705E5&quot;/&gt;&lt;wsp:rsid wsp:val=&quot;00E70B0C&quot;/&gt;&lt;wsp:rsid wsp:val=&quot;00E70F61&quot;/&gt;&lt;wsp:rsid wsp:val=&quot;00E71542&quot;/&gt;&lt;wsp:rsid wsp:val=&quot;00E71DF1&quot;/&gt;&lt;wsp:rsid wsp:val=&quot;00E722EF&quot;/&gt;&lt;wsp:rsid wsp:val=&quot;00E723D3&quot;/&gt;&lt;wsp:rsid wsp:val=&quot;00E7242A&quot;/&gt;&lt;wsp:rsid wsp:val=&quot;00E7245A&quot;/&gt;&lt;wsp:rsid wsp:val=&quot;00E7251D&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99A&quot;/&gt;&lt;wsp:rsid wsp:val=&quot;00E81F9F&quot;/&gt;&lt;wsp:rsid wsp:val=&quot;00E81FFC&quot;/&gt;&lt;wsp:rsid wsp:val=&quot;00E8213F&quot;/&gt;&lt;wsp:rsid wsp:val=&quot;00E826C8&quot;/&gt;&lt;wsp:rsid wsp:val=&quot;00E828DA&quot;/&gt;&lt;wsp:rsid wsp:val=&quot;00E82B9F&quot;/&gt;&lt;wsp:rsid wsp:val=&quot;00E83280&quot;/&gt;&lt;wsp:rsid wsp:val=&quot;00E832C9&quot;/&gt;&lt;wsp:rsid wsp:val=&quot;00E83469&quot;/&gt;&lt;wsp:rsid wsp:val=&quot;00E83E6E&quot;/&gt;&lt;wsp:rsid wsp:val=&quot;00E83EE9&quot;/&gt;&lt;wsp:rsid wsp:val=&quot;00E843C5&quot;/&gt;&lt;wsp:rsid wsp:val=&quot;00E84A59&quot;/&gt;&lt;wsp:rsid wsp:val=&quot;00E84E78&quot;/&gt;&lt;wsp:rsid wsp:val=&quot;00E850F7&quot;/&gt;&lt;wsp:rsid wsp:val=&quot;00E85483&quot;/&gt;&lt;wsp:rsid wsp:val=&quot;00E8563C&quot;/&gt;&lt;wsp:rsid wsp:val=&quot;00E859CA&quot;/&gt;&lt;wsp:rsid wsp:val=&quot;00E85BAE&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E&quot;/&gt;&lt;wsp:rsid wsp:val=&quot;00E87F95&quot;/&gt;&lt;wsp:rsid wsp:val=&quot;00E90199&quot;/&gt;&lt;wsp:rsid wsp:val=&quot;00E90367&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A9&quot;/&gt;&lt;wsp:rsid wsp:val=&quot;00E91EFC&quot;/&gt;&lt;wsp:rsid wsp:val=&quot;00E92054&quot;/&gt;&lt;wsp:rsid wsp:val=&quot;00E920B8&quot;/&gt;&lt;wsp:rsid wsp:val=&quot;00E9232D&quot;/&gt;&lt;wsp:rsid wsp:val=&quot;00E924C7&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72A&quot;/&gt;&lt;wsp:rsid wsp:val=&quot;00E9694A&quot;/&gt;&lt;wsp:rsid wsp:val=&quot;00E96B89&quot;/&gt;&lt;wsp:rsid wsp:val=&quot;00E96C84&quot;/&gt;&lt;wsp:rsid wsp:val=&quot;00E96EB3&quot;/&gt;&lt;wsp:rsid wsp:val=&quot;00E96FBC&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300C&quot;/&gt;&lt;wsp:rsid wsp:val=&quot;00EA32DE&quot;/&gt;&lt;wsp:rsid wsp:val=&quot;00EA3601&quot;/&gt;&lt;wsp:rsid wsp:val=&quot;00EA3D67&quot;/&gt;&lt;wsp:rsid wsp:val=&quot;00EA3DB9&quot;/&gt;&lt;wsp:rsid wsp:val=&quot;00EA4022&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77E&quot;/&gt;&lt;wsp:rsid wsp:val=&quot;00EB0FD8&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042&quot;/&gt;&lt;wsp:rsid wsp:val=&quot;00EB410B&quot;/&gt;&lt;wsp:rsid wsp:val=&quot;00EB4155&quot;/&gt;&lt;wsp:rsid wsp:val=&quot;00EB42C8&quot;/&gt;&lt;wsp:rsid wsp:val=&quot;00EB4A13&quot;/&gt;&lt;wsp:rsid wsp:val=&quot;00EB52C5&quot;/&gt;&lt;wsp:rsid wsp:val=&quot;00EB534C&quot;/&gt;&lt;wsp:rsid wsp:val=&quot;00EB542F&quot;/&gt;&lt;wsp:rsid wsp:val=&quot;00EB55D2&quot;/&gt;&lt;wsp:rsid wsp:val=&quot;00EB57E7&quot;/&gt;&lt;wsp:rsid wsp:val=&quot;00EB5ADE&quot;/&gt;&lt;wsp:rsid wsp:val=&quot;00EB5CC3&quot;/&gt;&lt;wsp:rsid wsp:val=&quot;00EB6440&quot;/&gt;&lt;wsp:rsid wsp:val=&quot;00EB6698&quot;/&gt;&lt;wsp:rsid wsp:val=&quot;00EB6C27&quot;/&gt;&lt;wsp:rsid wsp:val=&quot;00EB6C53&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3EF&quot;/&gt;&lt;wsp:rsid wsp:val=&quot;00EC0A9B&quot;/&gt;&lt;wsp:rsid wsp:val=&quot;00EC0BF0&quot;/&gt;&lt;wsp:rsid wsp:val=&quot;00EC117E&quot;/&gt;&lt;wsp:rsid wsp:val=&quot;00EC183D&quot;/&gt;&lt;wsp:rsid wsp:val=&quot;00EC1B6D&quot;/&gt;&lt;wsp:rsid wsp:val=&quot;00EC1D83&quot;/&gt;&lt;wsp:rsid wsp:val=&quot;00EC1E45&quot;/&gt;&lt;wsp:rsid wsp:val=&quot;00EC246B&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20F7&quot;/&gt;&lt;wsp:rsid wsp:val=&quot;00ED24AE&quot;/&gt;&lt;wsp:rsid wsp:val=&quot;00ED2FF1&quot;/&gt;&lt;wsp:rsid wsp:val=&quot;00ED3207&quot;/&gt;&lt;wsp:rsid wsp:val=&quot;00ED32E7&quot;/&gt;&lt;wsp:rsid wsp:val=&quot;00ED3534&quot;/&gt;&lt;wsp:rsid wsp:val=&quot;00ED35B9&quot;/&gt;&lt;wsp:rsid wsp:val=&quot;00ED367B&quot;/&gt;&lt;wsp:rsid wsp:val=&quot;00ED378D&quot;/&gt;&lt;wsp:rsid wsp:val=&quot;00ED38D7&quot;/&gt;&lt;wsp:rsid wsp:val=&quot;00ED3B7D&quot;/&gt;&lt;wsp:rsid wsp:val=&quot;00ED3E6E&quot;/&gt;&lt;wsp:rsid wsp:val=&quot;00ED5122&quot;/&gt;&lt;wsp:rsid wsp:val=&quot;00ED54F7&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DCB&quot;/&gt;&lt;wsp:rsid wsp:val=&quot;00EE4AE8&quot;/&gt;&lt;wsp:rsid wsp:val=&quot;00EE5112&quot;/&gt;&lt;wsp:rsid wsp:val=&quot;00EE5553&quot;/&gt;&lt;wsp:rsid wsp:val=&quot;00EE62B4&quot;/&gt;&lt;wsp:rsid wsp:val=&quot;00EE636D&quot;/&gt;&lt;wsp:rsid wsp:val=&quot;00EE66B1&quot;/&gt;&lt;wsp:rsid wsp:val=&quot;00EE6CC0&quot;/&gt;&lt;wsp:rsid wsp:val=&quot;00EE75D6&quot;/&gt;&lt;wsp:rsid wsp:val=&quot;00EE7C06&quot;/&gt;&lt;wsp:rsid wsp:val=&quot;00EE7D91&quot;/&gt;&lt;wsp:rsid wsp:val=&quot;00EE7ECE&quot;/&gt;&lt;wsp:rsid wsp:val=&quot;00EF0225&quot;/&gt;&lt;wsp:rsid wsp:val=&quot;00EF05A6&quot;/&gt;&lt;wsp:rsid wsp:val=&quot;00EF082A&quot;/&gt;&lt;wsp:rsid wsp:val=&quot;00EF0E50&quot;/&gt;&lt;wsp:rsid wsp:val=&quot;00EF118E&quot;/&gt;&lt;wsp:rsid wsp:val=&quot;00EF118F&quot;/&gt;&lt;wsp:rsid wsp:val=&quot;00EF1287&quot;/&gt;&lt;wsp:rsid wsp:val=&quot;00EF1333&quot;/&gt;&lt;wsp:rsid wsp:val=&quot;00EF1AEC&quot;/&gt;&lt;wsp:rsid wsp:val=&quot;00EF20FD&quot;/&gt;&lt;wsp:rsid wsp:val=&quot;00EF2786&quot;/&gt;&lt;wsp:rsid wsp:val=&quot;00EF2A1F&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6141&quot;/&gt;&lt;wsp:rsid wsp:val=&quot;00EF650F&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D6&quot;/&gt;&lt;wsp:rsid wsp:val=&quot;00EF7CE8&quot;/&gt;&lt;wsp:rsid wsp:val=&quot;00F000F0&quot;/&gt;&lt;wsp:rsid wsp:val=&quot;00F00180&quot;/&gt;&lt;wsp:rsid wsp:val=&quot;00F00497&quot;/&gt;&lt;wsp:rsid wsp:val=&quot;00F005AF&quot;/&gt;&lt;wsp:rsid wsp:val=&quot;00F006E4&quot;/&gt;&lt;wsp:rsid wsp:val=&quot;00F00829&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06&quot;/&gt;&lt;wsp:rsid wsp:val=&quot;00F15860&quot;/&gt;&lt;wsp:rsid wsp:val=&quot;00F15B3A&quot;/&gt;&lt;wsp:rsid wsp:val=&quot;00F1698C&quot;/&gt;&lt;wsp:rsid wsp:val=&quot;00F16BB1&quot;/&gt;&lt;wsp:rsid wsp:val=&quot;00F17A8F&quot;/&gt;&lt;wsp:rsid wsp:val=&quot;00F20046&quot;/&gt;&lt;wsp:rsid wsp:val=&quot;00F205A6&quot;/&gt;&lt;wsp:rsid wsp:val=&quot;00F206FE&quot;/&gt;&lt;wsp:rsid wsp:val=&quot;00F20798&quot;/&gt;&lt;wsp:rsid wsp:val=&quot;00F20F5B&quot;/&gt;&lt;wsp:rsid wsp:val=&quot;00F21048&quot;/&gt;&lt;wsp:rsid wsp:val=&quot;00F210AB&quot;/&gt;&lt;wsp:rsid wsp:val=&quot;00F211CB&quot;/&gt;&lt;wsp:rsid wsp:val=&quot;00F21345&quot;/&gt;&lt;wsp:rsid wsp:val=&quot;00F21484&quot;/&gt;&lt;wsp:rsid wsp:val=&quot;00F215C3&quot;/&gt;&lt;wsp:rsid wsp:val=&quot;00F21857&quot;/&gt;&lt;wsp:rsid wsp:val=&quot;00F218EF&quot;/&gt;&lt;wsp:rsid wsp:val=&quot;00F21A0B&quot;/&gt;&lt;wsp:rsid wsp:val=&quot;00F21B4F&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E0C&quot;/&gt;&lt;wsp:rsid wsp:val=&quot;00F27EF4&quot;/&gt;&lt;wsp:rsid wsp:val=&quot;00F3002F&quot;/&gt;&lt;wsp:rsid wsp:val=&quot;00F30031&quot;/&gt;&lt;wsp:rsid wsp:val=&quot;00F30063&quot;/&gt;&lt;wsp:rsid wsp:val=&quot;00F30353&quot;/&gt;&lt;wsp:rsid wsp:val=&quot;00F308C0&quot;/&gt;&lt;wsp:rsid wsp:val=&quot;00F30BE8&quot;/&gt;&lt;wsp:rsid wsp:val=&quot;00F30FF2&quot;/&gt;&lt;wsp:rsid wsp:val=&quot;00F31375&quot;/&gt;&lt;wsp:rsid wsp:val=&quot;00F316ED&quot;/&gt;&lt;wsp:rsid wsp:val=&quot;00F318E7&quot;/&gt;&lt;wsp:rsid wsp:val=&quot;00F31F17&quot;/&gt;&lt;wsp:rsid wsp:val=&quot;00F3236F&quot;/&gt;&lt;wsp:rsid wsp:val=&quot;00F32374&quot;/&gt;&lt;wsp:rsid wsp:val=&quot;00F32F0E&quot;/&gt;&lt;wsp:rsid wsp:val=&quot;00F32F3E&quot;/&gt;&lt;wsp:rsid wsp:val=&quot;00F3338A&quot;/&gt;&lt;wsp:rsid wsp:val=&quot;00F3372E&quot;/&gt;&lt;wsp:rsid wsp:val=&quot;00F3383E&quot;/&gt;&lt;wsp:rsid wsp:val=&quot;00F34057&quot;/&gt;&lt;wsp:rsid wsp:val=&quot;00F34286&quot;/&gt;&lt;wsp:rsid wsp:val=&quot;00F342E5&quot;/&gt;&lt;wsp:rsid wsp:val=&quot;00F346BC&quot;/&gt;&lt;wsp:rsid wsp:val=&quot;00F347D0&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8D6&quot;/&gt;&lt;wsp:rsid wsp:val=&quot;00F37922&quot;/&gt;&lt;wsp:rsid wsp:val=&quot;00F37A1D&quot;/&gt;&lt;wsp:rsid wsp:val=&quot;00F37AEF&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0F3&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0939&quot;/&gt;&lt;wsp:rsid wsp:val=&quot;00F513BA&quot;/&gt;&lt;wsp:rsid wsp:val=&quot;00F51447&quot;/&gt;&lt;wsp:rsid wsp:val=&quot;00F514EF&quot;/&gt;&lt;wsp:rsid wsp:val=&quot;00F516F4&quot;/&gt;&lt;wsp:rsid wsp:val=&quot;00F52477&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4192&quot;/&gt;&lt;wsp:rsid wsp:val=&quot;00F542D8&quot;/&gt;&lt;wsp:rsid wsp:val=&quot;00F546DB&quot;/&gt;&lt;wsp:rsid wsp:val=&quot;00F548C8&quot;/&gt;&lt;wsp:rsid wsp:val=&quot;00F54E13&quot;/&gt;&lt;wsp:rsid wsp:val=&quot;00F55331&quot;/&gt;&lt;wsp:rsid wsp:val=&quot;00F55AC5&quot;/&gt;&lt;wsp:rsid wsp:val=&quot;00F55C34&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596&quot;/&gt;&lt;wsp:rsid wsp:val=&quot;00F61701&quot;/&gt;&lt;wsp:rsid wsp:val=&quot;00F61902&quot;/&gt;&lt;wsp:rsid wsp:val=&quot;00F61C45&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AF6&quot;/&gt;&lt;wsp:rsid wsp:val=&quot;00F675DD&quot;/&gt;&lt;wsp:rsid wsp:val=&quot;00F67A85&quot;/&gt;&lt;wsp:rsid wsp:val=&quot;00F70559&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D87&quot;/&gt;&lt;wsp:rsid wsp:val=&quot;00F73E55&quot;/&gt;&lt;wsp:rsid wsp:val=&quot;00F73F43&quot;/&gt;&lt;wsp:rsid wsp:val=&quot;00F7409F&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A00&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5AB&quot;/&gt;&lt;wsp:rsid wsp:val=&quot;00F9174D&quot;/&gt;&lt;wsp:rsid wsp:val=&quot;00F91906&quot;/&gt;&lt;wsp:rsid wsp:val=&quot;00F91CA2&quot;/&gt;&lt;wsp:rsid wsp:val=&quot;00F91DAB&quot;/&gt;&lt;wsp:rsid wsp:val=&quot;00F91DAC&quot;/&gt;&lt;wsp:rsid wsp:val=&quot;00F91FBE&quot;/&gt;&lt;wsp:rsid wsp:val=&quot;00F92174&quot;/&gt;&lt;wsp:rsid wsp:val=&quot;00F923DB&quot;/&gt;&lt;wsp:rsid wsp:val=&quot;00F92725&quot;/&gt;&lt;wsp:rsid wsp:val=&quot;00F9344F&quot;/&gt;&lt;wsp:rsid wsp:val=&quot;00F93A3D&quot;/&gt;&lt;wsp:rsid wsp:val=&quot;00F93C3E&quot;/&gt;&lt;wsp:rsid wsp:val=&quot;00F93D13&quot;/&gt;&lt;wsp:rsid wsp:val=&quot;00F93EE6&quot;/&gt;&lt;wsp:rsid wsp:val=&quot;00F94003&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59B&quot;/&gt;&lt;wsp:rsid wsp:val=&quot;00F958CD&quot;/&gt;&lt;wsp:rsid wsp:val=&quot;00F9632D&quot;/&gt;&lt;wsp:rsid wsp:val=&quot;00F9644F&quot;/&gt;&lt;wsp:rsid wsp:val=&quot;00F965D9&quot;/&gt;&lt;wsp:rsid wsp:val=&quot;00F968CC&quot;/&gt;&lt;wsp:rsid wsp:val=&quot;00F96C7A&quot;/&gt;&lt;wsp:rsid wsp:val=&quot;00F96E7C&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24&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1E9&quot;/&gt;&lt;wsp:rsid wsp:val=&quot;00FA7A20&quot;/&gt;&lt;wsp:rsid wsp:val=&quot;00FA7AA6&quot;/&gt;&lt;wsp:rsid wsp:val=&quot;00FA7C04&quot;/&gt;&lt;wsp:rsid wsp:val=&quot;00FB007D&quot;/&gt;&lt;wsp:rsid wsp:val=&quot;00FB0443&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81C&quot;/&gt;&lt;wsp:rsid wsp:val=&quot;00FB3A91&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3CC&quot;/&gt;&lt;wsp:rsid wsp:val=&quot;00FC1485&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60B6&quot;/&gt;&lt;wsp:rsid wsp:val=&quot;00FC65A0&quot;/&gt;&lt;wsp:rsid wsp:val=&quot;00FC6672&quot;/&gt;&lt;wsp:rsid wsp:val=&quot;00FC6B41&quot;/&gt;&lt;wsp:rsid wsp:val=&quot;00FC7308&quot;/&gt;&lt;wsp:rsid wsp:val=&quot;00FC7896&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5502&quot;/&gt;&lt;wsp:rsid wsp:val=&quot;00FD6318&quot;/&gt;&lt;wsp:rsid wsp:val=&quot;00FD6556&quot;/&gt;&lt;wsp:rsid wsp:val=&quot;00FD691F&quot;/&gt;&lt;wsp:rsid wsp:val=&quot;00FD6A3D&quot;/&gt;&lt;wsp:rsid wsp:val=&quot;00FD6BD7&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352&quot;/&gt;&lt;wsp:rsid wsp:val=&quot;00FE1718&quot;/&gt;&lt;wsp:rsid wsp:val=&quot;00FE1B11&quot;/&gt;&lt;wsp:rsid wsp:val=&quot;00FE20AB&quot;/&gt;&lt;wsp:rsid wsp:val=&quot;00FE22FE&quot;/&gt;&lt;wsp:rsid wsp:val=&quot;00FE2955&quot;/&gt;&lt;wsp:rsid wsp:val=&quot;00FE2B7B&quot;/&gt;&lt;wsp:rsid wsp:val=&quot;00FE3100&quot;/&gt;&lt;wsp:rsid wsp:val=&quot;00FE3439&quot;/&gt;&lt;wsp:rsid wsp:val=&quot;00FE3768&quot;/&gt;&lt;wsp:rsid wsp:val=&quot;00FE4705&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FE&quot;/&gt;&lt;wsp:rsid wsp:val=&quot;00FF609A&quot;/&gt;&lt;wsp:rsid wsp:val=&quot;00FF6A39&quot;/&gt;&lt;wsp:rsid wsp:val=&quot;00FF6CF6&quot;/&gt;&lt;wsp:rsid wsp:val=&quot;00FF707C&quot;/&gt;&lt;wsp:rsid wsp:val=&quot;00FF7237&quot;/&gt;&lt;wsp:rsid wsp:val=&quot;00FF78DB&quot;/&gt;&lt;/wsp:rsids&gt;&lt;/w:docPr&gt;&lt;w:body&gt;&lt;wx:sect&gt;&lt;w:p wsp:rsidR=&quot;00000000&quot; wsp:rsidRDefault=&quot;0029208A&quot; wsp:rsidP=&quot;0029208A&quot;&gt;&lt;m:oMathPara&gt;&lt;m:oMath&gt;&lt;m:r&gt;&lt;w:rPr&gt;&lt;w:rFonts w:ascii=&quot;Cambria Math&quot;/&gt;&lt;wx:font wx:val=&quot;Cambria Math&quot;/&gt;&lt;w:i/&gt;&lt;w:highlight w:val=&quot;yellow&quot;/&gt;&lt;w:lang w:fareast=&quot;EN-GB&quot;/&gt;&lt;/w:rPr&gt;&lt;m:t&gt;T&lt;/m:t&gt;&lt;/m:r&gt;&lt;m:r&gt;&lt;w:rPr&gt;&lt;w:rFonts w:ascii=&quot;Cambria Math&quot; w:h-ansi=&quot;Cambria Math&quot; w:cs=&quot;Cambria Math&quot;/&gt;&lt;wx:font wx:val=&quot;Cambria Math&quot;/&gt;&lt;w:i/&gt;&lt;w:highlight w:val=&quot;yellow&quot;/&gt;&lt;w:lang w:fareast=&quot;EN-GB&quot;/&gt;&lt;/w:rPr&gt;&lt;m:t&gt;h&lt;/m:t&gt;&lt;/m:r&gt;&lt;m:r&gt;&lt;w:rPr&gt;&lt;w:rFonts w:ascii=&quot;Cambria Math&quot; w:h-ansi=&quot;Cambria Math&quot;/&gt;&lt;wx:font wx:val=&quot;Cambria Math&quot;/&gt;&lt;w:i/&gt;&lt;w:highlight w:val=&quot;yellow&quot;/&gt;&lt;w:lang w:fareast=&quot;EN-GB&quot;/&gt;&lt;/w:rPr&gt;&lt;m:t&gt;(&lt;/m:t&gt;&lt;/m:r&gt;&lt;m:sSub&gt;&lt;m:sSubPr&gt;&lt;m:ctrlPr&gt;&lt;w:rPr&gt;&lt;w:rFonts w:ascii=&quot;Cambria Math&quot; w:fareast=&quot;Malgun Gothic&quot; w:h-ansi=&quot;Cambria Math&quot;/&gt;&lt;wx:font wx:val=&quot;Cambria Math&quot;/&gt;&lt;w:highlight w:val=&quot;yellow&quot;/&gt;&lt;w:lang w:fareast=&quot;KO&quot;/&gt;&lt;/w:rPr&gt;&lt;/m:ctrlPr&gt;&lt;/m:sSubPr&gt;&lt;m:e&gt;&lt;m:r&gt;&lt;w:rPr&gt;&lt;w:rFonts w:ascii=&quot;Cambria Math&quot; w:fareast=&quot;Malgun Gothic&quot; w:h-ansi=&quot;Cambria Math&quot;/&gt;&lt;wx:font wx:val=&quot;Cambria Math&quot;/&gt;&lt;w:i/&gt;&lt;w:highlight w:val=&quot;yellow&quot;/&gt;&lt;w:lang w:fareast=&quot;KO&quot;/&gt;&lt;/w:rPr&gt;&lt;m:t&gt;p&lt;/m:t&gt;&lt;/m:r&gt;&lt;/m:e&gt;&lt;m:sub&gt;&lt;m:r&gt;&lt;w:rPr&gt;&lt;w:rFonts w:ascii=&quot;Cambria Math&quot; w:fareast=&quot;Malgun Gothic&quot; w:h-ansi=&quot;Cambria Math&quot;/&gt;&lt;wx:font wx:val=&quot;Cambria Math&quot;/&gt;&lt;w:i/&gt;&lt;w:highlight w:val=&quot;yellow&quot;/&gt;&lt;w:lang w:fareast=&quot;KO&quot;/&gt;&lt;/w:rPr&gt;&lt;m:t&gt;i&lt;/m:t&gt;&lt;/m:r&gt;&lt;/m:sub&gt;&lt;/m:sSub&gt;&lt;m:r&gt;&lt;w:rPr&gt;&lt;w:rFonts w:ascii=&quot;Cambria Math&quot; w:fareast=&quot;Malgun Gothic&quot; w:h-ansi=&quot;Cambria Math&quot;/&gt;&lt;wx:font wx:val=&quot;Cambria Math&quot;/&gt;&lt;w:i/&gt;&lt;w:highlight w:val=&quot;yellow&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40C61">
        <w:rPr>
          <w:rFonts w:eastAsia="Malgun Gothic"/>
          <w:i/>
          <w:iCs/>
          <w:lang w:eastAsia="ko-KR"/>
        </w:rPr>
        <w:instrText xml:space="preserve"> </w:instrText>
      </w:r>
      <w:r w:rsidRPr="00740C61">
        <w:rPr>
          <w:rFonts w:eastAsia="Malgun Gothic"/>
          <w:i/>
          <w:iCs/>
          <w:lang w:eastAsia="ko-KR"/>
        </w:rPr>
        <w:fldChar w:fldCharType="separate"/>
      </w:r>
      <w:r w:rsidR="008D5F4A">
        <w:rPr>
          <w:i/>
          <w:iCs/>
          <w:position w:val="-5"/>
        </w:rPr>
        <w:pict w14:anchorId="218C4F37">
          <v:shape id="_x0000_i1030" type="#_x0000_t75" style="width:29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1924&quot;/&gt;&lt;wsp:rsid wsp:val=&quot;000121EC&quot;/&gt;&lt;wsp:rsid wsp:val=&quot;000124D1&quot;/&gt;&lt;wsp:rsid wsp:val=&quot;00012D90&quot;/&gt;&lt;wsp:rsid wsp:val=&quot;00012DCC&quot;/&gt;&lt;wsp:rsid wsp:val=&quot;0001321B&quot;/&gt;&lt;wsp:rsid wsp:val=&quot;00013488&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3DD2&quot;/&gt;&lt;wsp:rsid wsp:val=&quot;0002400D&quot;/&gt;&lt;wsp:rsid wsp:val=&quot;00024A87&quot;/&gt;&lt;wsp:rsid wsp:val=&quot;00024E37&quot;/&gt;&lt;wsp:rsid wsp:val=&quot;00024E57&quot;/&gt;&lt;wsp:rsid wsp:val=&quot;0002506A&quot;/&gt;&lt;wsp:rsid wsp:val=&quot;00025281&quot;/&gt;&lt;wsp:rsid wsp:val=&quot;000254B6&quot;/&gt;&lt;wsp:rsid wsp:val=&quot;000255A1&quot;/&gt;&lt;wsp:rsid wsp:val=&quot;00025825&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E02&quot;/&gt;&lt;wsp:rsid wsp:val=&quot;00031EDD&quot;/&gt;&lt;wsp:rsid wsp:val=&quot;000321DC&quot;/&gt;&lt;wsp:rsid wsp:val=&quot;00032905&quot;/&gt;&lt;wsp:rsid wsp:val=&quot;00032A64&quot;/&gt;&lt;wsp:rsid wsp:val=&quot;000334D2&quot;/&gt;&lt;wsp:rsid wsp:val=&quot;00033834&quot;/&gt;&lt;wsp:rsid wsp:val=&quot;00033A55&quot;/&gt;&lt;wsp:rsid wsp:val=&quot;00033AE8&quot;/&gt;&lt;wsp:rsid wsp:val=&quot;00033E5C&quot;/&gt;&lt;wsp:rsid wsp:val=&quot;00033FE2&quot;/&gt;&lt;wsp:rsid wsp:val=&quot;0003441E&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8D6&quot;/&gt;&lt;wsp:rsid wsp:val=&quot;00036A16&quot;/&gt;&lt;wsp:rsid wsp:val=&quot;00036C45&quot;/&gt;&lt;wsp:rsid wsp:val=&quot;00036FA7&quot;/&gt;&lt;wsp:rsid wsp:val=&quot;000377E3&quot;/&gt;&lt;wsp:rsid wsp:val=&quot;00037910&quot;/&gt;&lt;wsp:rsid wsp:val=&quot;00037A21&quot;/&gt;&lt;wsp:rsid wsp:val=&quot;00037D3E&quot;/&gt;&lt;wsp:rsid wsp:val=&quot;00040279&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527&quot;/&gt;&lt;wsp:rsid wsp:val=&quot;000426B1&quot;/&gt;&lt;wsp:rsid wsp:val=&quot;000429CD&quot;/&gt;&lt;wsp:rsid wsp:val=&quot;00042BFC&quot;/&gt;&lt;wsp:rsid wsp:val=&quot;000430CF&quot;/&gt;&lt;wsp:rsid wsp:val=&quot;000433B7&quot;/&gt;&lt;wsp:rsid wsp:val=&quot;00043607&quot;/&gt;&lt;wsp:rsid wsp:val=&quot;00043703&quot;/&gt;&lt;wsp:rsid wsp:val=&quot;00043CFE&quot;/&gt;&lt;wsp:rsid wsp:val=&quot;0004403C&quot;/&gt;&lt;wsp:rsid wsp:val=&quot;000441EC&quot;/&gt;&lt;wsp:rsid wsp:val=&quot;00044225&quot;/&gt;&lt;wsp:rsid wsp:val=&quot;00044359&quot;/&gt;&lt;wsp:rsid wsp:val=&quot;000444AD&quot;/&gt;&lt;wsp:rsid wsp:val=&quot;0004457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885&quot;/&gt;&lt;wsp:rsid wsp:val=&quot;00047A82&quot;/&gt;&lt;wsp:rsid wsp:val=&quot;00047D3D&quot;/&gt;&lt;wsp:rsid wsp:val=&quot;0005055B&quot;/&gt;&lt;wsp:rsid wsp:val=&quot;000505B9&quot;/&gt;&lt;wsp:rsid wsp:val=&quot;000505E0&quot;/&gt;&lt;wsp:rsid wsp:val=&quot;000508D9&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56B&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9C&quot;/&gt;&lt;wsp:rsid wsp:val=&quot;0005504C&quot;/&gt;&lt;wsp:rsid wsp:val=&quot;00055871&quot;/&gt;&lt;wsp:rsid wsp:val=&quot;00055873&quot;/&gt;&lt;wsp:rsid wsp:val=&quot;00055B8E&quot;/&gt;&lt;wsp:rsid wsp:val=&quot;0005602E&quot;/&gt;&lt;wsp:rsid wsp:val=&quot;00056052&quot;/&gt;&lt;wsp:rsid wsp:val=&quot;00056057&quot;/&gt;&lt;wsp:rsid wsp:val=&quot;00056318&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1E9&quot;/&gt;&lt;wsp:rsid wsp:val=&quot;00060586&quot;/&gt;&lt;wsp:rsid wsp:val=&quot;00060A9B&quot;/&gt;&lt;wsp:rsid wsp:val=&quot;00060FDB&quot;/&gt;&lt;wsp:rsid wsp:val=&quot;000612C5&quot;/&gt;&lt;wsp:rsid wsp:val=&quot;00061C96&quot;/&gt;&lt;wsp:rsid wsp:val=&quot;00061E34&quot;/&gt;&lt;wsp:rsid wsp:val=&quot;000621A9&quot;/&gt;&lt;wsp:rsid wsp:val=&quot;0006263A&quot;/&gt;&lt;wsp:rsid wsp:val=&quot;00062A7F&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5FE&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8E&quot;/&gt;&lt;wsp:rsid wsp:val=&quot;00074BF5&quot;/&gt;&lt;wsp:rsid wsp:val=&quot;00074E65&quot;/&gt;&lt;wsp:rsid wsp:val=&quot;000752CD&quot;/&gt;&lt;wsp:rsid wsp:val=&quot;00075680&quot;/&gt;&lt;wsp:rsid wsp:val=&quot;0007590A&quot;/&gt;&lt;wsp:rsid wsp:val=&quot;00075999&quot;/&gt;&lt;wsp:rsid wsp:val=&quot;00075FE3&quot;/&gt;&lt;wsp:rsid wsp:val=&quot;00076622&quot;/&gt;&lt;wsp:rsid wsp:val=&quot;00076775&quot;/&gt;&lt;wsp:rsid wsp:val=&quot;00076D63&quot;/&gt;&lt;wsp:rsid wsp:val=&quot;00076D95&quot;/&gt;&lt;wsp:rsid wsp:val=&quot;00077579&quot;/&gt;&lt;wsp:rsid wsp:val=&quot;00077A78&quot;/&gt;&lt;wsp:rsid wsp:val=&quot;00080170&quot;/&gt;&lt;wsp:rsid wsp:val=&quot;000805B2&quot;/&gt;&lt;wsp:rsid wsp:val=&quot;00080786&quot;/&gt;&lt;wsp:rsid wsp:val=&quot;00080D74&quot;/&gt;&lt;wsp:rsid wsp:val=&quot;000812DB&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60&quot;/&gt;&lt;wsp:rsid wsp:val=&quot;00087881&quot;/&gt;&lt;wsp:rsid wsp:val=&quot;00087BAB&quot;/&gt;&lt;wsp:rsid wsp:val=&quot;00087E29&quot;/&gt;&lt;wsp:rsid wsp:val=&quot;00087F91&quot;/&gt;&lt;wsp:rsid wsp:val=&quot;00090573&quot;/&gt;&lt;wsp:rsid wsp:val=&quot;00090586&quot;/&gt;&lt;wsp:rsid wsp:val=&quot;00090653&quot;/&gt;&lt;wsp:rsid wsp:val=&quot;00091277&quot;/&gt;&lt;wsp:rsid wsp:val=&quot;00091714&quot;/&gt;&lt;wsp:rsid wsp:val=&quot;000921E3&quot;/&gt;&lt;wsp:rsid wsp:val=&quot;00092334&quot;/&gt;&lt;wsp:rsid wsp:val=&quot;000923BD&quot;/&gt;&lt;wsp:rsid wsp:val=&quot;000924A8&quot;/&gt;&lt;wsp:rsid wsp:val=&quot;000931C3&quot;/&gt;&lt;wsp:rsid wsp:val=&quot;000938A0&quot;/&gt;&lt;wsp:rsid wsp:val=&quot;00093B72&quot;/&gt;&lt;wsp:rsid wsp:val=&quot;0009437A&quot;/&gt;&lt;wsp:rsid wsp:val=&quot;000947B7&quot;/&gt;&lt;wsp:rsid wsp:val=&quot;0009493A&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A0296&quot;/&gt;&lt;wsp:rsid wsp:val=&quot;000A02DC&quot;/&gt;&lt;wsp:rsid wsp:val=&quot;000A06C9&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D49&quot;/&gt;&lt;wsp:rsid wsp:val=&quot;000A1F8D&quot;/&gt;&lt;wsp:rsid wsp:val=&quot;000A23B7&quot;/&gt;&lt;wsp:rsid wsp:val=&quot;000A2D70&quot;/&gt;&lt;wsp:rsid wsp:val=&quot;000A3A3A&quot;/&gt;&lt;wsp:rsid wsp:val=&quot;000A3ACB&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499&quot;/&gt;&lt;wsp:rsid wsp:val=&quot;000B081C&quot;/&gt;&lt;wsp:rsid wsp:val=&quot;000B10AB&quot;/&gt;&lt;wsp:rsid wsp:val=&quot;000B17A1&quot;/&gt;&lt;wsp:rsid wsp:val=&quot;000B1CD3&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33&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05B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2B9&quot;/&gt;&lt;wsp:rsid wsp:val=&quot;000C4C76&quot;/&gt;&lt;wsp:rsid wsp:val=&quot;000C54A6&quot;/&gt;&lt;wsp:rsid wsp:val=&quot;000C550B&quot;/&gt;&lt;wsp:rsid wsp:val=&quot;000C5759&quot;/&gt;&lt;wsp:rsid wsp:val=&quot;000C5B91&quot;/&gt;&lt;wsp:rsid wsp:val=&quot;000C5E7D&quot;/&gt;&lt;wsp:rsid wsp:val=&quot;000C673C&quot;/&gt;&lt;wsp:rsid wsp:val=&quot;000C69F8&quot;/&gt;&lt;wsp:rsid wsp:val=&quot;000C71D9&quot;/&gt;&lt;wsp:rsid wsp:val=&quot;000C7C3E&quot;/&gt;&lt;wsp:rsid wsp:val=&quot;000D037E&quot;/&gt;&lt;wsp:rsid wsp:val=&quot;000D0A0F&quot;/&gt;&lt;wsp:rsid wsp:val=&quot;000D0AB8&quot;/&gt;&lt;wsp:rsid wsp:val=&quot;000D0BCC&quot;/&gt;&lt;wsp:rsid wsp:val=&quot;000D0F9A&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DE6&quot;/&gt;&lt;wsp:rsid wsp:val=&quot;000D4DFF&quot;/&gt;&lt;wsp:rsid wsp:val=&quot;000D4F5A&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1DF&quot;/&gt;&lt;wsp:rsid wsp:val=&quot;000D7268&quot;/&gt;&lt;wsp:rsid wsp:val=&quot;000D7383&quot;/&gt;&lt;wsp:rsid wsp:val=&quot;000D745D&quot;/&gt;&lt;wsp:rsid wsp:val=&quot;000D75CC&quot;/&gt;&lt;wsp:rsid wsp:val=&quot;000D75EE&quot;/&gt;&lt;wsp:rsid wsp:val=&quot;000D7783&quot;/&gt;&lt;wsp:rsid wsp:val=&quot;000D7A10&quot;/&gt;&lt;wsp:rsid wsp:val=&quot;000D7C7C&quot;/&gt;&lt;wsp:rsid wsp:val=&quot;000E011D&quot;/&gt;&lt;wsp:rsid wsp:val=&quot;000E0706&quot;/&gt;&lt;wsp:rsid wsp:val=&quot;000E14B9&quot;/&gt;&lt;wsp:rsid wsp:val=&quot;000E182B&quot;/&gt;&lt;wsp:rsid wsp:val=&quot;000E19C9&quot;/&gt;&lt;wsp:rsid wsp:val=&quot;000E1E8E&quot;/&gt;&lt;wsp:rsid wsp:val=&quot;000E279B&quot;/&gt;&lt;wsp:rsid wsp:val=&quot;000E2D41&quot;/&gt;&lt;wsp:rsid wsp:val=&quot;000E3075&quot;/&gt;&lt;wsp:rsid wsp:val=&quot;000E3358&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8E2&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38E&quot;/&gt;&lt;wsp:rsid wsp:val=&quot;000F251F&quot;/&gt;&lt;wsp:rsid wsp:val=&quot;000F2965&quot;/&gt;&lt;wsp:rsid wsp:val=&quot;000F2A21&quot;/&gt;&lt;wsp:rsid wsp:val=&quot;000F2A71&quot;/&gt;&lt;wsp:rsid wsp:val=&quot;000F2E12&quot;/&gt;&lt;wsp:rsid wsp:val=&quot;000F34C7&quot;/&gt;&lt;wsp:rsid wsp:val=&quot;000F3755&quot;/&gt;&lt;wsp:rsid wsp:val=&quot;000F3B40&quot;/&gt;&lt;wsp:rsid wsp:val=&quot;000F3FFF&quot;/&gt;&lt;wsp:rsid wsp:val=&quot;000F42EA&quot;/&gt;&lt;wsp:rsid wsp:val=&quot;000F4A11&quot;/&gt;&lt;wsp:rsid wsp:val=&quot;000F4CAF&quot;/&gt;&lt;wsp:rsid wsp:val=&quot;000F4D95&quot;/&gt;&lt;wsp:rsid wsp:val=&quot;000F4F44&quot;/&gt;&lt;wsp:rsid wsp:val=&quot;000F53CB&quot;/&gt;&lt;wsp:rsid wsp:val=&quot;000F55F2&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789F&quot;/&gt;&lt;wsp:rsid wsp:val=&quot;00117957&quot;/&gt;&lt;wsp:rsid wsp:val=&quot;00117AF5&quot;/&gt;&lt;wsp:rsid wsp:val=&quot;00117B4F&quot;/&gt;&lt;wsp:rsid wsp:val=&quot;00117B90&quot;/&gt;&lt;wsp:rsid wsp:val=&quot;00117CB8&quot;/&gt;&lt;wsp:rsid wsp:val=&quot;001202E9&quot;/&gt;&lt;wsp:rsid wsp:val=&quot;001203DB&quot;/&gt;&lt;wsp:rsid wsp:val=&quot;0012079F&quot;/&gt;&lt;wsp:rsid wsp:val=&quot;001207F3&quot;/&gt;&lt;wsp:rsid wsp:val=&quot;00120A7B&quot;/&gt;&lt;wsp:rsid wsp:val=&quot;00121316&quot;/&gt;&lt;wsp:rsid wsp:val=&quot;0012142A&quot;/&gt;&lt;wsp:rsid wsp:val=&quot;001215DB&quot;/&gt;&lt;wsp:rsid wsp:val=&quot;00121897&quot;/&gt;&lt;wsp:rsid wsp:val=&quot;001218BF&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467D&quot;/&gt;&lt;wsp:rsid wsp:val=&quot;001246EC&quot;/&gt;&lt;wsp:rsid wsp:val=&quot;001249D7&quot;/&gt;&lt;wsp:rsid wsp:val=&quot;00124E10&quot;/&gt;&lt;wsp:rsid wsp:val=&quot;00125078&quot;/&gt;&lt;wsp:rsid wsp:val=&quot;001252FE&quot;/&gt;&lt;wsp:rsid wsp:val=&quot;001257E6&quot;/&gt;&lt;wsp:rsid wsp:val=&quot;00126D98&quot;/&gt;&lt;wsp:rsid wsp:val=&quot;00126DAB&quot;/&gt;&lt;wsp:rsid wsp:val=&quot;00127080&quot;/&gt;&lt;wsp:rsid wsp:val=&quot;001274AC&quot;/&gt;&lt;wsp:rsid wsp:val=&quot;001275E6&quot;/&gt;&lt;wsp:rsid wsp:val=&quot;00127DE2&quot;/&gt;&lt;wsp:rsid wsp:val=&quot;00127F28&quot;/&gt;&lt;wsp:rsid wsp:val=&quot;00127F4C&quot;/&gt;&lt;wsp:rsid wsp:val=&quot;0013009E&quot;/&gt;&lt;wsp:rsid wsp:val=&quot;0013013D&quot;/&gt;&lt;wsp:rsid wsp:val=&quot;001301E5&quot;/&gt;&lt;wsp:rsid wsp:val=&quot;001305AC&quot;/&gt;&lt;wsp:rsid wsp:val=&quot;00130714&quot;/&gt;&lt;wsp:rsid wsp:val=&quot;00130953&quot;/&gt;&lt;wsp:rsid wsp:val=&quot;001309B5&quot;/&gt;&lt;wsp:rsid wsp:val=&quot;00130A25&quot;/&gt;&lt;wsp:rsid wsp:val=&quot;00131162&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B3A&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3&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6A9&quot;/&gt;&lt;wsp:rsid wsp:val=&quot;00147884&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208&quot;/&gt;&lt;wsp:rsid wsp:val=&quot;0015347E&quot;/&gt;&lt;wsp:rsid wsp:val=&quot;00153578&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F7A&quot;/&gt;&lt;wsp:rsid wsp:val=&quot;00156199&quot;/&gt;&lt;wsp:rsid wsp:val=&quot;00156260&quot;/&gt;&lt;wsp:rsid wsp:val=&quot;0015674F&quot;/&gt;&lt;wsp:rsid wsp:val=&quot;0015722A&quot;/&gt;&lt;wsp:rsid wsp:val=&quot;0016019C&quot;/&gt;&lt;wsp:rsid wsp:val=&quot;00160674&quot;/&gt;&lt;wsp:rsid wsp:val=&quot;00160786&quot;/&gt;&lt;wsp:rsid wsp:val=&quot;00160D2A&quot;/&gt;&lt;wsp:rsid wsp:val=&quot;0016117C&quot;/&gt;&lt;wsp:rsid wsp:val=&quot;001613AD&quot;/&gt;&lt;wsp:rsid wsp:val=&quot;001616AF&quot;/&gt;&lt;wsp:rsid wsp:val=&quot;001618A3&quot;/&gt;&lt;wsp:rsid wsp:val=&quot;0016223A&quot;/&gt;&lt;wsp:rsid wsp:val=&quot;00162262&quot;/&gt;&lt;wsp:rsid wsp:val=&quot;00162898&quot;/&gt;&lt;wsp:rsid wsp:val=&quot;00162BD5&quot;/&gt;&lt;wsp:rsid wsp:val=&quot;00162CF1&quot;/&gt;&lt;wsp:rsid wsp:val=&quot;00162F82&quot;/&gt;&lt;wsp:rsid wsp:val=&quot;001630E4&quot;/&gt;&lt;wsp:rsid wsp:val=&quot;001634EB&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634F&quot;/&gt;&lt;wsp:rsid wsp:val=&quot;00166994&quot;/&gt;&lt;wsp:rsid wsp:val=&quot;001669F9&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190&quot;/&gt;&lt;wsp:rsid wsp:val=&quot;00171944&quot;/&gt;&lt;wsp:rsid wsp:val=&quot;00171D7E&quot;/&gt;&lt;wsp:rsid wsp:val=&quot;00171F14&quot;/&gt;&lt;wsp:rsid wsp:val=&quot;0017226B&quot;/&gt;&lt;wsp:rsid wsp:val=&quot;00172304&quot;/&gt;&lt;wsp:rsid wsp:val=&quot;00172403&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1C5&quot;/&gt;&lt;wsp:rsid wsp:val=&quot;00180DC7&quot;/&gt;&lt;wsp:rsid wsp:val=&quot;00180E60&quot;/&gt;&lt;wsp:rsid wsp:val=&quot;00180EC7&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9D3&quot;/&gt;&lt;wsp:rsid wsp:val=&quot;0019022C&quot;/&gt;&lt;wsp:rsid wsp:val=&quot;00190307&quot;/&gt;&lt;wsp:rsid wsp:val=&quot;001907C7&quot;/&gt;&lt;wsp:rsid wsp:val=&quot;00190927&quot;/&gt;&lt;wsp:rsid wsp:val=&quot;00190BD5&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643&quot;/&gt;&lt;wsp:rsid wsp:val=&quot;001A272C&quot;/&gt;&lt;wsp:rsid wsp:val=&quot;001A2939&quot;/&gt;&lt;wsp:rsid wsp:val=&quot;001A2FD5&quot;/&gt;&lt;wsp:rsid wsp:val=&quot;001A3037&quot;/&gt;&lt;wsp:rsid wsp:val=&quot;001A30B0&quot;/&gt;&lt;wsp:rsid wsp:val=&quot;001A30FB&quot;/&gt;&lt;wsp:rsid wsp:val=&quot;001A35B2&quot;/&gt;&lt;wsp:rsid wsp:val=&quot;001A36AC&quot;/&gt;&lt;wsp:rsid wsp:val=&quot;001A36CF&quot;/&gt;&lt;wsp:rsid wsp:val=&quot;001A3974&quot;/&gt;&lt;wsp:rsid wsp:val=&quot;001A3F0F&quot;/&gt;&lt;wsp:rsid wsp:val=&quot;001A3FA5&quot;/&gt;&lt;wsp:rsid wsp:val=&quot;001A4156&quot;/&gt;&lt;wsp:rsid wsp:val=&quot;001A43B8&quot;/&gt;&lt;wsp:rsid wsp:val=&quot;001A4EDF&quot;/&gt;&lt;wsp:rsid wsp:val=&quot;001A5174&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7E6&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256&quot;/&gt;&lt;wsp:rsid wsp:val=&quot;001B748B&quot;/&gt;&lt;wsp:rsid wsp:val=&quot;001B7CD0&quot;/&gt;&lt;wsp:rsid wsp:val=&quot;001C002C&quot;/&gt;&lt;wsp:rsid wsp:val=&quot;001C0085&quot;/&gt;&lt;wsp:rsid wsp:val=&quot;001C04E1&quot;/&gt;&lt;wsp:rsid wsp:val=&quot;001C063F&quot;/&gt;&lt;wsp:rsid wsp:val=&quot;001C0883&quot;/&gt;&lt;wsp:rsid wsp:val=&quot;001C0CD4&quot;/&gt;&lt;wsp:rsid wsp:val=&quot;001C1163&quot;/&gt;&lt;wsp:rsid wsp:val=&quot;001C16A9&quot;/&gt;&lt;wsp:rsid wsp:val=&quot;001C1E53&quot;/&gt;&lt;wsp:rsid wsp:val=&quot;001C211D&quot;/&gt;&lt;wsp:rsid wsp:val=&quot;001C2582&quot;/&gt;&lt;wsp:rsid wsp:val=&quot;001C2C3E&quot;/&gt;&lt;wsp:rsid wsp:val=&quot;001C2E60&quot;/&gt;&lt;wsp:rsid wsp:val=&quot;001C3227&quot;/&gt;&lt;wsp:rsid wsp:val=&quot;001C3474&quot;/&gt;&lt;wsp:rsid wsp:val=&quot;001C3B46&quot;/&gt;&lt;wsp:rsid wsp:val=&quot;001C3DC6&quot;/&gt;&lt;wsp:rsid wsp:val=&quot;001C3EAE&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185&quot;/&gt;&lt;wsp:rsid wsp:val=&quot;001C73C4&quot;/&gt;&lt;wsp:rsid wsp:val=&quot;001C76FC&quot;/&gt;&lt;wsp:rsid wsp:val=&quot;001C7AB6&quot;/&gt;&lt;wsp:rsid wsp:val=&quot;001C7BC3&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77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A25&quot;/&gt;&lt;wsp:rsid wsp:val=&quot;001D3C68&quot;/&gt;&lt;wsp:rsid wsp:val=&quot;001D4315&quot;/&gt;&lt;wsp:rsid wsp:val=&quot;001D43C0&quot;/&gt;&lt;wsp:rsid wsp:val=&quot;001D46EB&quot;/&gt;&lt;wsp:rsid wsp:val=&quot;001D4969&quot;/&gt;&lt;wsp:rsid wsp:val=&quot;001D4AF0&quot;/&gt;&lt;wsp:rsid wsp:val=&quot;001D4C91&quot;/&gt;&lt;wsp:rsid wsp:val=&quot;001D4F24&quot;/&gt;&lt;wsp:rsid wsp:val=&quot;001D506F&quot;/&gt;&lt;wsp:rsid wsp:val=&quot;001D53DC&quot;/&gt;&lt;wsp:rsid wsp:val=&quot;001D57B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DF7&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26E&quot;/&gt;&lt;wsp:rsid wsp:val=&quot;001E636D&quot;/&gt;&lt;wsp:rsid wsp:val=&quot;001E6446&quot;/&gt;&lt;wsp:rsid wsp:val=&quot;001E684F&quot;/&gt;&lt;wsp:rsid wsp:val=&quot;001E689D&quot;/&gt;&lt;wsp:rsid wsp:val=&quot;001E69D5&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A2&quot;/&gt;&lt;wsp:rsid wsp:val=&quot;001F54C5&quot;/&gt;&lt;wsp:rsid wsp:val=&quot;001F55C8&quot;/&gt;&lt;wsp:rsid wsp:val=&quot;001F5AF6&quot;/&gt;&lt;wsp:rsid wsp:val=&quot;001F5C84&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2C0&quot;/&gt;&lt;wsp:rsid wsp:val=&quot;00203A6E&quot;/&gt;&lt;wsp:rsid wsp:val=&quot;00203B71&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362&quot;/&gt;&lt;wsp:rsid wsp:val=&quot;0021651E&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66C&quot;/&gt;&lt;wsp:rsid wsp:val=&quot;00220E92&quot;/&gt;&lt;wsp:rsid wsp:val=&quot;00220F1A&quot;/&gt;&lt;wsp:rsid wsp:val=&quot;002211DD&quot;/&gt;&lt;wsp:rsid wsp:val=&quot;0022135D&quot;/&gt;&lt;wsp:rsid wsp:val=&quot;00221B93&quot;/&gt;&lt;wsp:rsid wsp:val=&quot;002222A4&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3B5&quot;/&gt;&lt;wsp:rsid wsp:val=&quot;002314EE&quot;/&gt;&lt;wsp:rsid wsp:val=&quot;00231565&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21F2&quot;/&gt;&lt;wsp:rsid wsp:val=&quot;0024231F&quot;/&gt;&lt;wsp:rsid wsp:val=&quot;00242B2A&quot;/&gt;&lt;wsp:rsid wsp:val=&quot;00242CAE&quot;/&gt;&lt;wsp:rsid wsp:val=&quot;00242E87&quot;/&gt;&lt;wsp:rsid wsp:val=&quot;00243472&quot;/&gt;&lt;wsp:rsid wsp:val=&quot;00243ACD&quot;/&gt;&lt;wsp:rsid wsp:val=&quot;00243DCC&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587&quot;/&gt;&lt;wsp:rsid wsp:val=&quot;00246C52&quot;/&gt;&lt;wsp:rsid wsp:val=&quot;00246C98&quot;/&gt;&lt;wsp:rsid wsp:val=&quot;00246EB6&quot;/&gt;&lt;wsp:rsid wsp:val=&quot;0024703D&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EA4&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37C&quot;/&gt;&lt;wsp:rsid wsp:val=&quot;0026075E&quot;/&gt;&lt;wsp:rsid wsp:val=&quot;00260FAD&quot;/&gt;&lt;wsp:rsid wsp:val=&quot;00260FC7&quot;/&gt;&lt;wsp:rsid wsp:val=&quot;002612A1&quot;/&gt;&lt;wsp:rsid wsp:val=&quot;00261559&quot;/&gt;&lt;wsp:rsid wsp:val=&quot;00261A63&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BAC&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210&quot;/&gt;&lt;wsp:rsid wsp:val=&quot;00266427&quot;/&gt;&lt;wsp:rsid wsp:val=&quot;00266447&quot;/&gt;&lt;wsp:rsid wsp:val=&quot;00267026&quot;/&gt;&lt;wsp:rsid wsp:val=&quot;0026716C&quot;/&gt;&lt;wsp:rsid wsp:val=&quot;002673AD&quot;/&gt;&lt;wsp:rsid wsp:val=&quot;00267959&quot;/&gt;&lt;wsp:rsid wsp:val=&quot;00267D2F&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FB&quot;/&gt;&lt;wsp:rsid wsp:val=&quot;00276BEE&quot;/&gt;&lt;wsp:rsid wsp:val=&quot;00276EFA&quot;/&gt;&lt;wsp:rsid wsp:val=&quot;00277E66&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A5D&quot;/&gt;&lt;wsp:rsid wsp:val=&quot;00280D6E&quot;/&gt;&lt;wsp:rsid wsp:val=&quot;00281166&quot;/&gt;&lt;wsp:rsid wsp:val=&quot;00281679&quot;/&gt;&lt;wsp:rsid wsp:val=&quot;002825CE&quot;/&gt;&lt;wsp:rsid wsp:val=&quot;002826D0&quot;/&gt;&lt;wsp:rsid wsp:val=&quot;00282872&quot;/&gt;&lt;wsp:rsid wsp:val=&quot;002829E8&quot;/&gt;&lt;wsp:rsid wsp:val=&quot;00282E85&quot;/&gt;&lt;wsp:rsid wsp:val=&quot;00282FCB&quot;/&gt;&lt;wsp:rsid wsp:val=&quot;0028316F&quot;/&gt;&lt;wsp:rsid wsp:val=&quot;00283181&quot;/&gt;&lt;wsp:rsid wsp:val=&quot;002832C5&quot;/&gt;&lt;wsp:rsid wsp:val=&quot;002835A5&quot;/&gt;&lt;wsp:rsid wsp:val=&quot;002836DC&quot;/&gt;&lt;wsp:rsid wsp:val=&quot;002838CB&quot;/&gt;&lt;wsp:rsid wsp:val=&quot;00283D6B&quot;/&gt;&lt;wsp:rsid wsp:val=&quot;00284E7F&quot;/&gt;&lt;wsp:rsid wsp:val=&quot;002851CC&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937&quot;/&gt;&lt;wsp:rsid wsp:val=&quot;00287C28&quot;/&gt;&lt;wsp:rsid wsp:val=&quot;00287E5A&quot;/&gt;&lt;wsp:rsid wsp:val=&quot;00287EA3&quot;/&gt;&lt;wsp:rsid wsp:val=&quot;00290006&quot;/&gt;&lt;wsp:rsid wsp:val=&quot;0029006E&quot;/&gt;&lt;wsp:rsid wsp:val=&quot;00290254&quot;/&gt;&lt;wsp:rsid wsp:val=&quot;0029028C&quot;/&gt;&lt;wsp:rsid wsp:val=&quot;0029111B&quot;/&gt;&lt;wsp:rsid wsp:val=&quot;0029178D&quot;/&gt;&lt;wsp:rsid wsp:val=&quot;0029178F&quot;/&gt;&lt;wsp:rsid wsp:val=&quot;00291B01&quot;/&gt;&lt;wsp:rsid wsp:val=&quot;0029208A&quot;/&gt;&lt;wsp:rsid wsp:val=&quot;0029230A&quot;/&gt;&lt;wsp:rsid wsp:val=&quot;0029267A&quot;/&gt;&lt;wsp:rsid wsp:val=&quot;002928BD&quot;/&gt;&lt;wsp:rsid wsp:val=&quot;00293504&quot;/&gt;&lt;wsp:rsid wsp:val=&quot;002935D3&quot;/&gt;&lt;wsp:rsid wsp:val=&quot;00293CE8&quot;/&gt;&lt;wsp:rsid wsp:val=&quot;002944CA&quot;/&gt;&lt;wsp:rsid wsp:val=&quot;00294722&quot;/&gt;&lt;wsp:rsid wsp:val=&quot;00294AB1&quot;/&gt;&lt;wsp:rsid wsp:val=&quot;00295018&quot;/&gt;&lt;wsp:rsid wsp:val=&quot;00295226&quot;/&gt;&lt;wsp:rsid wsp:val=&quot;0029548C&quot;/&gt;&lt;wsp:rsid wsp:val=&quot;00295539&quot;/&gt;&lt;wsp:rsid wsp:val=&quot;00295F1C&quot;/&gt;&lt;wsp:rsid wsp:val=&quot;0029636B&quot;/&gt;&lt;wsp:rsid wsp:val=&quot;002963EC&quot;/&gt;&lt;wsp:rsid wsp:val=&quot;002965C5&quot;/&gt;&lt;wsp:rsid wsp:val=&quot;00296E40&quot;/&gt;&lt;wsp:rsid wsp:val=&quot;00296EF9&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4102&quot;/&gt;&lt;wsp:rsid wsp:val=&quot;002A4625&quot;/&gt;&lt;wsp:rsid wsp:val=&quot;002A4918&quot;/&gt;&lt;wsp:rsid wsp:val=&quot;002A4E20&quot;/&gt;&lt;wsp:rsid wsp:val=&quot;002A51FE&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D54&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C00D6&quot;/&gt;&lt;wsp:rsid wsp:val=&quot;002C04C2&quot;/&gt;&lt;wsp:rsid wsp:val=&quot;002C0512&quot;/&gt;&lt;wsp:rsid wsp:val=&quot;002C07DB&quot;/&gt;&lt;wsp:rsid wsp:val=&quot;002C0818&quot;/&gt;&lt;wsp:rsid wsp:val=&quot;002C0AC9&quot;/&gt;&lt;wsp:rsid wsp:val=&quot;002C0DD0&quot;/&gt;&lt;wsp:rsid wsp:val=&quot;002C0E0A&quot;/&gt;&lt;wsp:rsid wsp:val=&quot;002C1368&quot;/&gt;&lt;wsp:rsid wsp:val=&quot;002C1DF1&quot;/&gt;&lt;wsp:rsid wsp:val=&quot;002C203A&quot;/&gt;&lt;wsp:rsid wsp:val=&quot;002C2502&quot;/&gt;&lt;wsp:rsid wsp:val=&quot;002C2E8A&quot;/&gt;&lt;wsp:rsid wsp:val=&quot;002C2FCD&quot;/&gt;&lt;wsp:rsid wsp:val=&quot;002C33D3&quot;/&gt;&lt;wsp:rsid wsp:val=&quot;002C36D3&quot;/&gt;&lt;wsp:rsid wsp:val=&quot;002C3AE4&quot;/&gt;&lt;wsp:rsid wsp:val=&quot;002C3C99&quot;/&gt;&lt;wsp:rsid wsp:val=&quot;002C3E89&quot;/&gt;&lt;wsp:rsid wsp:val=&quot;002C456C&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661&quot;/&gt;&lt;wsp:rsid wsp:val=&quot;002C6F88&quot;/&gt;&lt;wsp:rsid wsp:val=&quot;002C7014&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A8A&quot;/&gt;&lt;wsp:rsid wsp:val=&quot;002D2B4E&quot;/&gt;&lt;wsp:rsid wsp:val=&quot;002D3968&quot;/&gt;&lt;wsp:rsid wsp:val=&quot;002D3C60&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1A7&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7321&quot;/&gt;&lt;wsp:rsid wsp:val=&quot;002E7894&quot;/&gt;&lt;wsp:rsid wsp:val=&quot;002E7C45&quot;/&gt;&lt;wsp:rsid wsp:val=&quot;002E7EA8&quot;/&gt;&lt;wsp:rsid wsp:val=&quot;002E7F54&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319B&quot;/&gt;&lt;wsp:rsid wsp:val=&quot;002F3AAA&quot;/&gt;&lt;wsp:rsid wsp:val=&quot;002F3C25&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5FF&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0A&quot;/&gt;&lt;wsp:rsid wsp:val=&quot;003004CC&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24D&quot;/&gt;&lt;wsp:rsid wsp:val=&quot;00304506&quot;/&gt;&lt;wsp:rsid wsp:val=&quot;00304549&quot;/&gt;&lt;wsp:rsid wsp:val=&quot;00304AC5&quot;/&gt;&lt;wsp:rsid wsp:val=&quot;00304FCA&quot;/&gt;&lt;wsp:rsid wsp:val=&quot;00305372&quot;/&gt;&lt;wsp:rsid wsp:val=&quot;003054BD&quot;/&gt;&lt;wsp:rsid wsp:val=&quot;0030621C&quot;/&gt;&lt;wsp:rsid wsp:val=&quot;00306306&quot;/&gt;&lt;wsp:rsid wsp:val=&quot;003064DD&quot;/&gt;&lt;wsp:rsid wsp:val=&quot;003065FB&quot;/&gt;&lt;wsp:rsid wsp:val=&quot;00306C47&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941&quot;/&gt;&lt;wsp:rsid wsp:val=&quot;00312064&quot;/&gt;&lt;wsp:rsid wsp:val=&quot;003121B8&quot;/&gt;&lt;wsp:rsid wsp:val=&quot;00312542&quot;/&gt;&lt;wsp:rsid wsp:val=&quot;003133D8&quot;/&gt;&lt;wsp:rsid wsp:val=&quot;003137A0&quot;/&gt;&lt;wsp:rsid wsp:val=&quot;003137ED&quot;/&gt;&lt;wsp:rsid wsp:val=&quot;00313C4F&quot;/&gt;&lt;wsp:rsid wsp:val=&quot;00314176&quot;/&gt;&lt;wsp:rsid wsp:val=&quot;003141C2&quot;/&gt;&lt;wsp:rsid wsp:val=&quot;00314629&quot;/&gt;&lt;wsp:rsid wsp:val=&quot;00314C7C&quot;/&gt;&lt;wsp:rsid wsp:val=&quot;003150EA&quot;/&gt;&lt;wsp:rsid wsp:val=&quot;0031599D&quot;/&gt;&lt;wsp:rsid wsp:val=&quot;00315F72&quot;/&gt;&lt;wsp:rsid wsp:val=&quot;00316072&quot;/&gt;&lt;wsp:rsid wsp:val=&quot;003160FB&quot;/&gt;&lt;wsp:rsid wsp:val=&quot;00316265&quot;/&gt;&lt;wsp:rsid wsp:val=&quot;00316C58&quot;/&gt;&lt;wsp:rsid wsp:val=&quot;00316E46&quot;/&gt;&lt;wsp:rsid wsp:val=&quot;00317050&quot;/&gt;&lt;wsp:rsid wsp:val=&quot;00317884&quot;/&gt;&lt;wsp:rsid wsp:val=&quot;00317B13&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866&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3E27&quot;/&gt;&lt;wsp:rsid wsp:val=&quot;00333FB4&quot;/&gt;&lt;wsp:rsid wsp:val=&quot;00334799&quot;/&gt;&lt;wsp:rsid wsp:val=&quot;003350A7&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725&quot;/&gt;&lt;wsp:rsid wsp:val=&quot;0034511B&quot;/&gt;&lt;wsp:rsid wsp:val=&quot;00345127&quot;/&gt;&lt;wsp:rsid wsp:val=&quot;00345243&quot;/&gt;&lt;wsp:rsid wsp:val=&quot;003454A2&quot;/&gt;&lt;wsp:rsid wsp:val=&quot;003460F4&quot;/&gt;&lt;wsp:rsid wsp:val=&quot;003460F6&quot;/&gt;&lt;wsp:rsid wsp:val=&quot;003461BC&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10E3&quot;/&gt;&lt;wsp:rsid wsp:val=&quot;0035140A&quot;/&gt;&lt;wsp:rsid wsp:val=&quot;0035180B&quot;/&gt;&lt;wsp:rsid wsp:val=&quot;00351C98&quot;/&gt;&lt;wsp:rsid wsp:val=&quot;00351EAA&quot;/&gt;&lt;wsp:rsid wsp:val=&quot;0035216E&quot;/&gt;&lt;wsp:rsid wsp:val=&quot;003522C9&quot;/&gt;&lt;wsp:rsid wsp:val=&quot;0035265C&quot;/&gt;&lt;wsp:rsid wsp:val=&quot;00352759&quot;/&gt;&lt;wsp:rsid wsp:val=&quot;00352812&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EE1&quot;/&gt;&lt;wsp:rsid wsp:val=&quot;00353F9F&quot;/&gt;&lt;wsp:rsid wsp:val=&quot;0035414B&quot;/&gt;&lt;wsp:rsid wsp:val=&quot;0035414E&quot;/&gt;&lt;wsp:rsid wsp:val=&quot;003542BB&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A5&quot;/&gt;&lt;wsp:rsid wsp:val=&quot;00356B3C&quot;/&gt;&lt;wsp:rsid wsp:val=&quot;00356CEC&quot;/&gt;&lt;wsp:rsid wsp:val=&quot;003572DE&quot;/&gt;&lt;wsp:rsid wsp:val=&quot;00357659&quot;/&gt;&lt;wsp:rsid wsp:val=&quot;00357712&quot;/&gt;&lt;wsp:rsid wsp:val=&quot;00357C43&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1C42&quot;/&gt;&lt;wsp:rsid wsp:val=&quot;003621A7&quot;/&gt;&lt;wsp:rsid wsp:val=&quot;0036262C&quot;/&gt;&lt;wsp:rsid wsp:val=&quot;00362A2B&quot;/&gt;&lt;wsp:rsid wsp:val=&quot;00362C5A&quot;/&gt;&lt;wsp:rsid wsp:val=&quot;00363984&quot;/&gt;&lt;wsp:rsid wsp:val=&quot;00363EE9&quot;/&gt;&lt;wsp:rsid wsp:val=&quot;00364280&quot;/&gt;&lt;wsp:rsid wsp:val=&quot;00364A63&quot;/&gt;&lt;wsp:rsid wsp:val=&quot;0036523A&quot;/&gt;&lt;wsp:rsid wsp:val=&quot;003654DA&quot;/&gt;&lt;wsp:rsid wsp:val=&quot;00367349&quot;/&gt;&lt;wsp:rsid wsp:val=&quot;00367D2F&quot;/&gt;&lt;wsp:rsid wsp:val=&quot;003700A7&quot;/&gt;&lt;wsp:rsid wsp:val=&quot;00370285&quot;/&gt;&lt;wsp:rsid wsp:val=&quot;003704EE&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5FE&quot;/&gt;&lt;wsp:rsid wsp:val=&quot;00372A6B&quot;/&gt;&lt;wsp:rsid wsp:val=&quot;00372B3E&quot;/&gt;&lt;wsp:rsid wsp:val=&quot;00372FD7&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4FA&quot;/&gt;&lt;wsp:rsid wsp:val=&quot;0037664D&quot;/&gt;&lt;wsp:rsid wsp:val=&quot;00376778&quot;/&gt;&lt;wsp:rsid wsp:val=&quot;003769B8&quot;/&gt;&lt;wsp:rsid wsp:val=&quot;00376CD6&quot;/&gt;&lt;wsp:rsid wsp:val=&quot;00376E52&quot;/&gt;&lt;wsp:rsid wsp:val=&quot;00376F72&quot;/&gt;&lt;wsp:rsid wsp:val=&quot;0037709A&quot;/&gt;&lt;wsp:rsid wsp:val=&quot;00377146&quot;/&gt;&lt;wsp:rsid wsp:val=&quot;00377397&quot;/&gt;&lt;wsp:rsid wsp:val=&quot;003774FD&quot;/&gt;&lt;wsp:rsid wsp:val=&quot;003775BD&quot;/&gt;&lt;wsp:rsid wsp:val=&quot;00377F1F&quot;/&gt;&lt;wsp:rsid wsp:val=&quot;0038084F&quot;/&gt;&lt;wsp:rsid wsp:val=&quot;00380892&quot;/&gt;&lt;wsp:rsid wsp:val=&quot;00381079&quot;/&gt;&lt;wsp:rsid wsp:val=&quot;00381685&quot;/&gt;&lt;wsp:rsid wsp:val=&quot;00381918&quot;/&gt;&lt;wsp:rsid wsp:val=&quot;00381A1D&quot;/&gt;&lt;wsp:rsid wsp:val=&quot;003821E7&quot;/&gt;&lt;wsp:rsid wsp:val=&quot;0038227A&quot;/&gt;&lt;wsp:rsid wsp:val=&quot;00382425&quot;/&gt;&lt;wsp:rsid wsp:val=&quot;0038245B&quot;/&gt;&lt;wsp:rsid wsp:val=&quot;003826CF&quot;/&gt;&lt;wsp:rsid wsp:val=&quot;003827B3&quot;/&gt;&lt;wsp:rsid wsp:val=&quot;00382903&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7D2&quot;/&gt;&lt;wsp:rsid wsp:val=&quot;00390837&quot;/&gt;&lt;wsp:rsid wsp:val=&quot;00390B8F&quot;/&gt;&lt;wsp:rsid wsp:val=&quot;00390C56&quot;/&gt;&lt;wsp:rsid wsp:val=&quot;00390E89&quot;/&gt;&lt;wsp:rsid wsp:val=&quot;0039122C&quot;/&gt;&lt;wsp:rsid wsp:val=&quot;0039124D&quot;/&gt;&lt;wsp:rsid wsp:val=&quot;003912B7&quot;/&gt;&lt;wsp:rsid wsp:val=&quot;003914C2&quot;/&gt;&lt;wsp:rsid wsp:val=&quot;00391688&quot;/&gt;&lt;wsp:rsid wsp:val=&quot;00391A92&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11E&quot;/&gt;&lt;wsp:rsid wsp:val=&quot;00397464&quot;/&gt;&lt;wsp:rsid wsp:val=&quot;00397514&quot;/&gt;&lt;wsp:rsid wsp:val=&quot;003978B8&quot;/&gt;&lt;wsp:rsid wsp:val=&quot;00397B96&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8FC&quot;/&gt;&lt;wsp:rsid wsp:val=&quot;003A4E82&quot;/&gt;&lt;wsp:rsid wsp:val=&quot;003A5167&quot;/&gt;&lt;wsp:rsid wsp:val=&quot;003A590E&quot;/&gt;&lt;wsp:rsid wsp:val=&quot;003A591A&quot;/&gt;&lt;wsp:rsid wsp:val=&quot;003A5C66&quot;/&gt;&lt;wsp:rsid wsp:val=&quot;003A6330&quot;/&gt;&lt;wsp:rsid wsp:val=&quot;003A67EA&quot;/&gt;&lt;wsp:rsid wsp:val=&quot;003A6A9D&quot;/&gt;&lt;wsp:rsid wsp:val=&quot;003A6BC9&quot;/&gt;&lt;wsp:rsid wsp:val=&quot;003A6F54&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89F&quot;/&gt;&lt;wsp:rsid wsp:val=&quot;003B1CC2&quot;/&gt;&lt;wsp:rsid wsp:val=&quot;003B21B1&quot;/&gt;&lt;wsp:rsid wsp:val=&quot;003B2B79&quot;/&gt;&lt;wsp:rsid wsp:val=&quot;003B31F9&quot;/&gt;&lt;wsp:rsid wsp:val=&quot;003B4482&quot;/&gt;&lt;wsp:rsid wsp:val=&quot;003B493D&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0C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D7&quot;/&gt;&lt;wsp:rsid wsp:val=&quot;003C0985&quot;/&gt;&lt;wsp:rsid wsp:val=&quot;003C0D37&quot;/&gt;&lt;wsp:rsid wsp:val=&quot;003C16F5&quot;/&gt;&lt;wsp:rsid wsp:val=&quot;003C1A16&quot;/&gt;&lt;wsp:rsid wsp:val=&quot;003C1C23&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4FB&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4E6&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707&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6279&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FF0&quot;/&gt;&lt;wsp:rsid wsp:val=&quot;003F30AD&quot;/&gt;&lt;wsp:rsid wsp:val=&quot;003F34D2&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147&quot;/&gt;&lt;wsp:rsid wsp:val=&quot;0040015E&quot;/&gt;&lt;wsp:rsid wsp:val=&quot;00400427&quot;/&gt;&lt;wsp:rsid wsp:val=&quot;004010CF&quot;/&gt;&lt;wsp:rsid wsp:val=&quot;004012FA&quot;/&gt;&lt;wsp:rsid wsp:val=&quot;00401612&quot;/&gt;&lt;wsp:rsid wsp:val=&quot;004017C6&quot;/&gt;&lt;wsp:rsid wsp:val=&quot;00401D54&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D95&quot;/&gt;&lt;wsp:rsid wsp:val=&quot;00405F90&quot;/&gt;&lt;wsp:rsid wsp:val=&quot;00406108&quot;/&gt;&lt;wsp:rsid wsp:val=&quot;00406412&quot;/&gt;&lt;wsp:rsid wsp:val=&quot;00406F4B&quot;/&gt;&lt;wsp:rsid wsp:val=&quot;00406FBD&quot;/&gt;&lt;wsp:rsid wsp:val=&quot;0040711A&quot;/&gt;&lt;wsp:rsid wsp:val=&quot;00407186&quot;/&gt;&lt;wsp:rsid wsp:val=&quot;004073B0&quot;/&gt;&lt;wsp:rsid wsp:val=&quot;00407455&quot;/&gt;&lt;wsp:rsid wsp:val=&quot;00407612&quot;/&gt;&lt;wsp:rsid wsp:val=&quot;00407888&quot;/&gt;&lt;wsp:rsid wsp:val=&quot;00407A66&quot;/&gt;&lt;wsp:rsid wsp:val=&quot;00407C9E&quot;/&gt;&lt;wsp:rsid wsp:val=&quot;0041029D&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8D&quot;/&gt;&lt;wsp:rsid wsp:val=&quot;00413369&quot;/&gt;&lt;wsp:rsid wsp:val=&quot;004135B0&quot;/&gt;&lt;wsp:rsid wsp:val=&quot;00413E02&quot;/&gt;&lt;wsp:rsid wsp:val=&quot;00414129&quot;/&gt;&lt;wsp:rsid wsp:val=&quot;004145AE&quot;/&gt;&lt;wsp:rsid wsp:val=&quot;0041577E&quot;/&gt;&lt;wsp:rsid wsp:val=&quot;004157F6&quot;/&gt;&lt;wsp:rsid wsp:val=&quot;004159D3&quot;/&gt;&lt;wsp:rsid wsp:val=&quot;00415A14&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A33&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476&quot;/&gt;&lt;wsp:rsid wsp:val=&quot;00425771&quot;/&gt;&lt;wsp:rsid wsp:val=&quot;00425B2C&quot;/&gt;&lt;wsp:rsid wsp:val=&quot;00425B4E&quot;/&gt;&lt;wsp:rsid wsp:val=&quot;00425C97&quot;/&gt;&lt;wsp:rsid wsp:val=&quot;00425FFD&quot;/&gt;&lt;wsp:rsid wsp:val=&quot;004262F8&quot;/&gt;&lt;wsp:rsid wsp:val=&quot;00426442&quot;/&gt;&lt;wsp:rsid wsp:val=&quot;0042654A&quot;/&gt;&lt;wsp:rsid wsp:val=&quot;00426A93&quot;/&gt;&lt;wsp:rsid wsp:val=&quot;00426DFA&quot;/&gt;&lt;wsp:rsid wsp:val=&quot;00427299&quot;/&gt;&lt;wsp:rsid wsp:val=&quot;00427300&quot;/&gt;&lt;wsp:rsid wsp:val=&quot;004276E3&quot;/&gt;&lt;wsp:rsid wsp:val=&quot;004279ED&quot;/&gt;&lt;wsp:rsid wsp:val=&quot;00427E67&quot;/&gt;&lt;wsp:rsid wsp:val=&quot;00430178&quot;/&gt;&lt;wsp:rsid wsp:val=&quot;00430495&quot;/&gt;&lt;wsp:rsid wsp:val=&quot;00430680&quot;/&gt;&lt;wsp:rsid wsp:val=&quot;00430685&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C13&quot;/&gt;&lt;wsp:rsid wsp:val=&quot;00432DB9&quot;/&gt;&lt;wsp:rsid wsp:val=&quot;00432DF0&quot;/&gt;&lt;wsp:rsid wsp:val=&quot;00432E64&quot;/&gt;&lt;wsp:rsid wsp:val=&quot;00432F8F&quot;/&gt;&lt;wsp:rsid wsp:val=&quot;00432F9E&quot;/&gt;&lt;wsp:rsid wsp:val=&quot;00433106&quot;/&gt;&lt;wsp:rsid wsp:val=&quot;004338F7&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D46&quot;/&gt;&lt;wsp:rsid wsp:val=&quot;00435248&quot;/&gt;&lt;wsp:rsid wsp:val=&quot;004353C1&quot;/&gt;&lt;wsp:rsid wsp:val=&quot;0043542F&quot;/&gt;&lt;wsp:rsid wsp:val=&quot;0043548D&quot;/&gt;&lt;wsp:rsid wsp:val=&quot;004355EB&quot;/&gt;&lt;wsp:rsid wsp:val=&quot;00435602&quot;/&gt;&lt;wsp:rsid wsp:val=&quot;004356FA&quot;/&gt;&lt;wsp:rsid wsp:val=&quot;00435CCF&quot;/&gt;&lt;wsp:rsid wsp:val=&quot;00436A3B&quot;/&gt;&lt;wsp:rsid wsp:val=&quot;00436CA7&quot;/&gt;&lt;wsp:rsid wsp:val=&quot;00437027&quot;/&gt;&lt;wsp:rsid wsp:val=&quot;004370C7&quot;/&gt;&lt;wsp:rsid wsp:val=&quot;004371AB&quot;/&gt;&lt;wsp:rsid wsp:val=&quot;004402A7&quot;/&gt;&lt;wsp:rsid wsp:val=&quot;0044035D&quot;/&gt;&lt;wsp:rsid wsp:val=&quot;00440EA5&quot;/&gt;&lt;wsp:rsid wsp:val=&quot;0044131C&quot;/&gt;&lt;wsp:rsid wsp:val=&quot;0044142F&quot;/&gt;&lt;wsp:rsid wsp:val=&quot;004423B8&quot;/&gt;&lt;wsp:rsid wsp:val=&quot;00442416&quot;/&gt;&lt;wsp:rsid wsp:val=&quot;004425C2&quot;/&gt;&lt;wsp:rsid wsp:val=&quot;00442824&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0FEB&quot;/&gt;&lt;wsp:rsid wsp:val=&quot;004518D5&quot;/&gt;&lt;wsp:rsid wsp:val=&quot;004519BF&quot;/&gt;&lt;wsp:rsid wsp:val=&quot;00451A88&quot;/&gt;&lt;wsp:rsid wsp:val=&quot;00451B06&quot;/&gt;&lt;wsp:rsid wsp:val=&quot;00451BEB&quot;/&gt;&lt;wsp:rsid wsp:val=&quot;004525E6&quot;/&gt;&lt;wsp:rsid wsp:val=&quot;0045267C&quot;/&gt;&lt;wsp:rsid wsp:val=&quot;004527C0&quot;/&gt;&lt;wsp:rsid wsp:val=&quot;0045344C&quot;/&gt;&lt;wsp:rsid wsp:val=&quot;00453871&quot;/&gt;&lt;wsp:rsid wsp:val=&quot;00453DEF&quot;/&gt;&lt;wsp:rsid wsp:val=&quot;00453E84&quot;/&gt;&lt;wsp:rsid wsp:val=&quot;00453F0D&quot;/&gt;&lt;wsp:rsid wsp:val=&quot;00453F94&quot;/&gt;&lt;wsp:rsid wsp:val=&quot;004543E4&quot;/&gt;&lt;wsp:rsid wsp:val=&quot;004548E5&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6EDC&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B0&quot;/&gt;&lt;wsp:rsid wsp:val=&quot;00460894&quot;/&gt;&lt;wsp:rsid wsp:val=&quot;00460921&quot;/&gt;&lt;wsp:rsid wsp:val=&quot;00460958&quot;/&gt;&lt;wsp:rsid wsp:val=&quot;0046100B&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C11&quot;/&gt;&lt;wsp:rsid wsp:val=&quot;00461F05&quot;/&gt;&lt;wsp:rsid wsp:val=&quot;004622A1&quot;/&gt;&lt;wsp:rsid wsp:val=&quot;004622D0&quot;/&gt;&lt;wsp:rsid wsp:val=&quot;00462420&quot;/&gt;&lt;wsp:rsid wsp:val=&quot;0046267C&quot;/&gt;&lt;wsp:rsid wsp:val=&quot;00462A9C&quot;/&gt;&lt;wsp:rsid wsp:val=&quot;00462B09&quot;/&gt;&lt;wsp:rsid wsp:val=&quot;00462B29&quot;/&gt;&lt;wsp:rsid wsp:val=&quot;00462D1C&quot;/&gt;&lt;wsp:rsid wsp:val=&quot;00462FC4&quot;/&gt;&lt;wsp:rsid wsp:val=&quot;00463448&quot;/&gt;&lt;wsp:rsid wsp:val=&quot;00463940&quot;/&gt;&lt;wsp:rsid wsp:val=&quot;00464130&quot;/&gt;&lt;wsp:rsid wsp:val=&quot;0046434B&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185&quot;/&gt;&lt;wsp:rsid wsp:val=&quot;0046645E&quot;/&gt;&lt;wsp:rsid wsp:val=&quot;0046698E&quot;/&gt;&lt;wsp:rsid wsp:val=&quot;004671AF&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2E11&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31&quot;/&gt;&lt;wsp:rsid wsp:val=&quot;004821B4&quot;/&gt;&lt;wsp:rsid wsp:val=&quot;004821BC&quot;/&gt;&lt;wsp:rsid wsp:val=&quot;00482389&quot;/&gt;&lt;wsp:rsid wsp:val=&quot;004824F5&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0F18&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3D5F&quot;/&gt;&lt;wsp:rsid wsp:val=&quot;00494C34&quot;/&gt;&lt;wsp:rsid wsp:val=&quot;00494E75&quot;/&gt;&lt;wsp:rsid wsp:val=&quot;00495071&quot;/&gt;&lt;wsp:rsid wsp:val=&quot;00495227&quot;/&gt;&lt;wsp:rsid wsp:val=&quot;00495555&quot;/&gt;&lt;wsp:rsid wsp:val=&quot;004961DB&quot;/&gt;&lt;wsp:rsid wsp:val=&quot;0049653E&quot;/&gt;&lt;wsp:rsid wsp:val=&quot;00496BEF&quot;/&gt;&lt;wsp:rsid wsp:val=&quot;004970A1&quot;/&gt;&lt;wsp:rsid wsp:val=&quot;0049792C&quot;/&gt;&lt;wsp:rsid wsp:val=&quot;00497BD3&quot;/&gt;&lt;wsp:rsid wsp:val=&quot;00497F24&quot;/&gt;&lt;wsp:rsid wsp:val=&quot;00497F2F&quot;/&gt;&lt;wsp:rsid wsp:val=&quot;00497F71&quot;/&gt;&lt;wsp:rsid wsp:val=&quot;004A01E1&quot;/&gt;&lt;wsp:rsid wsp:val=&quot;004A0273&quot;/&gt;&lt;wsp:rsid wsp:val=&quot;004A09A7&quot;/&gt;&lt;wsp:rsid wsp:val=&quot;004A0E00&quot;/&gt;&lt;wsp:rsid wsp:val=&quot;004A15F7&quot;/&gt;&lt;wsp:rsid wsp:val=&quot;004A1600&quot;/&gt;&lt;wsp:rsid wsp:val=&quot;004A166B&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5A2&quot;/&gt;&lt;wsp:rsid wsp:val=&quot;004B4A0F&quot;/&gt;&lt;wsp:rsid wsp:val=&quot;004B4AA2&quot;/&gt;&lt;wsp:rsid wsp:val=&quot;004B4C67&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A89&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A25&quot;/&gt;&lt;wsp:rsid wsp:val=&quot;004C0AE9&quot;/&gt;&lt;wsp:rsid wsp:val=&quot;004C0B5B&quot;/&gt;&lt;wsp:rsid wsp:val=&quot;004C0EE4&quot;/&gt;&lt;wsp:rsid wsp:val=&quot;004C0F99&quot;/&gt;&lt;wsp:rsid wsp:val=&quot;004C130D&quot;/&gt;&lt;wsp:rsid wsp:val=&quot;004C132F&quot;/&gt;&lt;wsp:rsid wsp:val=&quot;004C1624&quot;/&gt;&lt;wsp:rsid wsp:val=&quot;004C171F&quot;/&gt;&lt;wsp:rsid wsp:val=&quot;004C19E0&quot;/&gt;&lt;wsp:rsid wsp:val=&quot;004C1BD6&quot;/&gt;&lt;wsp:rsid wsp:val=&quot;004C2371&quot;/&gt;&lt;wsp:rsid wsp:val=&quot;004C246F&quot;/&gt;&lt;wsp:rsid wsp:val=&quot;004C2C4E&quot;/&gt;&lt;wsp:rsid wsp:val=&quot;004C2F01&quot;/&gt;&lt;wsp:rsid wsp:val=&quot;004C2F96&quot;/&gt;&lt;wsp:rsid wsp:val=&quot;004C2FAE&quot;/&gt;&lt;wsp:rsid wsp:val=&quot;004C3472&quot;/&gt;&lt;wsp:rsid wsp:val=&quot;004C34E8&quot;/&gt;&lt;wsp:rsid wsp:val=&quot;004C3C51&quot;/&gt;&lt;wsp:rsid wsp:val=&quot;004C3E9B&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0E&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30E&quot;/&gt;&lt;wsp:rsid wsp:val=&quot;004C73C9&quot;/&gt;&lt;wsp:rsid wsp:val=&quot;004C7739&quot;/&gt;&lt;wsp:rsid wsp:val=&quot;004C7A83&quot;/&gt;&lt;wsp:rsid wsp:val=&quot;004C7BDF&quot;/&gt;&lt;wsp:rsid wsp:val=&quot;004C7EFE&quot;/&gt;&lt;wsp:rsid wsp:val=&quot;004C7F09&quot;/&gt;&lt;wsp:rsid wsp:val=&quot;004D0200&quot;/&gt;&lt;wsp:rsid wsp:val=&quot;004D0E42&quot;/&gt;&lt;wsp:rsid wsp:val=&quot;004D171F&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309&quot;/&gt;&lt;wsp:rsid wsp:val=&quot;004D58D1&quot;/&gt;&lt;wsp:rsid wsp:val=&quot;004D5AA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D3&quot;/&gt;&lt;wsp:rsid wsp:val=&quot;004E2AFA&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E4&quot;/&gt;&lt;wsp:rsid wsp:val=&quot;004E471C&quot;/&gt;&lt;wsp:rsid wsp:val=&quot;004E4754&quot;/&gt;&lt;wsp:rsid wsp:val=&quot;004E48A1&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003&quot;/&gt;&lt;wsp:rsid wsp:val=&quot;004E7691&quot;/&gt;&lt;wsp:rsid wsp:val=&quot;004E76A5&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735&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7AE&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C3F&quot;/&gt;&lt;wsp:rsid wsp:val=&quot;005050F8&quot;/&gt;&lt;wsp:rsid wsp:val=&quot;00505A2A&quot;/&gt;&lt;wsp:rsid wsp:val=&quot;00505ABD&quot;/&gt;&lt;wsp:rsid wsp:val=&quot;00505E39&quot;/&gt;&lt;wsp:rsid wsp:val=&quot;0050614B&quot;/&gt;&lt;wsp:rsid wsp:val=&quot;00506571&quot;/&gt;&lt;wsp:rsid wsp:val=&quot;00506816&quot;/&gt;&lt;wsp:rsid wsp:val=&quot;00506A8D&quot;/&gt;&lt;wsp:rsid wsp:val=&quot;00506C2E&quot;/&gt;&lt;wsp:rsid wsp:val=&quot;00506E46&quot;/&gt;&lt;wsp:rsid wsp:val=&quot;005074C9&quot;/&gt;&lt;wsp:rsid wsp:val=&quot;00507718&quot;/&gt;&lt;wsp:rsid wsp:val=&quot;00507754&quot;/&gt;&lt;wsp:rsid wsp:val=&quot;00507CAF&quot;/&gt;&lt;wsp:rsid wsp:val=&quot;00507DB4&quot;/&gt;&lt;wsp:rsid wsp:val=&quot;00507EDF&quot;/&gt;&lt;wsp:rsid wsp:val=&quot;00510374&quot;/&gt;&lt;wsp:rsid wsp:val=&quot;00510444&quot;/&gt;&lt;wsp:rsid wsp:val=&quot;00510B25&quot;/&gt;&lt;wsp:rsid wsp:val=&quot;0051179B&quot;/&gt;&lt;wsp:rsid wsp:val=&quot;00511E67&quot;/&gt;&lt;wsp:rsid wsp:val=&quot;00512747&quot;/&gt;&lt;wsp:rsid wsp:val=&quot;00512E1C&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0DB&quot;/&gt;&lt;wsp:rsid wsp:val=&quot;00516B96&quot;/&gt;&lt;wsp:rsid wsp:val=&quot;005173A4&quot;/&gt;&lt;wsp:rsid wsp:val=&quot;0051770E&quot;/&gt;&lt;wsp:rsid wsp:val=&quot;00517B28&quot;/&gt;&lt;wsp:rsid wsp:val=&quot;0052001B&quot;/&gt;&lt;wsp:rsid wsp:val=&quot;005205C8&quot;/&gt;&lt;wsp:rsid wsp:val=&quot;00521642&quot;/&gt;&lt;wsp:rsid wsp:val=&quot;00521D65&quot;/&gt;&lt;wsp:rsid wsp:val=&quot;005221A4&quot;/&gt;&lt;wsp:rsid wsp:val=&quot;00522F19&quot;/&gt;&lt;wsp:rsid wsp:val=&quot;0052333B&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5C&quot;/&gt;&lt;wsp:rsid wsp:val=&quot;00524DEC&quot;/&gt;&lt;wsp:rsid wsp:val=&quot;00524E6A&quot;/&gt;&lt;wsp:rsid wsp:val=&quot;0052501F&quot;/&gt;&lt;wsp:rsid wsp:val=&quot;005251DA&quot;/&gt;&lt;wsp:rsid wsp:val=&quot;00525407&quot;/&gt;&lt;wsp:rsid wsp:val=&quot;00525EB1&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73A&quot;/&gt;&lt;wsp:rsid wsp:val=&quot;00531824&quot;/&gt;&lt;wsp:rsid wsp:val=&quot;00531AF4&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7FB&quot;/&gt;&lt;wsp:rsid wsp:val=&quot;005349C5&quot;/&gt;&lt;wsp:rsid wsp:val=&quot;005349EB&quot;/&gt;&lt;wsp:rsid wsp:val=&quot;00534AA6&quot;/&gt;&lt;wsp:rsid wsp:val=&quot;00534C83&quot;/&gt;&lt;wsp:rsid wsp:val=&quot;00534C8C&quot;/&gt;&lt;wsp:rsid wsp:val=&quot;00534DB1&quot;/&gt;&lt;wsp:rsid wsp:val=&quot;00535A27&quot;/&gt;&lt;wsp:rsid wsp:val=&quot;0053637E&quot;/&gt;&lt;wsp:rsid wsp:val=&quot;005365F6&quot;/&gt;&lt;wsp:rsid wsp:val=&quot;00536625&quot;/&gt;&lt;wsp:rsid wsp:val=&quot;00536AEE&quot;/&gt;&lt;wsp:rsid wsp:val=&quot;00536D3C&quot;/&gt;&lt;wsp:rsid wsp:val=&quot;00537066&quot;/&gt;&lt;wsp:rsid wsp:val=&quot;0053713E&quot;/&gt;&lt;wsp:rsid wsp:val=&quot;00537BE9&quot;/&gt;&lt;wsp:rsid wsp:val=&quot;00537E22&quot;/&gt;&lt;wsp:rsid wsp:val=&quot;00540147&quot;/&gt;&lt;wsp:rsid wsp:val=&quot;00540CD0&quot;/&gt;&lt;wsp:rsid wsp:val=&quot;00540EB6&quot;/&gt;&lt;wsp:rsid wsp:val=&quot;00540FF7&quot;/&gt;&lt;wsp:rsid wsp:val=&quot;0054101A&quot;/&gt;&lt;wsp:rsid wsp:val=&quot;00541385&quot;/&gt;&lt;wsp:rsid wsp:val=&quot;00541735&quot;/&gt;&lt;wsp:rsid wsp:val=&quot;005417A0&quot;/&gt;&lt;wsp:rsid wsp:val=&quot;00541B6E&quot;/&gt;&lt;wsp:rsid wsp:val=&quot;00541E2B&quot;/&gt;&lt;wsp:rsid wsp:val=&quot;00542607&quot;/&gt;&lt;wsp:rsid wsp:val=&quot;005436D7&quot;/&gt;&lt;wsp:rsid wsp:val=&quot;00543703&quot;/&gt;&lt;wsp:rsid wsp:val=&quot;00543A66&quot;/&gt;&lt;wsp:rsid wsp:val=&quot;00543A83&quot;/&gt;&lt;wsp:rsid wsp:val=&quot;00544220&quot;/&gt;&lt;wsp:rsid wsp:val=&quot;005444D2&quot;/&gt;&lt;wsp:rsid wsp:val=&quot;005448FC&quot;/&gt;&lt;wsp:rsid wsp:val=&quot;00544B77&quot;/&gt;&lt;wsp:rsid wsp:val=&quot;00544C33&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91D&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33D&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4E6&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B4B&quot;/&gt;&lt;wsp:rsid wsp:val=&quot;00576FC7&quot;/&gt;&lt;wsp:rsid wsp:val=&quot;00577368&quot;/&gt;&lt;wsp:rsid wsp:val=&quot;005777AC&quot;/&gt;&lt;wsp:rsid wsp:val=&quot;005777E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0EE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E&quot;/&gt;&lt;wsp:rsid wsp:val=&quot;005836D0&quot;/&gt;&lt;wsp:rsid wsp:val=&quot;005838AC&quot;/&gt;&lt;wsp:rsid wsp:val=&quot;00583C6C&quot;/&gt;&lt;wsp:rsid wsp:val=&quot;00583E78&quot;/&gt;&lt;wsp:rsid wsp:val=&quot;00583F5E&quot;/&gt;&lt;wsp:rsid wsp:val=&quot;00584496&quot;/&gt;&lt;wsp:rsid wsp:val=&quot;00584D31&quot;/&gt;&lt;wsp:rsid wsp:val=&quot;00584DB8&quot;/&gt;&lt;wsp:rsid wsp:val=&quot;00584E97&quot;/&gt;&lt;wsp:rsid wsp:val=&quot;00585125&quot;/&gt;&lt;wsp:rsid wsp:val=&quot;005854EF&quot;/&gt;&lt;wsp:rsid wsp:val=&quot;0058582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26C&quot;/&gt;&lt;wsp:rsid wsp:val=&quot;00590749&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E31&quot;/&gt;&lt;wsp:rsid wsp:val=&quot;00593ED6&quot;/&gt;&lt;wsp:rsid wsp:val=&quot;00594131&quot;/&gt;&lt;wsp:rsid wsp:val=&quot;005942B6&quot;/&gt;&lt;wsp:rsid wsp:val=&quot;005943C6&quot;/&gt;&lt;wsp:rsid wsp:val=&quot;00594695&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B63&quot;/&gt;&lt;wsp:rsid wsp:val=&quot;00597E86&quot;/&gt;&lt;wsp:rsid wsp:val=&quot;005A05C6&quot;/&gt;&lt;wsp:rsid wsp:val=&quot;005A05DF&quot;/&gt;&lt;wsp:rsid wsp:val=&quot;005A0753&quot;/&gt;&lt;wsp:rsid wsp:val=&quot;005A0CB6&quot;/&gt;&lt;wsp:rsid wsp:val=&quot;005A1515&quot;/&gt;&lt;wsp:rsid wsp:val=&quot;005A1D03&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B79&quot;/&gt;&lt;wsp:rsid wsp:val=&quot;005A4E38&quot;/&gt;&lt;wsp:rsid wsp:val=&quot;005A4E39&quot;/&gt;&lt;wsp:rsid wsp:val=&quot;005A50CE&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107A&quot;/&gt;&lt;wsp:rsid wsp:val=&quot;005B1A0D&quot;/&gt;&lt;wsp:rsid wsp:val=&quot;005B1C8E&quot;/&gt;&lt;wsp:rsid wsp:val=&quot;005B1EB5&quot;/&gt;&lt;wsp:rsid wsp:val=&quot;005B2D4D&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E83&quot;/&gt;&lt;wsp:rsid wsp:val=&quot;005B6FAE&quot;/&gt;&lt;wsp:rsid wsp:val=&quot;005B703E&quot;/&gt;&lt;wsp:rsid wsp:val=&quot;005B70E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752&quot;/&gt;&lt;wsp:rsid wsp:val=&quot;005C2144&quot;/&gt;&lt;wsp:rsid wsp:val=&quot;005C2322&quot;/&gt;&lt;wsp:rsid wsp:val=&quot;005C2476&quot;/&gt;&lt;wsp:rsid wsp:val=&quot;005C2A50&quot;/&gt;&lt;wsp:rsid wsp:val=&quot;005C2D85&quot;/&gt;&lt;wsp:rsid wsp:val=&quot;005C376D&quot;/&gt;&lt;wsp:rsid wsp:val=&quot;005C3A65&quot;/&gt;&lt;wsp:rsid wsp:val=&quot;005C3CDF&quot;/&gt;&lt;wsp:rsid wsp:val=&quot;005C44FE&quot;/&gt;&lt;wsp:rsid wsp:val=&quot;005C482A&quot;/&gt;&lt;wsp:rsid wsp:val=&quot;005C4B4D&quot;/&gt;&lt;wsp:rsid wsp:val=&quot;005C4CB2&quot;/&gt;&lt;wsp:rsid wsp:val=&quot;005C4DE3&quot;/&gt;&lt;wsp:rsid wsp:val=&quot;005C50E9&quot;/&gt;&lt;wsp:rsid wsp:val=&quot;005C5320&quot;/&gt;&lt;wsp:rsid wsp:val=&quot;005C5379&quot;/&gt;&lt;wsp:rsid wsp:val=&quot;005C5656&quot;/&gt;&lt;wsp:rsid wsp:val=&quot;005C5849&quot;/&gt;&lt;wsp:rsid wsp:val=&quot;005C5985&quot;/&gt;&lt;wsp:rsid wsp:val=&quot;005C61E1&quot;/&gt;&lt;wsp:rsid wsp:val=&quot;005C67B4&quot;/&gt;&lt;wsp:rsid wsp:val=&quot;005C7234&quot;/&gt;&lt;wsp:rsid wsp:val=&quot;005C7340&quot;/&gt;&lt;wsp:rsid wsp:val=&quot;005C7A54&quot;/&gt;&lt;wsp:rsid wsp:val=&quot;005C7CAD&quot;/&gt;&lt;wsp:rsid wsp:val=&quot;005C7EF8&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1D3&quot;/&gt;&lt;wsp:rsid wsp:val=&quot;005D32ED&quot;/&gt;&lt;wsp:rsid wsp:val=&quot;005D37FF&quot;/&gt;&lt;wsp:rsid wsp:val=&quot;005D38F9&quot;/&gt;&lt;wsp:rsid wsp:val=&quot;005D4764&quot;/&gt;&lt;wsp:rsid wsp:val=&quot;005D5499&quot;/&gt;&lt;wsp:rsid wsp:val=&quot;005D576B&quot;/&gt;&lt;wsp:rsid wsp:val=&quot;005D57B5&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1385&quot;/&gt;&lt;wsp:rsid wsp:val=&quot;005E1393&quot;/&gt;&lt;wsp:rsid wsp:val=&quot;005E1A58&quot;/&gt;&lt;wsp:rsid wsp:val=&quot;005E1C06&quot;/&gt;&lt;wsp:rsid wsp:val=&quot;005E2E2C&quot;/&gt;&lt;wsp:rsid wsp:val=&quot;005E35FD&quot;/&gt;&lt;wsp:rsid wsp:val=&quot;005E383F&quot;/&gt;&lt;wsp:rsid wsp:val=&quot;005E3C1D&quot;/&gt;&lt;wsp:rsid wsp:val=&quot;005E42F5&quot;/&gt;&lt;wsp:rsid wsp:val=&quot;005E48F7&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4B&quot;/&gt;&lt;wsp:rsid wsp:val=&quot;0060268D&quot;/&gt;&lt;wsp:rsid wsp:val=&quot;0060319B&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4FC3&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6F4F&quot;/&gt;&lt;wsp:rsid wsp:val=&quot;00607039&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110B&quot;/&gt;&lt;wsp:rsid wsp:val=&quot;006113A9&quot;/&gt;&lt;wsp:rsid wsp:val=&quot;00611A0D&quot;/&gt;&lt;wsp:rsid wsp:val=&quot;00611E96&quot;/&gt;&lt;wsp:rsid wsp:val=&quot;00612A01&quot;/&gt;&lt;wsp:rsid wsp:val=&quot;00612C73&quot;/&gt;&lt;wsp:rsid wsp:val=&quot;00613036&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B6A&quot;/&gt;&lt;wsp:rsid wsp:val=&quot;00621C0B&quot;/&gt;&lt;wsp:rsid wsp:val=&quot;00621C72&quot;/&gt;&lt;wsp:rsid wsp:val=&quot;00621CAD&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B24&quot;/&gt;&lt;wsp:rsid wsp:val=&quot;00625D29&quot;/&gt;&lt;wsp:rsid wsp:val=&quot;0062657C&quot;/&gt;&lt;wsp:rsid wsp:val=&quot;006269CB&quot;/&gt;&lt;wsp:rsid wsp:val=&quot;00626C25&quot;/&gt;&lt;wsp:rsid wsp:val=&quot;00626E64&quot;/&gt;&lt;wsp:rsid wsp:val=&quot;00627BA3&quot;/&gt;&lt;wsp:rsid wsp:val=&quot;00627BF8&quot;/&gt;&lt;wsp:rsid wsp:val=&quot;00627C39&quot;/&gt;&lt;wsp:rsid wsp:val=&quot;00627E44&quot;/&gt;&lt;wsp:rsid wsp:val=&quot;006300D7&quot;/&gt;&lt;wsp:rsid wsp:val=&quot;0063046A&quot;/&gt;&lt;wsp:rsid wsp:val=&quot;006307B0&quot;/&gt;&lt;wsp:rsid wsp:val=&quot;00630F58&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F5&quot;/&gt;&lt;wsp:rsid wsp:val=&quot;00633296&quot;/&gt;&lt;wsp:rsid wsp:val=&quot;00633780&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B12&quot;/&gt;&lt;wsp:rsid wsp:val=&quot;00635EDC&quot;/&gt;&lt;wsp:rsid wsp:val=&quot;00635F56&quot;/&gt;&lt;wsp:rsid wsp:val=&quot;00636094&quot;/&gt;&lt;wsp:rsid wsp:val=&quot;0063681F&quot;/&gt;&lt;wsp:rsid wsp:val=&quot;00636A76&quot;/&gt;&lt;wsp:rsid wsp:val=&quot;00636FB3&quot;/&gt;&lt;wsp:rsid wsp:val=&quot;00637395&quot;/&gt;&lt;wsp:rsid wsp:val=&quot;006373B0&quot;/&gt;&lt;wsp:rsid wsp:val=&quot;006373C7&quot;/&gt;&lt;wsp:rsid wsp:val=&quot;006374F0&quot;/&gt;&lt;wsp:rsid wsp:val=&quot;00637932&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5B2&quot;/&gt;&lt;wsp:rsid wsp:val=&quot;0064163B&quot;/&gt;&lt;wsp:rsid wsp:val=&quot;006416DD&quot;/&gt;&lt;wsp:rsid wsp:val=&quot;006419ED&quot;/&gt;&lt;wsp:rsid wsp:val=&quot;00642D10&quot;/&gt;&lt;wsp:rsid wsp:val=&quot;006434BA&quot;/&gt;&lt;wsp:rsid wsp:val=&quot;00643769&quot;/&gt;&lt;wsp:rsid wsp:val=&quot;006437A9&quot;/&gt;&lt;wsp:rsid wsp:val=&quot;00643973&quot;/&gt;&lt;wsp:rsid wsp:val=&quot;00644177&quot;/&gt;&lt;wsp:rsid wsp:val=&quot;00644200&quot;/&gt;&lt;wsp:rsid wsp:val=&quot;0064428B&quot;/&gt;&lt;wsp:rsid wsp:val=&quot;00644511&quot;/&gt;&lt;wsp:rsid wsp:val=&quot;0064486C&quot;/&gt;&lt;wsp:rsid wsp:val=&quot;00644E60&quot;/&gt;&lt;wsp:rsid wsp:val=&quot;00644F00&quot;/&gt;&lt;wsp:rsid wsp:val=&quot;006457B7&quot;/&gt;&lt;wsp:rsid wsp:val=&quot;00647CB3&quot;/&gt;&lt;wsp:rsid wsp:val=&quot;00647D60&quot;/&gt;&lt;wsp:rsid wsp:val=&quot;00647DB8&quot;/&gt;&lt;wsp:rsid wsp:val=&quot;00647F91&quot;/&gt;&lt;wsp:rsid wsp:val=&quot;00650150&quot;/&gt;&lt;wsp:rsid wsp:val=&quot;00650719&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8B1&quot;/&gt;&lt;wsp:rsid wsp:val=&quot;00651AD3&quot;/&gt;&lt;wsp:rsid wsp:val=&quot;00651E5A&quot;/&gt;&lt;wsp:rsid wsp:val=&quot;00651FA0&quot;/&gt;&lt;wsp:rsid wsp:val=&quot;00652BB4&quot;/&gt;&lt;wsp:rsid wsp:val=&quot;00653273&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60&quot;/&gt;&lt;wsp:rsid wsp:val=&quot;006635DC&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966&quot;/&gt;&lt;wsp:rsid wsp:val=&quot;006729A2&quot;/&gt;&lt;wsp:rsid wsp:val=&quot;00672F44&quot;/&gt;&lt;wsp:rsid wsp:val=&quot;00673201&quot;/&gt;&lt;wsp:rsid wsp:val=&quot;0067330E&quot;/&gt;&lt;wsp:rsid wsp:val=&quot;0067346F&quot;/&gt;&lt;wsp:rsid wsp:val=&quot;006735BC&quot;/&gt;&lt;wsp:rsid wsp:val=&quot;006737DD&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7B8&quot;/&gt;&lt;wsp:rsid wsp:val=&quot;00676D77&quot;/&gt;&lt;wsp:rsid wsp:val=&quot;00677370&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65E&quot;/&gt;&lt;wsp:rsid wsp:val=&quot;006819F6&quot;/&gt;&lt;wsp:rsid wsp:val=&quot;00681A9A&quot;/&gt;&lt;wsp:rsid wsp:val=&quot;00681BF2&quot;/&gt;&lt;wsp:rsid wsp:val=&quot;0068226B&quot;/&gt;&lt;wsp:rsid wsp:val=&quot;00682318&quot;/&gt;&lt;wsp:rsid wsp:val=&quot;006827C5&quot;/&gt;&lt;wsp:rsid wsp:val=&quot;00682A4A&quot;/&gt;&lt;wsp:rsid wsp:val=&quot;00682DD1&quot;/&gt;&lt;wsp:rsid wsp:val=&quot;00682ED3&quot;/&gt;&lt;wsp:rsid wsp:val=&quot;00683125&quot;/&gt;&lt;wsp:rsid wsp:val=&quot;00683136&quot;/&gt;&lt;wsp:rsid wsp:val=&quot;00683BF9&quot;/&gt;&lt;wsp:rsid wsp:val=&quot;00683D7F&quot;/&gt;&lt;wsp:rsid wsp:val=&quot;00684035&quot;/&gt;&lt;wsp:rsid wsp:val=&quot;006841F4&quot;/&gt;&lt;wsp:rsid wsp:val=&quot;00684258&quot;/&gt;&lt;wsp:rsid wsp:val=&quot;00684353&quot;/&gt;&lt;wsp:rsid wsp:val=&quot;00684594&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7C4&quot;/&gt;&lt;wsp:rsid wsp:val=&quot;00686C33&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39A&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15&quot;/&gt;&lt;wsp:rsid wsp:val=&quot;006A0942&quot;/&gt;&lt;wsp:rsid wsp:val=&quot;006A0A60&quot;/&gt;&lt;wsp:rsid wsp:val=&quot;006A18CF&quot;/&gt;&lt;wsp:rsid wsp:val=&quot;006A18DD&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F94&quot;/&gt;&lt;wsp:rsid wsp:val=&quot;006A4113&quot;/&gt;&lt;wsp:rsid wsp:val=&quot;006A457C&quot;/&gt;&lt;wsp:rsid wsp:val=&quot;006A4584&quot;/&gt;&lt;wsp:rsid wsp:val=&quot;006A484F&quot;/&gt;&lt;wsp:rsid wsp:val=&quot;006A49B5&quot;/&gt;&lt;wsp:rsid wsp:val=&quot;006A5185&quot;/&gt;&lt;wsp:rsid wsp:val=&quot;006A5551&quot;/&gt;&lt;wsp:rsid wsp:val=&quot;006A5A45&quot;/&gt;&lt;wsp:rsid wsp:val=&quot;006A5CA3&quot;/&gt;&lt;wsp:rsid wsp:val=&quot;006A5E26&quot;/&gt;&lt;wsp:rsid wsp:val=&quot;006A606B&quot;/&gt;&lt;wsp:rsid wsp:val=&quot;006A6725&quot;/&gt;&lt;wsp:rsid wsp:val=&quot;006A6B69&quot;/&gt;&lt;wsp:rsid wsp:val=&quot;006A6CCF&quot;/&gt;&lt;wsp:rsid wsp:val=&quot;006A73DA&quot;/&gt;&lt;wsp:rsid wsp:val=&quot;006A7574&quot;/&gt;&lt;wsp:rsid wsp:val=&quot;006A7984&quot;/&gt;&lt;wsp:rsid wsp:val=&quot;006A7BF2&quot;/&gt;&lt;wsp:rsid wsp:val=&quot;006A7C40&quot;/&gt;&lt;wsp:rsid wsp:val=&quot;006A7FDD&quot;/&gt;&lt;wsp:rsid wsp:val=&quot;006B015F&quot;/&gt;&lt;wsp:rsid wsp:val=&quot;006B0489&quot;/&gt;&lt;wsp:rsid wsp:val=&quot;006B08D4&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6D0&quot;/&gt;&lt;wsp:rsid wsp:val=&quot;006B2790&quot;/&gt;&lt;wsp:rsid wsp:val=&quot;006B32B5&quot;/&gt;&lt;wsp:rsid wsp:val=&quot;006B393F&quot;/&gt;&lt;wsp:rsid wsp:val=&quot;006B3E55&quot;/&gt;&lt;wsp:rsid wsp:val=&quot;006B43A5&quot;/&gt;&lt;wsp:rsid wsp:val=&quot;006B4566&quot;/&gt;&lt;wsp:rsid wsp:val=&quot;006B460F&quot;/&gt;&lt;wsp:rsid wsp:val=&quot;006B4D4E&quot;/&gt;&lt;wsp:rsid wsp:val=&quot;006B54EE&quot;/&gt;&lt;wsp:rsid wsp:val=&quot;006B6190&quot;/&gt;&lt;wsp:rsid wsp:val=&quot;006B6955&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9DD&quot;/&gt;&lt;wsp:rsid wsp:val=&quot;006C0A1A&quot;/&gt;&lt;wsp:rsid wsp:val=&quot;006C10B4&quot;/&gt;&lt;wsp:rsid wsp:val=&quot;006C1B3F&quot;/&gt;&lt;wsp:rsid wsp:val=&quot;006C2113&quot;/&gt;&lt;wsp:rsid wsp:val=&quot;006C27DA&quot;/&gt;&lt;wsp:rsid wsp:val=&quot;006C3009&quot;/&gt;&lt;wsp:rsid wsp:val=&quot;006C375B&quot;/&gt;&lt;wsp:rsid wsp:val=&quot;006C377A&quot;/&gt;&lt;wsp:rsid wsp:val=&quot;006C3F40&quot;/&gt;&lt;wsp:rsid wsp:val=&quot;006C44D3&quot;/&gt;&lt;wsp:rsid wsp:val=&quot;006C45C1&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B3E&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164&quot;/&gt;&lt;wsp:rsid wsp:val=&quot;006C7428&quot;/&gt;&lt;wsp:rsid wsp:val=&quot;006C75C9&quot;/&gt;&lt;wsp:rsid wsp:val=&quot;006C7ED2&quot;/&gt;&lt;wsp:rsid wsp:val=&quot;006D0233&quot;/&gt;&lt;wsp:rsid wsp:val=&quot;006D03CD&quot;/&gt;&lt;wsp:rsid wsp:val=&quot;006D0A70&quot;/&gt;&lt;wsp:rsid wsp:val=&quot;006D0AD9&quot;/&gt;&lt;wsp:rsid wsp:val=&quot;006D0DED&quot;/&gt;&lt;wsp:rsid wsp:val=&quot;006D19ED&quot;/&gt;&lt;wsp:rsid wsp:val=&quot;006D1A23&quot;/&gt;&lt;wsp:rsid wsp:val=&quot;006D1F1A&quot;/&gt;&lt;wsp:rsid wsp:val=&quot;006D21FF&quot;/&gt;&lt;wsp:rsid wsp:val=&quot;006D2627&quot;/&gt;&lt;wsp:rsid wsp:val=&quot;006D2B11&quot;/&gt;&lt;wsp:rsid wsp:val=&quot;006D2F55&quot;/&gt;&lt;wsp:rsid wsp:val=&quot;006D31AF&quot;/&gt;&lt;wsp:rsid wsp:val=&quot;006D31DD&quot;/&gt;&lt;wsp:rsid wsp:val=&quot;006D343D&quot;/&gt;&lt;wsp:rsid wsp:val=&quot;006D3D66&quot;/&gt;&lt;wsp:rsid wsp:val=&quot;006D3E35&quot;/&gt;&lt;wsp:rsid wsp:val=&quot;006D409F&quot;/&gt;&lt;wsp:rsid wsp:val=&quot;006D43CB&quot;/&gt;&lt;wsp:rsid wsp:val=&quot;006D4542&quot;/&gt;&lt;wsp:rsid wsp:val=&quot;006D492A&quot;/&gt;&lt;wsp:rsid wsp:val=&quot;006D493C&quot;/&gt;&lt;wsp:rsid wsp:val=&quot;006D4E49&quot;/&gt;&lt;wsp:rsid wsp:val=&quot;006D4F72&quot;/&gt;&lt;wsp:rsid wsp:val=&quot;006D5606&quot;/&gt;&lt;wsp:rsid wsp:val=&quot;006D59BF&quot;/&gt;&lt;wsp:rsid wsp:val=&quot;006D5AE7&quot;/&gt;&lt;wsp:rsid wsp:val=&quot;006D5B99&quot;/&gt;&lt;wsp:rsid wsp:val=&quot;006D5EC2&quot;/&gt;&lt;wsp:rsid wsp:val=&quot;006D5FEF&quot;/&gt;&lt;wsp:rsid wsp:val=&quot;006D615D&quot;/&gt;&lt;wsp:rsid wsp:val=&quot;006D63C2&quot;/&gt;&lt;wsp:rsid wsp:val=&quot;006D6486&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2CC&quot;/&gt;&lt;wsp:rsid wsp:val=&quot;006E2AA6&quot;/&gt;&lt;wsp:rsid wsp:val=&quot;006E2C18&quot;/&gt;&lt;wsp:rsid wsp:val=&quot;006E3854&quot;/&gt;&lt;wsp:rsid wsp:val=&quot;006E3BA9&quot;/&gt;&lt;wsp:rsid wsp:val=&quot;006E3D3A&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C62&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BD&quot;/&gt;&lt;wsp:rsid wsp:val=&quot;006F1008&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2A89&quot;/&gt;&lt;wsp:rsid wsp:val=&quot;00702BFC&quot;/&gt;&lt;wsp:rsid wsp:val=&quot;007034BC&quot;/&gt;&lt;wsp:rsid wsp:val=&quot;007035F6&quot;/&gt;&lt;wsp:rsid wsp:val=&quot;007036E5&quot;/&gt;&lt;wsp:rsid wsp:val=&quot;00703D58&quot;/&gt;&lt;wsp:rsid wsp:val=&quot;007044C2&quot;/&gt;&lt;wsp:rsid wsp:val=&quot;007047A7&quot;/&gt;&lt;wsp:rsid wsp:val=&quot;00704A33&quot;/&gt;&lt;wsp:rsid wsp:val=&quot;00704DEB&quot;/&gt;&lt;wsp:rsid wsp:val=&quot;00705584&quot;/&gt;&lt;wsp:rsid wsp:val=&quot;00705E96&quot;/&gt;&lt;wsp:rsid wsp:val=&quot;007069EA&quot;/&gt;&lt;wsp:rsid wsp:val=&quot;00706E08&quot;/&gt;&lt;wsp:rsid wsp:val=&quot;00706F3F&quot;/&gt;&lt;wsp:rsid wsp:val=&quot;0070711F&quot;/&gt;&lt;wsp:rsid wsp:val=&quot;0070730D&quot;/&gt;&lt;wsp:rsid wsp:val=&quot;0070743B&quot;/&gt;&lt;wsp:rsid wsp:val=&quot;0070746F&quot;/&gt;&lt;wsp:rsid wsp:val=&quot;0070796A&quot;/&gt;&lt;wsp:rsid wsp:val=&quot;00707A89&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B0A&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FC0&quot;/&gt;&lt;wsp:rsid wsp:val=&quot;00717267&quot;/&gt;&lt;wsp:rsid wsp:val=&quot;007178EE&quot;/&gt;&lt;wsp:rsid wsp:val=&quot;00717B0A&quot;/&gt;&lt;wsp:rsid wsp:val=&quot;00720759&quot;/&gt;&lt;wsp:rsid wsp:val=&quot;007208FF&quot;/&gt;&lt;wsp:rsid wsp:val=&quot;00720BD4&quot;/&gt;&lt;wsp:rsid wsp:val=&quot;00721011&quot;/&gt;&lt;wsp:rsid wsp:val=&quot;0072116F&quot;/&gt;&lt;wsp:rsid wsp:val=&quot;00721287&quot;/&gt;&lt;wsp:rsid wsp:val=&quot;007215A9&quot;/&gt;&lt;wsp:rsid wsp:val=&quot;007215BF&quot;/&gt;&lt;wsp:rsid wsp:val=&quot;007218A9&quot;/&gt;&lt;wsp:rsid wsp:val=&quot;0072190B&quot;/&gt;&lt;wsp:rsid wsp:val=&quot;00721E1D&quot;/&gt;&lt;wsp:rsid wsp:val=&quot;00721E87&quot;/&gt;&lt;wsp:rsid wsp:val=&quot;00721F9A&quot;/&gt;&lt;wsp:rsid wsp:val=&quot;0072227B&quot;/&gt;&lt;wsp:rsid wsp:val=&quot;00722B72&quot;/&gt;&lt;wsp:rsid wsp:val=&quot;00722C58&quot;/&gt;&lt;wsp:rsid wsp:val=&quot;00723701&quot;/&gt;&lt;wsp:rsid wsp:val=&quot;00723C7E&quot;/&gt;&lt;wsp:rsid wsp:val=&quot;00723EC3&quot;/&gt;&lt;wsp:rsid wsp:val=&quot;00724012&quot;/&gt;&lt;wsp:rsid wsp:val=&quot;00724426&quot;/&gt;&lt;wsp:rsid wsp:val=&quot;0072464B&quot;/&gt;&lt;wsp:rsid wsp:val=&quot;00725068&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3E3&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519&quot;/&gt;&lt;wsp:rsid wsp:val=&quot;007356D0&quot;/&gt;&lt;wsp:rsid wsp:val=&quot;0073637C&quot;/&gt;&lt;wsp:rsid wsp:val=&quot;007366CA&quot;/&gt;&lt;wsp:rsid wsp:val=&quot;00736D7B&quot;/&gt;&lt;wsp:rsid wsp:val=&quot;0073742F&quot;/&gt;&lt;wsp:rsid wsp:val=&quot;007377ED&quot;/&gt;&lt;wsp:rsid wsp:val=&quot;007379C8&quot;/&gt;&lt;wsp:rsid wsp:val=&quot;00740094&quot;/&gt;&lt;wsp:rsid wsp:val=&quot;00740698&quot;/&gt;&lt;wsp:rsid wsp:val=&quot;007406C0&quot;/&gt;&lt;wsp:rsid wsp:val=&quot;00740797&quot;/&gt;&lt;wsp:rsid wsp:val=&quot;00740AC1&quot;/&gt;&lt;wsp:rsid wsp:val=&quot;00740BBF&quot;/&gt;&lt;wsp:rsid wsp:val=&quot;00740C61&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446&quot;/&gt;&lt;wsp:rsid wsp:val=&quot;0074769D&quot;/&gt;&lt;wsp:rsid wsp:val=&quot;00747BD8&quot;/&gt;&lt;wsp:rsid wsp:val=&quot;00747E09&quot;/&gt;&lt;wsp:rsid wsp:val=&quot;00747F05&quot;/&gt;&lt;wsp:rsid wsp:val=&quot;007500FC&quot;/&gt;&lt;wsp:rsid wsp:val=&quot;0075038A&quot;/&gt;&lt;wsp:rsid wsp:val=&quot;00750443&quot;/&gt;&lt;wsp:rsid wsp:val=&quot;007509F9&quot;/&gt;&lt;wsp:rsid wsp:val=&quot;00750A2B&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8FD&quot;/&gt;&lt;wsp:rsid wsp:val=&quot;00752FE7&quot;/&gt;&lt;wsp:rsid wsp:val=&quot;0075312F&quot;/&gt;&lt;wsp:rsid wsp:val=&quot;00753662&quot;/&gt;&lt;wsp:rsid wsp:val=&quot;007536BB&quot;/&gt;&lt;wsp:rsid wsp:val=&quot;00753B0F&quot;/&gt;&lt;wsp:rsid wsp:val=&quot;00753B9D&quot;/&gt;&lt;wsp:rsid wsp:val=&quot;00753F01&quot;/&gt;&lt;wsp:rsid wsp:val=&quot;0075412E&quot;/&gt;&lt;wsp:rsid wsp:val=&quot;00754D64&quot;/&gt;&lt;wsp:rsid wsp:val=&quot;00754EDC&quot;/&gt;&lt;wsp:rsid wsp:val=&quot;007553DB&quot;/&gt;&lt;wsp:rsid wsp:val=&quot;0075583A&quot;/&gt;&lt;wsp:rsid wsp:val=&quot;00755A86&quot;/&gt;&lt;wsp:rsid wsp:val=&quot;00755B06&quot;/&gt;&lt;wsp:rsid wsp:val=&quot;00755C07&quot;/&gt;&lt;wsp:rsid wsp:val=&quot;00755E06&quot;/&gt;&lt;wsp:rsid wsp:val=&quot;00756211&quot;/&gt;&lt;wsp:rsid wsp:val=&quot;007564B4&quot;/&gt;&lt;wsp:rsid wsp:val=&quot;007565E2&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4B9&quot;/&gt;&lt;wsp:rsid wsp:val=&quot;00762924&quot;/&gt;&lt;wsp:rsid wsp:val=&quot;0076295C&quot;/&gt;&lt;wsp:rsid wsp:val=&quot;00762DC1&quot;/&gt;&lt;wsp:rsid wsp:val=&quot;00762F26&quot;/&gt;&lt;wsp:rsid wsp:val=&quot;00763055&quot;/&gt;&lt;wsp:rsid wsp:val=&quot;0076375B&quot;/&gt;&lt;wsp:rsid wsp:val=&quot;00763D32&quot;/&gt;&lt;wsp:rsid wsp:val=&quot;00763F7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E5F&quot;/&gt;&lt;wsp:rsid wsp:val=&quot;00765FCE&quot;/&gt;&lt;wsp:rsid wsp:val=&quot;00765FDC&quot;/&gt;&lt;wsp:rsid wsp:val=&quot;00766559&quot;/&gt;&lt;wsp:rsid wsp:val=&quot;007667D5&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34&quot;/&gt;&lt;wsp:rsid wsp:val=&quot;00773A60&quot;/&gt;&lt;wsp:rsid wsp:val=&quot;007743A1&quot;/&gt;&lt;wsp:rsid wsp:val=&quot;007744EF&quot;/&gt;&lt;wsp:rsid wsp:val=&quot;00774E74&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06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8FA&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01&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982&quot;/&gt;&lt;wsp:rsid wsp:val=&quot;00787A55&quot;/&gt;&lt;wsp:rsid wsp:val=&quot;00787FF1&quot;/&gt;&lt;wsp:rsid wsp:val=&quot;00790E7E&quot;/&gt;&lt;wsp:rsid wsp:val=&quot;00791296&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9C7&quot;/&gt;&lt;wsp:rsid wsp:val=&quot;00793D62&quot;/&gt;&lt;wsp:rsid wsp:val=&quot;00793F70&quot;/&gt;&lt;wsp:rsid wsp:val=&quot;0079400D&quot;/&gt;&lt;wsp:rsid wsp:val=&quot;007947FB&quot;/&gt;&lt;wsp:rsid wsp:val=&quot;00794842&quot;/&gt;&lt;wsp:rsid wsp:val=&quot;0079485D&quot;/&gt;&lt;wsp:rsid wsp:val=&quot;00794E42&quot;/&gt;&lt;wsp:rsid wsp:val=&quot;007954AC&quot;/&gt;&lt;wsp:rsid wsp:val=&quot;0079601B&quot;/&gt;&lt;wsp:rsid wsp:val=&quot;007962E1&quot;/&gt;&lt;wsp:rsid wsp:val=&quot;00796589&quot;/&gt;&lt;wsp:rsid wsp:val=&quot;0079663F&quot;/&gt;&lt;wsp:rsid wsp:val=&quot;00796726&quot;/&gt;&lt;wsp:rsid wsp:val=&quot;0079692D&quot;/&gt;&lt;wsp:rsid wsp:val=&quot;00796F91&quot;/&gt;&lt;wsp:rsid wsp:val=&quot;00797CCD&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847&quot;/&gt;&lt;wsp:rsid wsp:val=&quot;007A1964&quot;/&gt;&lt;wsp:rsid wsp:val=&quot;007A1B63&quot;/&gt;&lt;wsp:rsid wsp:val=&quot;007A2A53&quot;/&gt;&lt;wsp:rsid wsp:val=&quot;007A2BFF&quot;/&gt;&lt;wsp:rsid wsp:val=&quot;007A2D84&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E48&quot;/&gt;&lt;wsp:rsid wsp:val=&quot;007A618D&quot;/&gt;&lt;wsp:rsid wsp:val=&quot;007A6333&quot;/&gt;&lt;wsp:rsid wsp:val=&quot;007A6477&quot;/&gt;&lt;wsp:rsid wsp:val=&quot;007A6909&quot;/&gt;&lt;wsp:rsid wsp:val=&quot;007A6D88&quot;/&gt;&lt;wsp:rsid wsp:val=&quot;007A75A3&quot;/&gt;&lt;wsp:rsid wsp:val=&quot;007A75D9&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937&quot;/&gt;&lt;wsp:rsid wsp:val=&quot;007B51B7&quot;/&gt;&lt;wsp:rsid wsp:val=&quot;007B53E5&quot;/&gt;&lt;wsp:rsid wsp:val=&quot;007B5A66&quot;/&gt;&lt;wsp:rsid wsp:val=&quot;007B601C&quot;/&gt;&lt;wsp:rsid wsp:val=&quot;007B630D&quot;/&gt;&lt;wsp:rsid wsp:val=&quot;007B64F4&quot;/&gt;&lt;wsp:rsid wsp:val=&quot;007B697F&quot;/&gt;&lt;wsp:rsid wsp:val=&quot;007B6B11&quot;/&gt;&lt;wsp:rsid wsp:val=&quot;007B741A&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839&quot;/&gt;&lt;wsp:rsid wsp:val=&quot;007C1B94&quot;/&gt;&lt;wsp:rsid wsp:val=&quot;007C2A39&quot;/&gt;&lt;wsp:rsid wsp:val=&quot;007C2DBF&quot;/&gt;&lt;wsp:rsid wsp:val=&quot;007C3D88&quot;/&gt;&lt;wsp:rsid wsp:val=&quot;007C3F14&quot;/&gt;&lt;wsp:rsid wsp:val=&quot;007C508D&quot;/&gt;&lt;wsp:rsid wsp:val=&quot;007C515A&quot;/&gt;&lt;wsp:rsid wsp:val=&quot;007C52ED&quot;/&gt;&lt;wsp:rsid wsp:val=&quot;007C56CE&quot;/&gt;&lt;wsp:rsid wsp:val=&quot;007C5768&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287&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357E&quot;/&gt;&lt;wsp:rsid wsp:val=&quot;007D3889&quot;/&gt;&lt;wsp:rsid wsp:val=&quot;007D39A2&quot;/&gt;&lt;wsp:rsid wsp:val=&quot;007D39AC&quot;/&gt;&lt;wsp:rsid wsp:val=&quot;007D39D7&quot;/&gt;&lt;wsp:rsid wsp:val=&quot;007D3A84&quot;/&gt;&lt;wsp:rsid wsp:val=&quot;007D4EA2&quot;/&gt;&lt;wsp:rsid wsp:val=&quot;007D4FF2&quot;/&gt;&lt;wsp:rsid wsp:val=&quot;007D512C&quot;/&gt;&lt;wsp:rsid wsp:val=&quot;007D526F&quot;/&gt;&lt;wsp:rsid wsp:val=&quot;007D5FAA&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46A3&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735&quot;/&gt;&lt;wsp:rsid wsp:val=&quot;007E67F4&quot;/&gt;&lt;wsp:rsid wsp:val=&quot;007E6936&quot;/&gt;&lt;wsp:rsid wsp:val=&quot;007E6EF1&quot;/&gt;&lt;wsp:rsid wsp:val=&quot;007E7B2B&quot;/&gt;&lt;wsp:rsid wsp:val=&quot;007E7CBA&quot;/&gt;&lt;wsp:rsid wsp:val=&quot;007E7FF8&quot;/&gt;&lt;wsp:rsid wsp:val=&quot;007F0076&quot;/&gt;&lt;wsp:rsid wsp:val=&quot;007F02A8&quot;/&gt;&lt;wsp:rsid wsp:val=&quot;007F05E0&quot;/&gt;&lt;wsp:rsid wsp:val=&quot;007F0B77&quot;/&gt;&lt;wsp:rsid wsp:val=&quot;007F0DD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23F&quot;/&gt;&lt;wsp:rsid wsp:val=&quot;007F6562&quot;/&gt;&lt;wsp:rsid wsp:val=&quot;007F65F2&quot;/&gt;&lt;wsp:rsid wsp:val=&quot;007F6F8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408&quot;/&gt;&lt;wsp:rsid wsp:val=&quot;0080179D&quot;/&gt;&lt;wsp:rsid wsp:val=&quot;00801838&quot;/&gt;&lt;wsp:rsid wsp:val=&quot;00801D99&quot;/&gt;&lt;wsp:rsid wsp:val=&quot;00801DCC&quot;/&gt;&lt;wsp:rsid wsp:val=&quot;00801FBC&quot;/&gt;&lt;wsp:rsid wsp:val=&quot;008021CF&quot;/&gt;&lt;wsp:rsid wsp:val=&quot;00802410&quot;/&gt;&lt;wsp:rsid wsp:val=&quot;00803A20&quot;/&gt;&lt;wsp:rsid wsp:val=&quot;00803E2E&quot;/&gt;&lt;wsp:rsid wsp:val=&quot;008041E1&quot;/&gt;&lt;wsp:rsid wsp:val=&quot;00804437&quot;/&gt;&lt;wsp:rsid wsp:val=&quot;00804867&quot;/&gt;&lt;wsp:rsid wsp:val=&quot;00804B2F&quot;/&gt;&lt;wsp:rsid wsp:val=&quot;00804C3F&quot;/&gt;&lt;wsp:rsid wsp:val=&quot;00805227&quot;/&gt;&lt;wsp:rsid wsp:val=&quot;008052B1&quot;/&gt;&lt;wsp:rsid wsp:val=&quot;008058F5&quot;/&gt;&lt;wsp:rsid wsp:val=&quot;00806979&quot;/&gt;&lt;wsp:rsid wsp:val=&quot;0080699F&quot;/&gt;&lt;wsp:rsid wsp:val=&quot;00806ACA&quot;/&gt;&lt;wsp:rsid wsp:val=&quot;00806D29&quot;/&gt;&lt;wsp:rsid wsp:val=&quot;00807582&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582&quot;/&gt;&lt;wsp:rsid wsp:val=&quot;008127B0&quot;/&gt;&lt;wsp:rsid wsp:val=&quot;00813116&quot;/&gt;&lt;wsp:rsid wsp:val=&quot;008136DD&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A81&quot;/&gt;&lt;wsp:rsid wsp:val=&quot;00820DF1&quot;/&gt;&lt;wsp:rsid wsp:val=&quot;0082150F&quot;/&gt;&lt;wsp:rsid wsp:val=&quot;0082172C&quot;/&gt;&lt;wsp:rsid wsp:val=&quot;00821992&quot;/&gt;&lt;wsp:rsid wsp:val=&quot;00821D8A&quot;/&gt;&lt;wsp:rsid wsp:val=&quot;0082266A&quot;/&gt;&lt;wsp:rsid wsp:val=&quot;008226C2&quot;/&gt;&lt;wsp:rsid wsp:val=&quot;00823335&quot;/&gt;&lt;wsp:rsid wsp:val=&quot;00823571&quot;/&gt;&lt;wsp:rsid wsp:val=&quot;008237B2&quot;/&gt;&lt;wsp:rsid wsp:val=&quot;00823F61&quot;/&gt;&lt;wsp:rsid wsp:val=&quot;0082449E&quot;/&gt;&lt;wsp:rsid wsp:val=&quot;008249FF&quot;/&gt;&lt;wsp:rsid wsp:val=&quot;008251EC&quot;/&gt;&lt;wsp:rsid wsp:val=&quot;0082540D&quot;/&gt;&lt;wsp:rsid wsp:val=&quot;00825DD4&quot;/&gt;&lt;wsp:rsid wsp:val=&quot;00826204&quot;/&gt;&lt;wsp:rsid wsp:val=&quot;00826991&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B0F&quot;/&gt;&lt;wsp:rsid wsp:val=&quot;00827BBF&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C1&quot;/&gt;&lt;wsp:rsid wsp:val=&quot;008330DB&quot;/&gt;&lt;wsp:rsid wsp:val=&quot;00833EF5&quot;/&gt;&lt;wsp:rsid wsp:val=&quot;008340A5&quot;/&gt;&lt;wsp:rsid wsp:val=&quot;0083417A&quot;/&gt;&lt;wsp:rsid wsp:val=&quot;00834512&quot;/&gt;&lt;wsp:rsid wsp:val=&quot;00834746&quot;/&gt;&lt;wsp:rsid wsp:val=&quot;008349E7&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B5&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773&quot;/&gt;&lt;wsp:rsid wsp:val=&quot;00842B18&quot;/&gt;&lt;wsp:rsid wsp:val=&quot;00842C7C&quot;/&gt;&lt;wsp:rsid wsp:val=&quot;00842DB7&quot;/&gt;&lt;wsp:rsid wsp:val=&quot;0084343F&quot;/&gt;&lt;wsp:rsid wsp:val=&quot;00843736&quot;/&gt;&lt;wsp:rsid wsp:val=&quot;0084387F&quot;/&gt;&lt;wsp:rsid wsp:val=&quot;00843AFD&quot;/&gt;&lt;wsp:rsid wsp:val=&quot;008444F8&quot;/&gt;&lt;wsp:rsid wsp:val=&quot;0084464F&quot;/&gt;&lt;wsp:rsid wsp:val=&quot;00844750&quot;/&gt;&lt;wsp:rsid wsp:val=&quot;00844D93&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130C&quot;/&gt;&lt;wsp:rsid wsp:val=&quot;00851B22&quot;/&gt;&lt;wsp:rsid wsp:val=&quot;008521C5&quot;/&gt;&lt;wsp:rsid wsp:val=&quot;00852338&quot;/&gt;&lt;wsp:rsid wsp:val=&quot;00852F3B&quot;/&gt;&lt;wsp:rsid wsp:val=&quot;00853132&quot;/&gt;&lt;wsp:rsid wsp:val=&quot;00853B2A&quot;/&gt;&lt;wsp:rsid wsp:val=&quot;00853B65&quot;/&gt;&lt;wsp:rsid wsp:val=&quot;00853C45&quot;/&gt;&lt;wsp:rsid wsp:val=&quot;00853C94&quot;/&gt;&lt;wsp:rsid wsp:val=&quot;00853EF9&quot;/&gt;&lt;wsp:rsid wsp:val=&quot;00853F11&quot;/&gt;&lt;wsp:rsid wsp:val=&quot;00854090&quot;/&gt;&lt;wsp:rsid wsp:val=&quot;008540E5&quot;/&gt;&lt;wsp:rsid wsp:val=&quot;00854983&quot;/&gt;&lt;wsp:rsid wsp:val=&quot;00854B60&quot;/&gt;&lt;wsp:rsid wsp:val=&quot;00854D51&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987&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500&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CB&quot;/&gt;&lt;wsp:rsid wsp:val=&quot;0087229F&quot;/&gt;&lt;wsp:rsid wsp:val=&quot;008722B0&quot;/&gt;&lt;wsp:rsid wsp:val=&quot;008722F6&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6E1F&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392&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D&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5037&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F2E&quot;/&gt;&lt;wsp:rsid wsp:val=&quot;0089035C&quot;/&gt;&lt;wsp:rsid wsp:val=&quot;00890404&quot;/&gt;&lt;wsp:rsid wsp:val=&quot;008907B2&quot;/&gt;&lt;wsp:rsid wsp:val=&quot;00890B03&quot;/&gt;&lt;wsp:rsid wsp:val=&quot;00890BCD&quot;/&gt;&lt;wsp:rsid wsp:val=&quot;00890D15&quot;/&gt;&lt;wsp:rsid wsp:val=&quot;00890EFE&quot;/&gt;&lt;wsp:rsid wsp:val=&quot;00890F04&quot;/&gt;&lt;wsp:rsid wsp:val=&quot;00890F2B&quot;/&gt;&lt;wsp:rsid wsp:val=&quot;008911A2&quot;/&gt;&lt;wsp:rsid wsp:val=&quot;0089129F&quot;/&gt;&lt;wsp:rsid wsp:val=&quot;00891C27&quot;/&gt;&lt;wsp:rsid wsp:val=&quot;00891F63&quot;/&gt;&lt;wsp:rsid wsp:val=&quot;008922DC&quot;/&gt;&lt;wsp:rsid wsp:val=&quot;008922DF&quot;/&gt;&lt;wsp:rsid wsp:val=&quot;00892357&quot;/&gt;&lt;wsp:rsid wsp:val=&quot;00892494&quot;/&gt;&lt;wsp:rsid wsp:val=&quot;00893024&quot;/&gt;&lt;wsp:rsid wsp:val=&quot;00893B3B&quot;/&gt;&lt;wsp:rsid wsp:val=&quot;00894304&quot;/&gt;&lt;wsp:rsid wsp:val=&quot;00894C16&quot;/&gt;&lt;wsp:rsid wsp:val=&quot;00894C3B&quot;/&gt;&lt;wsp:rsid wsp:val=&quot;00894D6C&quot;/&gt;&lt;wsp:rsid wsp:val=&quot;00894FEF&quot;/&gt;&lt;wsp:rsid wsp:val=&quot;008950EC&quot;/&gt;&lt;wsp:rsid wsp:val=&quot;00895243&quot;/&gt;&lt;wsp:rsid wsp:val=&quot;008953FF&quot;/&gt;&lt;wsp:rsid wsp:val=&quot;00895A0C&quot;/&gt;&lt;wsp:rsid wsp:val=&quot;008960B3&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245&quot;/&gt;&lt;wsp:rsid wsp:val=&quot;008B130E&quot;/&gt;&lt;wsp:rsid wsp:val=&quot;008B1651&quot;/&gt;&lt;wsp:rsid wsp:val=&quot;008B175A&quot;/&gt;&lt;wsp:rsid wsp:val=&quot;008B1B08&quot;/&gt;&lt;wsp:rsid wsp:val=&quot;008B1C8C&quot;/&gt;&lt;wsp:rsid wsp:val=&quot;008B1E55&quot;/&gt;&lt;wsp:rsid wsp:val=&quot;008B1EFF&quot;/&gt;&lt;wsp:rsid wsp:val=&quot;008B20E5&quot;/&gt;&lt;wsp:rsid wsp:val=&quot;008B21F5&quot;/&gt;&lt;wsp:rsid wsp:val=&quot;008B251D&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60E9&quot;/&gt;&lt;wsp:rsid wsp:val=&quot;008B60ED&quot;/&gt;&lt;wsp:rsid wsp:val=&quot;008B614C&quot;/&gt;&lt;wsp:rsid wsp:val=&quot;008B6E5C&quot;/&gt;&lt;wsp:rsid wsp:val=&quot;008B739E&quot;/&gt;&lt;wsp:rsid wsp:val=&quot;008B766A&quot;/&gt;&lt;wsp:rsid wsp:val=&quot;008B7A0E&quot;/&gt;&lt;wsp:rsid wsp:val=&quot;008B7BD4&quot;/&gt;&lt;wsp:rsid wsp:val=&quot;008B7E5B&quot;/&gt;&lt;wsp:rsid wsp:val=&quot;008B7F66&quot;/&gt;&lt;wsp:rsid wsp:val=&quot;008C022D&quot;/&gt;&lt;wsp:rsid wsp:val=&quot;008C0431&quot;/&gt;&lt;wsp:rsid wsp:val=&quot;008C0D78&quot;/&gt;&lt;wsp:rsid wsp:val=&quot;008C1ABE&quot;/&gt;&lt;wsp:rsid wsp:val=&quot;008C2426&quot;/&gt;&lt;wsp:rsid wsp:val=&quot;008C2453&quot;/&gt;&lt;wsp:rsid wsp:val=&quot;008C2608&quot;/&gt;&lt;wsp:rsid wsp:val=&quot;008C265E&quot;/&gt;&lt;wsp:rsid wsp:val=&quot;008C26B4&quot;/&gt;&lt;wsp:rsid wsp:val=&quot;008C28BA&quot;/&gt;&lt;wsp:rsid wsp:val=&quot;008C3240&quot;/&gt;&lt;wsp:rsid wsp:val=&quot;008C4188&quot;/&gt;&lt;wsp:rsid wsp:val=&quot;008C49D5&quot;/&gt;&lt;wsp:rsid wsp:val=&quot;008C4B47&quot;/&gt;&lt;wsp:rsid wsp:val=&quot;008C4DD1&quot;/&gt;&lt;wsp:rsid wsp:val=&quot;008C59D5&quot;/&gt;&lt;wsp:rsid wsp:val=&quot;008C5B10&quot;/&gt;&lt;wsp:rsid wsp:val=&quot;008C6276&quot;/&gt;&lt;wsp:rsid wsp:val=&quot;008C6337&quot;/&gt;&lt;wsp:rsid wsp:val=&quot;008C6345&quot;/&gt;&lt;wsp:rsid wsp:val=&quot;008C65A7&quot;/&gt;&lt;wsp:rsid wsp:val=&quot;008C6C7A&quot;/&gt;&lt;wsp:rsid wsp:val=&quot;008C6F4F&quot;/&gt;&lt;wsp:rsid wsp:val=&quot;008C74CC&quot;/&gt;&lt;wsp:rsid wsp:val=&quot;008C74F9&quot;/&gt;&lt;wsp:rsid wsp:val=&quot;008C75BB&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9D&quot;/&gt;&lt;wsp:rsid wsp:val=&quot;008D1D2C&quot;/&gt;&lt;wsp:rsid wsp:val=&quot;008D1E23&quot;/&gt;&lt;wsp:rsid wsp:val=&quot;008D2461&quot;/&gt;&lt;wsp:rsid wsp:val=&quot;008D2D60&quot;/&gt;&lt;wsp:rsid wsp:val=&quot;008D3208&quot;/&gt;&lt;wsp:rsid wsp:val=&quot;008D382D&quot;/&gt;&lt;wsp:rsid wsp:val=&quot;008D3E0C&quot;/&gt;&lt;wsp:rsid wsp:val=&quot;008D3F21&quot;/&gt;&lt;wsp:rsid wsp:val=&quot;008D40FF&quot;/&gt;&lt;wsp:rsid wsp:val=&quot;008D41F1&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F90&quot;/&gt;&lt;wsp:rsid wsp:val=&quot;008D72A4&quot;/&gt;&lt;wsp:rsid wsp:val=&quot;008D7378&quot;/&gt;&lt;wsp:rsid wsp:val=&quot;008D7554&quot;/&gt;&lt;wsp:rsid wsp:val=&quot;008D7615&quot;/&gt;&lt;wsp:rsid wsp:val=&quot;008D76A0&quot;/&gt;&lt;wsp:rsid wsp:val=&quot;008D78C3&quot;/&gt;&lt;wsp:rsid wsp:val=&quot;008D7ACD&quot;/&gt;&lt;wsp:rsid wsp:val=&quot;008D7BB4&quot;/&gt;&lt;wsp:rsid wsp:val=&quot;008D7DEB&quot;/&gt;&lt;wsp:rsid wsp:val=&quot;008E037E&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791&quot;/&gt;&lt;wsp:rsid wsp:val=&quot;008F0D2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6150&quot;/&gt;&lt;wsp:rsid wsp:val=&quot;008F6188&quot;/&gt;&lt;wsp:rsid wsp:val=&quot;008F6649&quot;/&gt;&lt;wsp:rsid wsp:val=&quot;008F6BB4&quot;/&gt;&lt;wsp:rsid wsp:val=&quot;008F6CD1&quot;/&gt;&lt;wsp:rsid wsp:val=&quot;008F7069&quot;/&gt;&lt;wsp:rsid wsp:val=&quot;008F74EA&quot;/&gt;&lt;wsp:rsid wsp:val=&quot;008F74E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7E4&quot;/&gt;&lt;wsp:rsid wsp:val=&quot;00902997&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6100&quot;/&gt;&lt;wsp:rsid wsp:val=&quot;009061A5&quot;/&gt;&lt;wsp:rsid wsp:val=&quot;009067B8&quot;/&gt;&lt;wsp:rsid wsp:val=&quot;00906EED&quot;/&gt;&lt;wsp:rsid wsp:val=&quot;00907071&quot;/&gt;&lt;wsp:rsid wsp:val=&quot;0090715C&quot;/&gt;&lt;wsp:rsid wsp:val=&quot;009108A7&quot;/&gt;&lt;wsp:rsid wsp:val=&quot;00910E0D&quot;/&gt;&lt;wsp:rsid wsp:val=&quot;00910ED6&quot;/&gt;&lt;wsp:rsid wsp:val=&quot;00911E1A&quot;/&gt;&lt;wsp:rsid wsp:val=&quot;009121EF&quot;/&gt;&lt;wsp:rsid wsp:val=&quot;009123B9&quot;/&gt;&lt;wsp:rsid wsp:val=&quot;00912531&quot;/&gt;&lt;wsp:rsid wsp:val=&quot;009138F9&quot;/&gt;&lt;wsp:rsid wsp:val=&quot;00913F4C&quot;/&gt;&lt;wsp:rsid wsp:val=&quot;00913F9C&quot;/&gt;&lt;wsp:rsid wsp:val=&quot;0091404B&quot;/&gt;&lt;wsp:rsid wsp:val=&quot;0091423A&quot;/&gt;&lt;wsp:rsid wsp:val=&quot;00914A5D&quot;/&gt;&lt;wsp:rsid wsp:val=&quot;00914B18&quot;/&gt;&lt;wsp:rsid wsp:val=&quot;00914F86&quot;/&gt;&lt;wsp:rsid wsp:val=&quot;00915032&quot;/&gt;&lt;wsp:rsid wsp:val=&quot;0091537E&quot;/&gt;&lt;wsp:rsid wsp:val=&quot;009154BD&quot;/&gt;&lt;wsp:rsid wsp:val=&quot;009154CF&quot;/&gt;&lt;wsp:rsid wsp:val=&quot;00915AB4&quot;/&gt;&lt;wsp:rsid wsp:val=&quot;00915F97&quot;/&gt;&lt;wsp:rsid wsp:val=&quot;0091610F&quot;/&gt;&lt;wsp:rsid wsp:val=&quot;009161BA&quot;/&gt;&lt;wsp:rsid wsp:val=&quot;00916827&quot;/&gt;&lt;wsp:rsid wsp:val=&quot;00920FE4&quot;/&gt;&lt;wsp:rsid wsp:val=&quot;00921140&quot;/&gt;&lt;wsp:rsid wsp:val=&quot;0092169A&quot;/&gt;&lt;wsp:rsid wsp:val=&quot;009216BF&quot;/&gt;&lt;wsp:rsid wsp:val=&quot;009218D2&quot;/&gt;&lt;wsp:rsid wsp:val=&quot;009219A7&quot;/&gt;&lt;wsp:rsid wsp:val=&quot;00921A74&quot;/&gt;&lt;wsp:rsid wsp:val=&quot;00921BB1&quot;/&gt;&lt;wsp:rsid wsp:val=&quot;00921C9F&quot;/&gt;&lt;wsp:rsid wsp:val=&quot;00921ED5&quot;/&gt;&lt;wsp:rsid wsp:val=&quot;00921FA1&quot;/&gt;&lt;wsp:rsid wsp:val=&quot;00922106&quot;/&gt;&lt;wsp:rsid wsp:val=&quot;009225B6&quot;/&gt;&lt;wsp:rsid wsp:val=&quot;0092286C&quot;/&gt;&lt;wsp:rsid wsp:val=&quot;00922C09&quot;/&gt;&lt;wsp:rsid wsp:val=&quot;00923151&quot;/&gt;&lt;wsp:rsid wsp:val=&quot;00923560&quot;/&gt;&lt;wsp:rsid wsp:val=&quot;00923883&quot;/&gt;&lt;wsp:rsid wsp:val=&quot;00923ABA&quot;/&gt;&lt;wsp:rsid wsp:val=&quot;00923EB5&quot;/&gt;&lt;wsp:rsid wsp:val=&quot;00923F1B&quot;/&gt;&lt;wsp:rsid wsp:val=&quot;00924108&quot;/&gt;&lt;wsp:rsid wsp:val=&quot;0092423D&quot;/&gt;&lt;wsp:rsid wsp:val=&quot;0092434B&quot;/&gt;&lt;wsp:rsid wsp:val=&quot;009247D8&quot;/&gt;&lt;wsp:rsid wsp:val=&quot;00924A7F&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1196&quot;/&gt;&lt;wsp:rsid wsp:val=&quot;0093135E&quot;/&gt;&lt;wsp:rsid wsp:val=&quot;009313ED&quot;/&gt;&lt;wsp:rsid wsp:val=&quot;0093161F&quot;/&gt;&lt;wsp:rsid wsp:val=&quot;0093195D&quot;/&gt;&lt;wsp:rsid wsp:val=&quot;00932109&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3128&quot;/&gt;&lt;wsp:rsid wsp:val=&quot;0094335F&quot;/&gt;&lt;wsp:rsid wsp:val=&quot;00943D04&quot;/&gt;&lt;wsp:rsid wsp:val=&quot;00943D09&quot;/&gt;&lt;wsp:rsid wsp:val=&quot;009440F3&quot;/&gt;&lt;wsp:rsid wsp:val=&quot;00944202&quot;/&gt;&lt;wsp:rsid wsp:val=&quot;00944335&quot;/&gt;&lt;wsp:rsid wsp:val=&quot;00944710&quot;/&gt;&lt;wsp:rsid wsp:val=&quot;0094480B&quot;/&gt;&lt;wsp:rsid wsp:val=&quot;00944AF4&quot;/&gt;&lt;wsp:rsid wsp:val=&quot;00944D54&quot;/&gt;&lt;wsp:rsid wsp:val=&quot;0094564D&quot;/&gt;&lt;wsp:rsid wsp:val=&quot;00945E49&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769&quot;/&gt;&lt;wsp:rsid wsp:val=&quot;00956B4A&quot;/&gt;&lt;wsp:rsid wsp:val=&quot;00957060&quot;/&gt;&lt;wsp:rsid wsp:val=&quot;009572DC&quot;/&gt;&lt;wsp:rsid wsp:val=&quot;00957478&quot;/&gt;&lt;wsp:rsid wsp:val=&quot;00957487&quot;/&gt;&lt;wsp:rsid wsp:val=&quot;00957656&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FF&quot;/&gt;&lt;wsp:rsid wsp:val=&quot;0096292B&quot;/&gt;&lt;wsp:rsid wsp:val=&quot;009629DE&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BA&quot;/&gt;&lt;wsp:rsid wsp:val=&quot;009739F8&quot;/&gt;&lt;wsp:rsid wsp:val=&quot;00973F29&quot;/&gt;&lt;wsp:rsid wsp:val=&quot;00974182&quot;/&gt;&lt;wsp:rsid wsp:val=&quot;009744FF&quot;/&gt;&lt;wsp:rsid wsp:val=&quot;00974520&quot;/&gt;&lt;wsp:rsid wsp:val=&quot;009746CB&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172B&quot;/&gt;&lt;wsp:rsid wsp:val=&quot;009817F9&quot;/&gt;&lt;wsp:rsid wsp:val=&quot;0098183B&quot;/&gt;&lt;wsp:rsid wsp:val=&quot;00981D4B&quot;/&gt;&lt;wsp:rsid wsp:val=&quot;009822AF&quot;/&gt;&lt;wsp:rsid wsp:val=&quot;009823A3&quot;/&gt;&lt;wsp:rsid wsp:val=&quot;00982AB4&quot;/&gt;&lt;wsp:rsid wsp:val=&quot;00982B3A&quot;/&gt;&lt;wsp:rsid wsp:val=&quot;00982E67&quot;/&gt;&lt;wsp:rsid wsp:val=&quot;00983061&quot;/&gt;&lt;wsp:rsid wsp:val=&quot;00983223&quot;/&gt;&lt;wsp:rsid wsp:val=&quot;009838CE&quot;/&gt;&lt;wsp:rsid wsp:val=&quot;00983C41&quot;/&gt;&lt;wsp:rsid wsp:val=&quot;00984206&quot;/&gt;&lt;wsp:rsid wsp:val=&quot;00984449&quot;/&gt;&lt;wsp:rsid wsp:val=&quot;00984E62&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2F3&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E5D&quot;/&gt;&lt;wsp:rsid wsp:val=&quot;009A3183&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127&quot;/&gt;&lt;wsp:rsid wsp:val=&quot;009A637B&quot;/&gt;&lt;wsp:rsid wsp:val=&quot;009A6456&quot;/&gt;&lt;wsp:rsid wsp:val=&quot;009A6513&quot;/&gt;&lt;wsp:rsid wsp:val=&quot;009A6770&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BB7&quot;/&gt;&lt;wsp:rsid wsp:val=&quot;009B7FFA&quot;/&gt;&lt;wsp:rsid wsp:val=&quot;009C00EF&quot;/&gt;&lt;wsp:rsid wsp:val=&quot;009C01D2&quot;/&gt;&lt;wsp:rsid wsp:val=&quot;009C080A&quot;/&gt;&lt;wsp:rsid wsp:val=&quot;009C098E&quot;/&gt;&lt;wsp:rsid wsp:val=&quot;009C0A96&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D12&quot;/&gt;&lt;wsp:rsid wsp:val=&quot;009C3D88&quot;/&gt;&lt;wsp:rsid wsp:val=&quot;009C40AD&quot;/&gt;&lt;wsp:rsid wsp:val=&quot;009C45A3&quot;/&gt;&lt;wsp:rsid wsp:val=&quot;009C4E6A&quot;/&gt;&lt;wsp:rsid wsp:val=&quot;009C4EF7&quot;/&gt;&lt;wsp:rsid wsp:val=&quot;009C520B&quot;/&gt;&lt;wsp:rsid wsp:val=&quot;009C52FB&quot;/&gt;&lt;wsp:rsid wsp:val=&quot;009C5538&quot;/&gt;&lt;wsp:rsid wsp:val=&quot;009C5785&quot;/&gt;&lt;wsp:rsid wsp:val=&quot;009C5874&quot;/&gt;&lt;wsp:rsid wsp:val=&quot;009C5BDA&quot;/&gt;&lt;wsp:rsid wsp:val=&quot;009C6768&quot;/&gt;&lt;wsp:rsid wsp:val=&quot;009C681F&quot;/&gt;&lt;wsp:rsid wsp:val=&quot;009C6894&quot;/&gt;&lt;wsp:rsid wsp:val=&quot;009C6B3B&quot;/&gt;&lt;wsp:rsid wsp:val=&quot;009C6B7B&quot;/&gt;&lt;wsp:rsid wsp:val=&quot;009C6CAA&quot;/&gt;&lt;wsp:rsid wsp:val=&quot;009C6E93&quot;/&gt;&lt;wsp:rsid wsp:val=&quot;009C7147&quot;/&gt;&lt;wsp:rsid wsp:val=&quot;009C7893&quot;/&gt;&lt;wsp:rsid wsp:val=&quot;009C7F47&quot;/&gt;&lt;wsp:rsid wsp:val=&quot;009C7FEB&quot;/&gt;&lt;wsp:rsid wsp:val=&quot;009D00B2&quot;/&gt;&lt;wsp:rsid wsp:val=&quot;009D0361&quot;/&gt;&lt;wsp:rsid wsp:val=&quot;009D0720&quot;/&gt;&lt;wsp:rsid wsp:val=&quot;009D079F&quot;/&gt;&lt;wsp:rsid wsp:val=&quot;009D0897&quot;/&gt;&lt;wsp:rsid wsp:val=&quot;009D09A8&quot;/&gt;&lt;wsp:rsid wsp:val=&quot;009D2118&quot;/&gt;&lt;wsp:rsid wsp:val=&quot;009D22EA&quot;/&gt;&lt;wsp:rsid wsp:val=&quot;009D264B&quot;/&gt;&lt;wsp:rsid wsp:val=&quot;009D280C&quot;/&gt;&lt;wsp:rsid wsp:val=&quot;009D2C43&quot;/&gt;&lt;wsp:rsid wsp:val=&quot;009D327E&quot;/&gt;&lt;wsp:rsid wsp:val=&quot;009D3C90&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3A5F&quot;/&gt;&lt;wsp:rsid wsp:val=&quot;009E457F&quot;/&gt;&lt;wsp:rsid wsp:val=&quot;009E5039&quot;/&gt;&lt;wsp:rsid wsp:val=&quot;009E532F&quot;/&gt;&lt;wsp:rsid wsp:val=&quot;009E5386&quot;/&gt;&lt;wsp:rsid wsp:val=&quot;009E53AA&quot;/&gt;&lt;wsp:rsid wsp:val=&quot;009E53D6&quot;/&gt;&lt;wsp:rsid wsp:val=&quot;009E5656&quot;/&gt;&lt;wsp:rsid wsp:val=&quot;009E5A6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05&quot;/&gt;&lt;wsp:rsid wsp:val=&quot;009F0C38&quot;/&gt;&lt;wsp:rsid wsp:val=&quot;009F0CD1&quot;/&gt;&lt;wsp:rsid wsp:val=&quot;009F1033&quot;/&gt;&lt;wsp:rsid wsp:val=&quot;009F187B&quot;/&gt;&lt;wsp:rsid wsp:val=&quot;009F1933&quot;/&gt;&lt;wsp:rsid wsp:val=&quot;009F2E7E&quot;/&gt;&lt;wsp:rsid wsp:val=&quot;009F3713&quot;/&gt;&lt;wsp:rsid wsp:val=&quot;009F3740&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267E&quot;/&gt;&lt;wsp:rsid wsp:val=&quot;00A02A7C&quot;/&gt;&lt;wsp:rsid wsp:val=&quot;00A02B26&quot;/&gt;&lt;wsp:rsid wsp:val=&quot;00A03255&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738B&quot;/&gt;&lt;wsp:rsid wsp:val=&quot;00A07654&quot;/&gt;&lt;wsp:rsid wsp:val=&quot;00A077DB&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D0&quot;/&gt;&lt;wsp:rsid wsp:val=&quot;00A14743&quot;/&gt;&lt;wsp:rsid wsp:val=&quot;00A14B5D&quot;/&gt;&lt;wsp:rsid wsp:val=&quot;00A152F7&quot;/&gt;&lt;wsp:rsid wsp:val=&quot;00A15521&quot;/&gt;&lt;wsp:rsid wsp:val=&quot;00A1562F&quot;/&gt;&lt;wsp:rsid wsp:val=&quot;00A157EC&quot;/&gt;&lt;wsp:rsid wsp:val=&quot;00A15800&quot;/&gt;&lt;wsp:rsid wsp:val=&quot;00A15ABD&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253&quot;/&gt;&lt;wsp:rsid wsp:val=&quot;00A2049C&quot;/&gt;&lt;wsp:rsid wsp:val=&quot;00A204ED&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6BE&quot;/&gt;&lt;wsp:rsid wsp:val=&quot;00A22D9C&quot;/&gt;&lt;wsp:rsid wsp:val=&quot;00A23921&quot;/&gt;&lt;wsp:rsid wsp:val=&quot;00A23DD8&quot;/&gt;&lt;wsp:rsid wsp:val=&quot;00A24079&quot;/&gt;&lt;wsp:rsid wsp:val=&quot;00A24150&quot;/&gt;&lt;wsp:rsid wsp:val=&quot;00A24701&quot;/&gt;&lt;wsp:rsid wsp:val=&quot;00A2470A&quot;/&gt;&lt;wsp:rsid wsp:val=&quot;00A2481C&quot;/&gt;&lt;wsp:rsid wsp:val=&quot;00A24CCF&quot;/&gt;&lt;wsp:rsid wsp:val=&quot;00A24D81&quot;/&gt;&lt;wsp:rsid wsp:val=&quot;00A25155&quot;/&gt;&lt;wsp:rsid wsp:val=&quot;00A2583E&quot;/&gt;&lt;wsp:rsid wsp:val=&quot;00A25A28&quot;/&gt;&lt;wsp:rsid wsp:val=&quot;00A25F8A&quot;/&gt;&lt;wsp:rsid wsp:val=&quot;00A261E4&quot;/&gt;&lt;wsp:rsid wsp:val=&quot;00A26883&quot;/&gt;&lt;wsp:rsid wsp:val=&quot;00A26CF7&quot;/&gt;&lt;wsp:rsid wsp:val=&quot;00A26D60&quot;/&gt;&lt;wsp:rsid wsp:val=&quot;00A26EE0&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D0&quot;/&gt;&lt;wsp:rsid wsp:val=&quot;00A351D0&quot;/&gt;&lt;wsp:rsid wsp:val=&quot;00A35735&quot;/&gt;&lt;wsp:rsid wsp:val=&quot;00A35A0B&quot;/&gt;&lt;wsp:rsid wsp:val=&quot;00A362CB&quot;/&gt;&lt;wsp:rsid wsp:val=&quot;00A36694&quot;/&gt;&lt;wsp:rsid wsp:val=&quot;00A36D80&quot;/&gt;&lt;wsp:rsid wsp:val=&quot;00A36DC8&quot;/&gt;&lt;wsp:rsid wsp:val=&quot;00A36F1E&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0AB&quot;/&gt;&lt;wsp:rsid wsp:val=&quot;00A4339C&quot;/&gt;&lt;wsp:rsid wsp:val=&quot;00A43666&quot;/&gt;&lt;wsp:rsid wsp:val=&quot;00A43A47&quot;/&gt;&lt;wsp:rsid wsp:val=&quot;00A43B7C&quot;/&gt;&lt;wsp:rsid wsp:val=&quot;00A43E26&quot;/&gt;&lt;wsp:rsid wsp:val=&quot;00A44882&quot;/&gt;&lt;wsp:rsid wsp:val=&quot;00A44AA5&quot;/&gt;&lt;wsp:rsid wsp:val=&quot;00A44B72&quot;/&gt;&lt;wsp:rsid wsp:val=&quot;00A44E28&quot;/&gt;&lt;wsp:rsid wsp:val=&quot;00A4570E&quot;/&gt;&lt;wsp:rsid wsp:val=&quot;00A45A3B&quot;/&gt;&lt;wsp:rsid wsp:val=&quot;00A45B1A&quot;/&gt;&lt;wsp:rsid wsp:val=&quot;00A46FAD&quot;/&gt;&lt;wsp:rsid wsp:val=&quot;00A470ED&quot;/&gt;&lt;wsp:rsid wsp:val=&quot;00A47218&quot;/&gt;&lt;wsp:rsid wsp:val=&quot;00A47391&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11FB&quot;/&gt;&lt;wsp:rsid wsp:val=&quot;00A514EB&quot;/&gt;&lt;wsp:rsid wsp:val=&quot;00A51BC1&quot;/&gt;&lt;wsp:rsid wsp:val=&quot;00A521E0&quot;/&gt;&lt;wsp:rsid wsp:val=&quot;00A52B0A&quot;/&gt;&lt;wsp:rsid wsp:val=&quot;00A52C94&quot;/&gt;&lt;wsp:rsid wsp:val=&quot;00A52D1E&quot;/&gt;&lt;wsp:rsid wsp:val=&quot;00A54492&quot;/&gt;&lt;wsp:rsid wsp:val=&quot;00A544BF&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4E5&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3&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354&quot;/&gt;&lt;wsp:rsid wsp:val=&quot;00A65589&quot;/&gt;&lt;wsp:rsid wsp:val=&quot;00A657CF&quot;/&gt;&lt;wsp:rsid wsp:val=&quot;00A65BE3&quot;/&gt;&lt;wsp:rsid wsp:val=&quot;00A65FBF&quot;/&gt;&lt;wsp:rsid wsp:val=&quot;00A66089&quot;/&gt;&lt;wsp:rsid wsp:val=&quot;00A6681D&quot;/&gt;&lt;wsp:rsid wsp:val=&quot;00A66A5A&quot;/&gt;&lt;wsp:rsid wsp:val=&quot;00A6736A&quot;/&gt;&lt;wsp:rsid wsp:val=&quot;00A677C1&quot;/&gt;&lt;wsp:rsid wsp:val=&quot;00A67A8E&quot;/&gt;&lt;wsp:rsid wsp:val=&quot;00A67AC6&quot;/&gt;&lt;wsp:rsid wsp:val=&quot;00A67AFD&quot;/&gt;&lt;wsp:rsid wsp:val=&quot;00A67EF1&quot;/&gt;&lt;wsp:rsid wsp:val=&quot;00A7001C&quot;/&gt;&lt;wsp:rsid wsp:val=&quot;00A70A35&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212&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1AD&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E2&quot;/&gt;&lt;wsp:rsid wsp:val=&quot;00A85FFF&quot;/&gt;&lt;wsp:rsid wsp:val=&quot;00A8665A&quot;/&gt;&lt;wsp:rsid wsp:val=&quot;00A869B4&quot;/&gt;&lt;wsp:rsid wsp:val=&quot;00A86ACD&quot;/&gt;&lt;wsp:rsid wsp:val=&quot;00A86AE7&quot;/&gt;&lt;wsp:rsid wsp:val=&quot;00A86D23&quot;/&gt;&lt;wsp:rsid wsp:val=&quot;00A86FEF&quot;/&gt;&lt;wsp:rsid wsp:val=&quot;00A87482&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70&quot;/&gt;&lt;wsp:rsid wsp:val=&quot;00A9505F&quot;/&gt;&lt;wsp:rsid wsp:val=&quot;00A9526D&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550&quot;/&gt;&lt;wsp:rsid wsp:val=&quot;00AA0ABC&quot;/&gt;&lt;wsp:rsid wsp:val=&quot;00AA1250&quot;/&gt;&lt;wsp:rsid wsp:val=&quot;00AA158B&quot;/&gt;&lt;wsp:rsid wsp:val=&quot;00AA1D12&quot;/&gt;&lt;wsp:rsid wsp:val=&quot;00AA1DD6&quot;/&gt;&lt;wsp:rsid wsp:val=&quot;00AA1EEC&quot;/&gt;&lt;wsp:rsid wsp:val=&quot;00AA210C&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B68&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3BA&quot;/&gt;&lt;wsp:rsid wsp:val=&quot;00AB57AD&quot;/&gt;&lt;wsp:rsid wsp:val=&quot;00AB583A&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0E4B&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64F&quot;/&gt;&lt;wsp:rsid wsp:val=&quot;00AD0EAA&quot;/&gt;&lt;wsp:rsid wsp:val=&quot;00AD12BD&quot;/&gt;&lt;wsp:rsid wsp:val=&quot;00AD13B2&quot;/&gt;&lt;wsp:rsid wsp:val=&quot;00AD163D&quot;/&gt;&lt;wsp:rsid wsp:val=&quot;00AD1B19&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2F7F&quot;/&gt;&lt;wsp:rsid wsp:val=&quot;00AD3042&quot;/&gt;&lt;wsp:rsid wsp:val=&quot;00AD3047&quot;/&gt;&lt;wsp:rsid wsp:val=&quot;00AD33C3&quot;/&gt;&lt;wsp:rsid wsp:val=&quot;00AD34A1&quot;/&gt;&lt;wsp:rsid wsp:val=&quot;00AD3BEC&quot;/&gt;&lt;wsp:rsid wsp:val=&quot;00AD48F9&quot;/&gt;&lt;wsp:rsid wsp:val=&quot;00AD514B&quot;/&gt;&lt;wsp:rsid wsp:val=&quot;00AD5542&quot;/&gt;&lt;wsp:rsid wsp:val=&quot;00AD567D&quot;/&gt;&lt;wsp:rsid wsp:val=&quot;00AD5930&quot;/&gt;&lt;wsp:rsid wsp:val=&quot;00AD5B1B&quot;/&gt;&lt;wsp:rsid wsp:val=&quot;00AD5F5A&quot;/&gt;&lt;wsp:rsid wsp:val=&quot;00AD6C7F&quot;/&gt;&lt;wsp:rsid wsp:val=&quot;00AD70C9&quot;/&gt;&lt;wsp:rsid wsp:val=&quot;00AD732B&quot;/&gt;&lt;wsp:rsid wsp:val=&quot;00AD75A6&quot;/&gt;&lt;wsp:rsid wsp:val=&quot;00AD7927&quot;/&gt;&lt;wsp:rsid wsp:val=&quot;00AD7B75&quot;/&gt;&lt;wsp:rsid wsp:val=&quot;00AD7CD8&quot;/&gt;&lt;wsp:rsid wsp:val=&quot;00AE075A&quot;/&gt;&lt;wsp:rsid wsp:val=&quot;00AE0794&quot;/&gt;&lt;wsp:rsid wsp:val=&quot;00AE0D23&quot;/&gt;&lt;wsp:rsid wsp:val=&quot;00AE0E9E&quot;/&gt;&lt;wsp:rsid wsp:val=&quot;00AE1418&quot;/&gt;&lt;wsp:rsid wsp:val=&quot;00AE14B7&quot;/&gt;&lt;wsp:rsid wsp:val=&quot;00AE171A&quot;/&gt;&lt;wsp:rsid wsp:val=&quot;00AE186D&quot;/&gt;&lt;wsp:rsid wsp:val=&quot;00AE1C33&quot;/&gt;&lt;wsp:rsid wsp:val=&quot;00AE2205&quot;/&gt;&lt;wsp:rsid wsp:val=&quot;00AE232B&quot;/&gt;&lt;wsp:rsid wsp:val=&quot;00AE29B5&quot;/&gt;&lt;wsp:rsid wsp:val=&quot;00AE2BFE&quot;/&gt;&lt;wsp:rsid wsp:val=&quot;00AE3004&quot;/&gt;&lt;wsp:rsid wsp:val=&quot;00AE31BA&quot;/&gt;&lt;wsp:rsid wsp:val=&quot;00AE32B3&quot;/&gt;&lt;wsp:rsid wsp:val=&quot;00AE34B9&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4F45&quot;/&gt;&lt;wsp:rsid wsp:val=&quot;00AE552C&quot;/&gt;&lt;wsp:rsid wsp:val=&quot;00AE567B&quot;/&gt;&lt;wsp:rsid wsp:val=&quot;00AE5749&quot;/&gt;&lt;wsp:rsid wsp:val=&quot;00AE5E95&quot;/&gt;&lt;wsp:rsid wsp:val=&quot;00AE6271&quot;/&gt;&lt;wsp:rsid wsp:val=&quot;00AE62C7&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992&quot;/&gt;&lt;wsp:rsid wsp:val=&quot;00AE7E0E&quot;/&gt;&lt;wsp:rsid wsp:val=&quot;00AF0801&quot;/&gt;&lt;wsp:rsid wsp:val=&quot;00AF0C77&quot;/&gt;&lt;wsp:rsid wsp:val=&quot;00AF109F&quot;/&gt;&lt;wsp:rsid wsp:val=&quot;00AF13DC&quot;/&gt;&lt;wsp:rsid wsp:val=&quot;00AF1414&quot;/&gt;&lt;wsp:rsid wsp:val=&quot;00AF26BE&quot;/&gt;&lt;wsp:rsid wsp:val=&quot;00AF28B0&quot;/&gt;&lt;wsp:rsid wsp:val=&quot;00AF2D55&quot;/&gt;&lt;wsp:rsid wsp:val=&quot;00AF2DED&quot;/&gt;&lt;wsp:rsid wsp:val=&quot;00AF2E7C&quot;/&gt;&lt;wsp:rsid wsp:val=&quot;00AF377C&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49&quot;/&gt;&lt;wsp:rsid wsp:val=&quot;00AF5A90&quot;/&gt;&lt;wsp:rsid wsp:val=&quot;00AF5B9F&quot;/&gt;&lt;wsp:rsid wsp:val=&quot;00AF5E03&quot;/&gt;&lt;wsp:rsid wsp:val=&quot;00AF5F78&quot;/&gt;&lt;wsp:rsid wsp:val=&quot;00AF5FC2&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D26&quot;/&gt;&lt;wsp:rsid wsp:val=&quot;00B03E1C&quot;/&gt;&lt;wsp:rsid wsp:val=&quot;00B04D36&quot;/&gt;&lt;wsp:rsid wsp:val=&quot;00B04F11&quot;/&gt;&lt;wsp:rsid wsp:val=&quot;00B052E4&quot;/&gt;&lt;wsp:rsid wsp:val=&quot;00B054CE&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EE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CCB&quot;/&gt;&lt;wsp:rsid wsp:val=&quot;00B16E3A&quot;/&gt;&lt;wsp:rsid wsp:val=&quot;00B16F4E&quot;/&gt;&lt;wsp:rsid wsp:val=&quot;00B1736C&quot;/&gt;&lt;wsp:rsid wsp:val=&quot;00B175EA&quot;/&gt;&lt;wsp:rsid wsp:val=&quot;00B17744&quot;/&gt;&lt;wsp:rsid wsp:val=&quot;00B17853&quot;/&gt;&lt;wsp:rsid wsp:val=&quot;00B20057&quot;/&gt;&lt;wsp:rsid wsp:val=&quot;00B20075&quot;/&gt;&lt;wsp:rsid wsp:val=&quot;00B2043A&quot;/&gt;&lt;wsp:rsid wsp:val=&quot;00B206FB&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33A9&quot;/&gt;&lt;wsp:rsid wsp:val=&quot;00B239CC&quot;/&gt;&lt;wsp:rsid wsp:val=&quot;00B23A73&quot;/&gt;&lt;wsp:rsid wsp:val=&quot;00B24059&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D8A&quot;/&gt;&lt;wsp:rsid wsp:val=&quot;00B30F29&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4CFB&quot;/&gt;&lt;wsp:rsid wsp:val=&quot;00B3511C&quot;/&gt;&lt;wsp:rsid wsp:val=&quot;00B3539A&quot;/&gt;&lt;wsp:rsid wsp:val=&quot;00B35620&quot;/&gt;&lt;wsp:rsid wsp:val=&quot;00B35643&quot;/&gt;&lt;wsp:rsid wsp:val=&quot;00B35CB3&quot;/&gt;&lt;wsp:rsid wsp:val=&quot;00B35F8E&quot;/&gt;&lt;wsp:rsid wsp:val=&quot;00B36AB2&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B2&quot;/&gt;&lt;wsp:rsid wsp:val=&quot;00B40BF1&quot;/&gt;&lt;wsp:rsid wsp:val=&quot;00B40D73&quot;/&gt;&lt;wsp:rsid wsp:val=&quot;00B411A3&quot;/&gt;&lt;wsp:rsid wsp:val=&quot;00B412CB&quot;/&gt;&lt;wsp:rsid wsp:val=&quot;00B41351&quot;/&gt;&lt;wsp:rsid wsp:val=&quot;00B415EF&quot;/&gt;&lt;wsp:rsid wsp:val=&quot;00B41B34&quot;/&gt;&lt;wsp:rsid wsp:val=&quot;00B41C34&quot;/&gt;&lt;wsp:rsid wsp:val=&quot;00B427E4&quot;/&gt;&lt;wsp:rsid wsp:val=&quot;00B42879&quot;/&gt;&lt;wsp:rsid wsp:val=&quot;00B428F3&quot;/&gt;&lt;wsp:rsid wsp:val=&quot;00B42B9A&quot;/&gt;&lt;wsp:rsid wsp:val=&quot;00B42C35&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1BC&quot;/&gt;&lt;wsp:rsid wsp:val=&quot;00B443C5&quot;/&gt;&lt;wsp:rsid wsp:val=&quot;00B4472F&quot;/&gt;&lt;wsp:rsid wsp:val=&quot;00B4485B&quot;/&gt;&lt;wsp:rsid wsp:val=&quot;00B45029&quot;/&gt;&lt;wsp:rsid wsp:val=&quot;00B45878&quot;/&gt;&lt;wsp:rsid wsp:val=&quot;00B45A61&quot;/&gt;&lt;wsp:rsid wsp:val=&quot;00B460AA&quot;/&gt;&lt;wsp:rsid wsp:val=&quot;00B462D6&quot;/&gt;&lt;wsp:rsid wsp:val=&quot;00B46BBB&quot;/&gt;&lt;wsp:rsid wsp:val=&quot;00B46F57&quot;/&gt;&lt;wsp:rsid wsp:val=&quot;00B47784&quot;/&gt;&lt;wsp:rsid wsp:val=&quot;00B4783F&quot;/&gt;&lt;wsp:rsid wsp:val=&quot;00B47CEF&quot;/&gt;&lt;wsp:rsid wsp:val=&quot;00B47DDC&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559&quot;/&gt;&lt;wsp:rsid wsp:val=&quot;00B52646&quot;/&gt;&lt;wsp:rsid wsp:val=&quot;00B529F2&quot;/&gt;&lt;wsp:rsid wsp:val=&quot;00B52AAD&quot;/&gt;&lt;wsp:rsid wsp:val=&quot;00B530BA&quot;/&gt;&lt;wsp:rsid wsp:val=&quot;00B531B2&quot;/&gt;&lt;wsp:rsid wsp:val=&quot;00B53630&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A18&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52B0&quot;/&gt;&lt;wsp:rsid wsp:val=&quot;00B657B5&quot;/&gt;&lt;wsp:rsid wsp:val=&quot;00B65D1C&quot;/&gt;&lt;wsp:rsid wsp:val=&quot;00B65E9D&quot;/&gt;&lt;wsp:rsid wsp:val=&quot;00B660F5&quot;/&gt;&lt;wsp:rsid wsp:val=&quot;00B664EC&quot;/&gt;&lt;wsp:rsid wsp:val=&quot;00B66801&quot;/&gt;&lt;wsp:rsid wsp:val=&quot;00B672F3&quot;/&gt;&lt;wsp:rsid wsp:val=&quot;00B6796C&quot;/&gt;&lt;wsp:rsid wsp:val=&quot;00B67B2B&quot;/&gt;&lt;wsp:rsid wsp:val=&quot;00B67E89&quot;/&gt;&lt;wsp:rsid wsp:val=&quot;00B70333&quot;/&gt;&lt;wsp:rsid wsp:val=&quot;00B70A49&quot;/&gt;&lt;wsp:rsid wsp:val=&quot;00B70B3D&quot;/&gt;&lt;wsp:rsid wsp:val=&quot;00B70DDA&quot;/&gt;&lt;wsp:rsid wsp:val=&quot;00B70EDB&quot;/&gt;&lt;wsp:rsid wsp:val=&quot;00B71A5D&quot;/&gt;&lt;wsp:rsid wsp:val=&quot;00B72184&quot;/&gt;&lt;wsp:rsid wsp:val=&quot;00B7273B&quot;/&gt;&lt;wsp:rsid wsp:val=&quot;00B727B8&quot;/&gt;&lt;wsp:rsid wsp:val=&quot;00B72964&quot;/&gt;&lt;wsp:rsid wsp:val=&quot;00B73259&quot;/&gt;&lt;wsp:rsid wsp:val=&quot;00B73453&quot;/&gt;&lt;wsp:rsid wsp:val=&quot;00B737C7&quot;/&gt;&lt;wsp:rsid wsp:val=&quot;00B73801&quot;/&gt;&lt;wsp:rsid wsp:val=&quot;00B73B68&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36B&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B55&quot;/&gt;&lt;wsp:rsid wsp:val=&quot;00B93C36&quot;/&gt;&lt;wsp:rsid wsp:val=&quot;00B94054&quot;/&gt;&lt;wsp:rsid wsp:val=&quot;00B94253&quot;/&gt;&lt;wsp:rsid wsp:val=&quot;00B9436E&quot;/&gt;&lt;wsp:rsid wsp:val=&quot;00B94506&quot;/&gt;&lt;wsp:rsid wsp:val=&quot;00B94D3F&quot;/&gt;&lt;wsp:rsid wsp:val=&quot;00B950E8&quot;/&gt;&lt;wsp:rsid wsp:val=&quot;00B95242&quot;/&gt;&lt;wsp:rsid wsp:val=&quot;00B95305&quot;/&gt;&lt;wsp:rsid wsp:val=&quot;00B954FC&quot;/&gt;&lt;wsp:rsid wsp:val=&quot;00B9561D&quot;/&gt;&lt;wsp:rsid wsp:val=&quot;00B958BA&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C97&quot;/&gt;&lt;wsp:rsid wsp:val=&quot;00BA5EFB&quot;/&gt;&lt;wsp:rsid wsp:val=&quot;00BA6282&quot;/&gt;&lt;wsp:rsid wsp:val=&quot;00BA659A&quot;/&gt;&lt;wsp:rsid wsp:val=&quot;00BA68C1&quot;/&gt;&lt;wsp:rsid wsp:val=&quot;00BA6CFD&quot;/&gt;&lt;wsp:rsid wsp:val=&quot;00BA7339&quot;/&gt;&lt;wsp:rsid wsp:val=&quot;00BA73C4&quot;/&gt;&lt;wsp:rsid wsp:val=&quot;00BA7423&quot;/&gt;&lt;wsp:rsid wsp:val=&quot;00BA7541&quot;/&gt;&lt;wsp:rsid wsp:val=&quot;00BA7688&quot;/&gt;&lt;wsp:rsid wsp:val=&quot;00BA7E99&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966&quot;/&gt;&lt;wsp:rsid wsp:val=&quot;00BB1B24&quot;/&gt;&lt;wsp:rsid wsp:val=&quot;00BB1C4F&quot;/&gt;&lt;wsp:rsid wsp:val=&quot;00BB1D50&quot;/&gt;&lt;wsp:rsid wsp:val=&quot;00BB225D&quot;/&gt;&lt;wsp:rsid wsp:val=&quot;00BB26CC&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5321&quot;/&gt;&lt;wsp:rsid wsp:val=&quot;00BB55E4&quot;/&gt;&lt;wsp:rsid wsp:val=&quot;00BB56F2&quot;/&gt;&lt;wsp:rsid wsp:val=&quot;00BB56F3&quot;/&gt;&lt;wsp:rsid wsp:val=&quot;00BB58A7&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DA3&quot;/&gt;&lt;wsp:rsid wsp:val=&quot;00BC16BF&quot;/&gt;&lt;wsp:rsid wsp:val=&quot;00BC17BC&quot;/&gt;&lt;wsp:rsid wsp:val=&quot;00BC18B2&quot;/&gt;&lt;wsp:rsid wsp:val=&quot;00BC1A03&quot;/&gt;&lt;wsp:rsid wsp:val=&quot;00BC1A99&quot;/&gt;&lt;wsp:rsid wsp:val=&quot;00BC1CDD&quot;/&gt;&lt;wsp:rsid wsp:val=&quot;00BC201A&quot;/&gt;&lt;wsp:rsid wsp:val=&quot;00BC2125&quot;/&gt;&lt;wsp:rsid wsp:val=&quot;00BC27E0&quot;/&gt;&lt;wsp:rsid wsp:val=&quot;00BC2BC7&quot;/&gt;&lt;wsp:rsid wsp:val=&quot;00BC2F45&quot;/&gt;&lt;wsp:rsid wsp:val=&quot;00BC321B&quot;/&gt;&lt;wsp:rsid wsp:val=&quot;00BC344E&quot;/&gt;&lt;wsp:rsid wsp:val=&quot;00BC38B8&quot;/&gt;&lt;wsp:rsid wsp:val=&quot;00BC3B16&quot;/&gt;&lt;wsp:rsid wsp:val=&quot;00BC3CF8&quot;/&gt;&lt;wsp:rsid wsp:val=&quot;00BC3FE8&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F10&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6A38&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EA0&quot;/&gt;&lt;wsp:rsid wsp:val=&quot;00BE403F&quot;/&gt;&lt;wsp:rsid wsp:val=&quot;00BE44A3&quot;/&gt;&lt;wsp:rsid wsp:val=&quot;00BE475F&quot;/&gt;&lt;wsp:rsid wsp:val=&quot;00BE5171&quot;/&gt;&lt;wsp:rsid wsp:val=&quot;00BE5519&quot;/&gt;&lt;wsp:rsid wsp:val=&quot;00BE57B1&quot;/&gt;&lt;wsp:rsid wsp:val=&quot;00BE5813&quot;/&gt;&lt;wsp:rsid wsp:val=&quot;00BE63D5&quot;/&gt;&lt;wsp:rsid wsp:val=&quot;00BE65B3&quot;/&gt;&lt;wsp:rsid wsp:val=&quot;00BE7501&quot;/&gt;&lt;wsp:rsid wsp:val=&quot;00BE7B27&quot;/&gt;&lt;wsp:rsid wsp:val=&quot;00BE7BF8&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72&quot;/&gt;&lt;wsp:rsid wsp:val=&quot;00BF2817&quot;/&gt;&lt;wsp:rsid wsp:val=&quot;00BF28A5&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879&quot;/&gt;&lt;wsp:rsid wsp:val=&quot;00BF6C19&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84F&quot;/&gt;&lt;wsp:rsid wsp:val=&quot;00C039B6&quot;/&gt;&lt;wsp:rsid wsp:val=&quot;00C03B7B&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6E05&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114F&quot;/&gt;&lt;wsp:rsid wsp:val=&quot;00C11183&quot;/&gt;&lt;wsp:rsid wsp:val=&quot;00C11197&quot;/&gt;&lt;wsp:rsid wsp:val=&quot;00C1120D&quot;/&gt;&lt;wsp:rsid wsp:val=&quot;00C11C33&quot;/&gt;&lt;wsp:rsid wsp:val=&quot;00C11C73&quot;/&gt;&lt;wsp:rsid wsp:val=&quot;00C11FE5&quot;/&gt;&lt;wsp:rsid wsp:val=&quot;00C11FF6&quot;/&gt;&lt;wsp:rsid wsp:val=&quot;00C1286D&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BE8&quot;/&gt;&lt;wsp:rsid wsp:val=&quot;00C15135&quot;/&gt;&lt;wsp:rsid wsp:val=&quot;00C15595&quot;/&gt;&lt;wsp:rsid wsp:val=&quot;00C1595F&quot;/&gt;&lt;wsp:rsid wsp:val=&quot;00C159ED&quot;/&gt;&lt;wsp:rsid wsp:val=&quot;00C1662C&quot;/&gt;&lt;wsp:rsid wsp:val=&quot;00C16B93&quot;/&gt;&lt;wsp:rsid wsp:val=&quot;00C16FCA&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B1D&quot;/&gt;&lt;wsp:rsid wsp:val=&quot;00C21C53&quot;/&gt;&lt;wsp:rsid wsp:val=&quot;00C222CF&quot;/&gt;&lt;wsp:rsid wsp:val=&quot;00C232DD&quot;/&gt;&lt;wsp:rsid wsp:val=&quot;00C23989&quot;/&gt;&lt;wsp:rsid wsp:val=&quot;00C23E92&quot;/&gt;&lt;wsp:rsid wsp:val=&quot;00C2423A&quot;/&gt;&lt;wsp:rsid wsp:val=&quot;00C24781&quot;/&gt;&lt;wsp:rsid wsp:val=&quot;00C24CA2&quot;/&gt;&lt;wsp:rsid wsp:val=&quot;00C24EE5&quot;/&gt;&lt;wsp:rsid wsp:val=&quot;00C24F74&quot;/&gt;&lt;wsp:rsid wsp:val=&quot;00C250CF&quot;/&gt;&lt;wsp:rsid wsp:val=&quot;00C2544D&quot;/&gt;&lt;wsp:rsid wsp:val=&quot;00C25B9D&quot;/&gt;&lt;wsp:rsid wsp:val=&quot;00C25D3A&quot;/&gt;&lt;wsp:rsid wsp:val=&quot;00C26181&quot;/&gt;&lt;wsp:rsid wsp:val=&quot;00C263AE&quot;/&gt;&lt;wsp:rsid wsp:val=&quot;00C26871&quot;/&gt;&lt;wsp:rsid wsp:val=&quot;00C2695A&quot;/&gt;&lt;wsp:rsid wsp:val=&quot;00C2716B&quot;/&gt;&lt;wsp:rsid wsp:val=&quot;00C274BE&quot;/&gt;&lt;wsp:rsid wsp:val=&quot;00C307FA&quot;/&gt;&lt;wsp:rsid wsp:val=&quot;00C30D3F&quot;/&gt;&lt;wsp:rsid wsp:val=&quot;00C30DAA&quot;/&gt;&lt;wsp:rsid wsp:val=&quot;00C30F1F&quot;/&gt;&lt;wsp:rsid wsp:val=&quot;00C30F8E&quot;/&gt;&lt;wsp:rsid wsp:val=&quot;00C30FB5&quot;/&gt;&lt;wsp:rsid wsp:val=&quot;00C30FB7&quot;/&gt;&lt;wsp:rsid wsp:val=&quot;00C31089&quot;/&gt;&lt;wsp:rsid wsp:val=&quot;00C311C9&quot;/&gt;&lt;wsp:rsid wsp:val=&quot;00C31206&quot;/&gt;&lt;wsp:rsid wsp:val=&quot;00C31237&quot;/&gt;&lt;wsp:rsid wsp:val=&quot;00C314DF&quot;/&gt;&lt;wsp:rsid wsp:val=&quot;00C3175A&quot;/&gt;&lt;wsp:rsid wsp:val=&quot;00C31895&quot;/&gt;&lt;wsp:rsid wsp:val=&quot;00C319A2&quot;/&gt;&lt;wsp:rsid wsp:val=&quot;00C31DDA&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B77&quot;/&gt;&lt;wsp:rsid wsp:val=&quot;00C35D4F&quot;/&gt;&lt;wsp:rsid wsp:val=&quot;00C36DAD&quot;/&gt;&lt;wsp:rsid wsp:val=&quot;00C37050&quot;/&gt;&lt;wsp:rsid wsp:val=&quot;00C37493&quot;/&gt;&lt;wsp:rsid wsp:val=&quot;00C37984&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5AC&quot;/&gt;&lt;wsp:rsid wsp:val=&quot;00C42784&quot;/&gt;&lt;wsp:rsid wsp:val=&quot;00C429E1&quot;/&gt;&lt;wsp:rsid wsp:val=&quot;00C42BA4&quot;/&gt;&lt;wsp:rsid wsp:val=&quot;00C43421&quot;/&gt;&lt;wsp:rsid wsp:val=&quot;00C439F0&quot;/&gt;&lt;wsp:rsid wsp:val=&quot;00C43CE7&quot;/&gt;&lt;wsp:rsid wsp:val=&quot;00C44189&quot;/&gt;&lt;wsp:rsid wsp:val=&quot;00C4464F&quot;/&gt;&lt;wsp:rsid wsp:val=&quot;00C447FB&quot;/&gt;&lt;wsp:rsid wsp:val=&quot;00C44962&quot;/&gt;&lt;wsp:rsid wsp:val=&quot;00C44ADA&quot;/&gt;&lt;wsp:rsid wsp:val=&quot;00C4522A&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C62&quot;/&gt;&lt;wsp:rsid wsp:val=&quot;00C55ADC&quot;/&gt;&lt;wsp:rsid wsp:val=&quot;00C55B02&quot;/&gt;&lt;wsp:rsid wsp:val=&quot;00C56282&quot;/&gt;&lt;wsp:rsid wsp:val=&quot;00C5638E&quot;/&gt;&lt;wsp:rsid wsp:val=&quot;00C56918&quot;/&gt;&lt;wsp:rsid wsp:val=&quot;00C569CA&quot;/&gt;&lt;wsp:rsid wsp:val=&quot;00C56A29&quot;/&gt;&lt;wsp:rsid wsp:val=&quot;00C5707E&quot;/&gt;&lt;wsp:rsid wsp:val=&quot;00C5718B&quot;/&gt;&lt;wsp:rsid wsp:val=&quot;00C57C29&quot;/&gt;&lt;wsp:rsid wsp:val=&quot;00C57CC6&quot;/&gt;&lt;wsp:rsid wsp:val=&quot;00C601EB&quot;/&gt;&lt;wsp:rsid wsp:val=&quot;00C60EC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68E&quot;/&gt;&lt;wsp:rsid wsp:val=&quot;00C64376&quot;/&gt;&lt;wsp:rsid wsp:val=&quot;00C64626&quot;/&gt;&lt;wsp:rsid wsp:val=&quot;00C646FA&quot;/&gt;&lt;wsp:rsid wsp:val=&quot;00C64849&quot;/&gt;&lt;wsp:rsid wsp:val=&quot;00C64EDC&quot;/&gt;&lt;wsp:rsid wsp:val=&quot;00C658B2&quot;/&gt;&lt;wsp:rsid wsp:val=&quot;00C659D7&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40D&quot;/&gt;&lt;wsp:rsid wsp:val=&quot;00C70B8C&quot;/&gt;&lt;wsp:rsid wsp:val=&quot;00C712FF&quot;/&gt;&lt;wsp:rsid wsp:val=&quot;00C71468&quot;/&gt;&lt;wsp:rsid wsp:val=&quot;00C723AF&quot;/&gt;&lt;wsp:rsid wsp:val=&quot;00C7251B&quot;/&gt;&lt;wsp:rsid wsp:val=&quot;00C72EF5&quot;/&gt;&lt;wsp:rsid wsp:val=&quot;00C73224&quot;/&gt;&lt;wsp:rsid wsp:val=&quot;00C732C5&quot;/&gt;&lt;wsp:rsid wsp:val=&quot;00C7357D&quot;/&gt;&lt;wsp:rsid wsp:val=&quot;00C740FD&quot;/&gt;&lt;wsp:rsid wsp:val=&quot;00C74157&quot;/&gt;&lt;wsp:rsid wsp:val=&quot;00C7448E&quot;/&gt;&lt;wsp:rsid wsp:val=&quot;00C74531&quot;/&gt;&lt;wsp:rsid wsp:val=&quot;00C748E2&quot;/&gt;&lt;wsp:rsid wsp:val=&quot;00C75004&quot;/&gt;&lt;wsp:rsid wsp:val=&quot;00C755BC&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816&quot;/&gt;&lt;wsp:rsid wsp:val=&quot;00C76A56&quot;/&gt;&lt;wsp:rsid wsp:val=&quot;00C76A6B&quot;/&gt;&lt;wsp:rsid wsp:val=&quot;00C7731D&quot;/&gt;&lt;wsp:rsid wsp:val=&quot;00C775EF&quot;/&gt;&lt;wsp:rsid wsp:val=&quot;00C7799E&quot;/&gt;&lt;wsp:rsid wsp:val=&quot;00C77DF7&quot;/&gt;&lt;wsp:rsid wsp:val=&quot;00C80547&quot;/&gt;&lt;wsp:rsid wsp:val=&quot;00C80FD1&quot;/&gt;&lt;wsp:rsid wsp:val=&quot;00C8123B&quot;/&gt;&lt;wsp:rsid wsp:val=&quot;00C8198E&quot;/&gt;&lt;wsp:rsid wsp:val=&quot;00C81B30&quot;/&gt;&lt;wsp:rsid wsp:val=&quot;00C82387&quot;/&gt;&lt;wsp:rsid wsp:val=&quot;00C8312D&quot;/&gt;&lt;wsp:rsid wsp:val=&quot;00C83E22&quot;/&gt;&lt;wsp:rsid wsp:val=&quot;00C842A1&quot;/&gt;&lt;wsp:rsid wsp:val=&quot;00C84C6D&quot;/&gt;&lt;wsp:rsid wsp:val=&quot;00C8511C&quot;/&gt;&lt;wsp:rsid wsp:val=&quot;00C85253&quot;/&gt;&lt;wsp:rsid wsp:val=&quot;00C8534D&quot;/&gt;&lt;wsp:rsid wsp:val=&quot;00C85519&quot;/&gt;&lt;wsp:rsid wsp:val=&quot;00C8624E&quot;/&gt;&lt;wsp:rsid wsp:val=&quot;00C86379&quot;/&gt;&lt;wsp:rsid wsp:val=&quot;00C864DB&quot;/&gt;&lt;wsp:rsid wsp:val=&quot;00C87014&quot;/&gt;&lt;wsp:rsid wsp:val=&quot;00C87183&quot;/&gt;&lt;wsp:rsid wsp:val=&quot;00C87304&quot;/&gt;&lt;wsp:rsid wsp:val=&quot;00C8781D&quot;/&gt;&lt;wsp:rsid wsp:val=&quot;00C901A9&quot;/&gt;&lt;wsp:rsid wsp:val=&quot;00C905AC&quot;/&gt;&lt;wsp:rsid wsp:val=&quot;00C90947&quot;/&gt;&lt;wsp:rsid wsp:val=&quot;00C90B43&quot;/&gt;&lt;wsp:rsid wsp:val=&quot;00C90B74&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10D&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4508&quot;/&gt;&lt;wsp:rsid wsp:val=&quot;00C945A6&quot;/&gt;&lt;wsp:rsid wsp:val=&quot;00C945EC&quot;/&gt;&lt;wsp:rsid wsp:val=&quot;00C94A44&quot;/&gt;&lt;wsp:rsid wsp:val=&quot;00C94C81&quot;/&gt;&lt;wsp:rsid wsp:val=&quot;00C94E45&quot;/&gt;&lt;wsp:rsid wsp:val=&quot;00C95300&quot;/&gt;&lt;wsp:rsid wsp:val=&quot;00C95548&quot;/&gt;&lt;wsp:rsid wsp:val=&quot;00C955AD&quot;/&gt;&lt;wsp:rsid wsp:val=&quot;00C95730&quot;/&gt;&lt;wsp:rsid wsp:val=&quot;00C95962&quot;/&gt;&lt;wsp:rsid wsp:val=&quot;00C95A8A&quot;/&gt;&lt;wsp:rsid wsp:val=&quot;00C95CCD&quot;/&gt;&lt;wsp:rsid wsp:val=&quot;00C95CD4&quot;/&gt;&lt;wsp:rsid wsp:val=&quot;00C96191&quot;/&gt;&lt;wsp:rsid wsp:val=&quot;00C96A19&quot;/&gt;&lt;wsp:rsid wsp:val=&quot;00C96FE0&quot;/&gt;&lt;wsp:rsid wsp:val=&quot;00C973E2&quot;/&gt;&lt;wsp:rsid wsp:val=&quot;00C975B2&quot;/&gt;&lt;wsp:rsid wsp:val=&quot;00C97AF1&quot;/&gt;&lt;wsp:rsid wsp:val=&quot;00C97C0B&quot;/&gt;&lt;wsp:rsid wsp:val=&quot;00C97F72&quot;/&gt;&lt;wsp:rsid wsp:val=&quot;00CA025F&quot;/&gt;&lt;wsp:rsid wsp:val=&quot;00CA03B6&quot;/&gt;&lt;wsp:rsid wsp:val=&quot;00CA09AA&quot;/&gt;&lt;wsp:rsid wsp:val=&quot;00CA0BAF&quot;/&gt;&lt;wsp:rsid wsp:val=&quot;00CA114D&quot;/&gt;&lt;wsp:rsid wsp:val=&quot;00CA1225&quot;/&gt;&lt;wsp:rsid wsp:val=&quot;00CA18D2&quot;/&gt;&lt;wsp:rsid wsp:val=&quot;00CA2919&quot;/&gt;&lt;wsp:rsid wsp:val=&quot;00CA2A7E&quot;/&gt;&lt;wsp:rsid wsp:val=&quot;00CA2B09&quot;/&gt;&lt;wsp:rsid wsp:val=&quot;00CA2C56&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44D&quot;/&gt;&lt;wsp:rsid wsp:val=&quot;00CA657E&quot;/&gt;&lt;wsp:rsid wsp:val=&quot;00CA73B2&quot;/&gt;&lt;wsp:rsid wsp:val=&quot;00CA74E8&quot;/&gt;&lt;wsp:rsid wsp:val=&quot;00CA765C&quot;/&gt;&lt;wsp:rsid wsp:val=&quot;00CA7EE9&quot;/&gt;&lt;wsp:rsid wsp:val=&quot;00CB016A&quot;/&gt;&lt;wsp:rsid wsp:val=&quot;00CB03DE&quot;/&gt;&lt;wsp:rsid wsp:val=&quot;00CB047F&quot;/&gt;&lt;wsp:rsid wsp:val=&quot;00CB0C2A&quot;/&gt;&lt;wsp:rsid wsp:val=&quot;00CB10EC&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108&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AC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AB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79D&quot;/&gt;&lt;wsp:rsid wsp:val=&quot;00CD1E6A&quot;/&gt;&lt;wsp:rsid wsp:val=&quot;00CD1E74&quot;/&gt;&lt;wsp:rsid wsp:val=&quot;00CD1F4A&quot;/&gt;&lt;wsp:rsid wsp:val=&quot;00CD223B&quot;/&gt;&lt;wsp:rsid wsp:val=&quot;00CD2585&quot;/&gt;&lt;wsp:rsid wsp:val=&quot;00CD25A6&quot;/&gt;&lt;wsp:rsid wsp:val=&quot;00CD283A&quot;/&gt;&lt;wsp:rsid wsp:val=&quot;00CD2B04&quot;/&gt;&lt;wsp:rsid wsp:val=&quot;00CD2C72&quot;/&gt;&lt;wsp:rsid wsp:val=&quot;00CD2EFD&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6BD&quot;/&gt;&lt;wsp:rsid wsp:val=&quot;00CE79BC&quot;/&gt;&lt;wsp:rsid wsp:val=&quot;00CE7E65&quot;/&gt;&lt;wsp:rsid wsp:val=&quot;00CF02AC&quot;/&gt;&lt;wsp:rsid wsp:val=&quot;00CF057C&quot;/&gt;&lt;wsp:rsid wsp:val=&quot;00CF06E6&quot;/&gt;&lt;wsp:rsid wsp:val=&quot;00CF0754&quot;/&gt;&lt;wsp:rsid wsp:val=&quot;00CF1328&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BF2&quot;/&gt;&lt;wsp:rsid wsp:val=&quot;00CF2FBF&quot;/&gt;&lt;wsp:rsid wsp:val=&quot;00CF33BA&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5D6&quot;/&gt;&lt;wsp:rsid wsp:val=&quot;00CF66DE&quot;/&gt;&lt;wsp:rsid wsp:val=&quot;00CF6848&quot;/&gt;&lt;wsp:rsid wsp:val=&quot;00CF6AF3&quot;/&gt;&lt;wsp:rsid wsp:val=&quot;00CF6C9A&quot;/&gt;&lt;wsp:rsid wsp:val=&quot;00CF6E82&quot;/&gt;&lt;wsp:rsid wsp:val=&quot;00CF6F64&quot;/&gt;&lt;wsp:rsid wsp:val=&quot;00CF6F70&quot;/&gt;&lt;wsp:rsid wsp:val=&quot;00CF7477&quot;/&gt;&lt;wsp:rsid wsp:val=&quot;00CF7CCF&quot;/&gt;&lt;wsp:rsid wsp:val=&quot;00CF7FC8&quot;/&gt;&lt;wsp:rsid wsp:val=&quot;00D00419&quot;/&gt;&lt;wsp:rsid wsp:val=&quot;00D00522&quot;/&gt;&lt;wsp:rsid wsp:val=&quot;00D00B22&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2C9&quot;/&gt;&lt;wsp:rsid wsp:val=&quot;00D03E71&quot;/&gt;&lt;wsp:rsid wsp:val=&quot;00D0407B&quot;/&gt;&lt;wsp:rsid wsp:val=&quot;00D046D4&quot;/&gt;&lt;wsp:rsid wsp:val=&quot;00D04FC8&quot;/&gt;&lt;wsp:rsid wsp:val=&quot;00D05393&quot;/&gt;&lt;wsp:rsid wsp:val=&quot;00D05962&quot;/&gt;&lt;wsp:rsid wsp:val=&quot;00D05A1A&quot;/&gt;&lt;wsp:rsid wsp:val=&quot;00D05FD4&quot;/&gt;&lt;wsp:rsid wsp:val=&quot;00D06088&quot;/&gt;&lt;wsp:rsid wsp:val=&quot;00D0675C&quot;/&gt;&lt;wsp:rsid wsp:val=&quot;00D06800&quot;/&gt;&lt;wsp:rsid wsp:val=&quot;00D06B22&quot;/&gt;&lt;wsp:rsid wsp:val=&quot;00D06C97&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6D85&quot;/&gt;&lt;wsp:rsid wsp:val=&quot;00D17490&quot;/&gt;&lt;wsp:rsid wsp:val=&quot;00D174E5&quot;/&gt;&lt;wsp:rsid wsp:val=&quot;00D17DBC&quot;/&gt;&lt;wsp:rsid wsp:val=&quot;00D17F37&quot;/&gt;&lt;wsp:rsid wsp:val=&quot;00D20171&quot;/&gt;&lt;wsp:rsid wsp:val=&quot;00D202D3&quot;/&gt;&lt;wsp:rsid wsp:val=&quot;00D20900&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D9C&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7DF2&quot;/&gt;&lt;wsp:rsid wsp:val=&quot;00D27F01&quot;/&gt;&lt;wsp:rsid wsp:val=&quot;00D305AC&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3FF&quot;/&gt;&lt;wsp:rsid wsp:val=&quot;00D35BE8&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1A6&quot;/&gt;&lt;wsp:rsid wsp:val=&quot;00D37C2D&quot;/&gt;&lt;wsp:rsid wsp:val=&quot;00D403D9&quot;/&gt;&lt;wsp:rsid wsp:val=&quot;00D404CE&quot;/&gt;&lt;wsp:rsid wsp:val=&quot;00D40E25&quot;/&gt;&lt;wsp:rsid wsp:val=&quot;00D40E78&quot;/&gt;&lt;wsp:rsid wsp:val=&quot;00D41009&quot;/&gt;&lt;wsp:rsid wsp:val=&quot;00D4155E&quot;/&gt;&lt;wsp:rsid wsp:val=&quot;00D41901&quot;/&gt;&lt;wsp:rsid wsp:val=&quot;00D41BD5&quot;/&gt;&lt;wsp:rsid wsp:val=&quot;00D41C77&quot;/&gt;&lt;wsp:rsid wsp:val=&quot;00D41CD0&quot;/&gt;&lt;wsp:rsid wsp:val=&quot;00D420DA&quot;/&gt;&lt;wsp:rsid wsp:val=&quot;00D421D9&quot;/&gt;&lt;wsp:rsid wsp:val=&quot;00D422E4&quot;/&gt;&lt;wsp:rsid wsp:val=&quot;00D42840&quot;/&gt;&lt;wsp:rsid wsp:val=&quot;00D429DA&quot;/&gt;&lt;wsp:rsid wsp:val=&quot;00D42B71&quot;/&gt;&lt;wsp:rsid wsp:val=&quot;00D42B88&quot;/&gt;&lt;wsp:rsid wsp:val=&quot;00D435FC&quot;/&gt;&lt;wsp:rsid wsp:val=&quot;00D43888&quot;/&gt;&lt;wsp:rsid wsp:val=&quot;00D43E85&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0B&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2F1&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552&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C8E&quot;/&gt;&lt;wsp:rsid wsp:val=&quot;00D56D65&quot;/&gt;&lt;wsp:rsid wsp:val=&quot;00D56E86&quot;/&gt;&lt;wsp:rsid wsp:val=&quot;00D572B2&quot;/&gt;&lt;wsp:rsid wsp:val=&quot;00D578C5&quot;/&gt;&lt;wsp:rsid wsp:val=&quot;00D57A3B&quot;/&gt;&lt;wsp:rsid wsp:val=&quot;00D57C20&quot;/&gt;&lt;wsp:rsid wsp:val=&quot;00D57F0A&quot;/&gt;&lt;wsp:rsid wsp:val=&quot;00D600BE&quot;/&gt;&lt;wsp:rsid wsp:val=&quot;00D60207&quot;/&gt;&lt;wsp:rsid wsp:val=&quot;00D6028B&quot;/&gt;&lt;wsp:rsid wsp:val=&quot;00D60BCB&quot;/&gt;&lt;wsp:rsid wsp:val=&quot;00D60CB2&quot;/&gt;&lt;wsp:rsid wsp:val=&quot;00D60DD4&quot;/&gt;&lt;wsp:rsid wsp:val=&quot;00D610A5&quot;/&gt;&lt;wsp:rsid wsp:val=&quot;00D61834&quot;/&gt;&lt;wsp:rsid wsp:val=&quot;00D61FA8&quot;/&gt;&lt;wsp:rsid wsp:val=&quot;00D620D9&quot;/&gt;&lt;wsp:rsid wsp:val=&quot;00D62243&quot;/&gt;&lt;wsp:rsid wsp:val=&quot;00D62334&quot;/&gt;&lt;wsp:rsid wsp:val=&quot;00D6278F&quot;/&gt;&lt;wsp:rsid wsp:val=&quot;00D62949&quot;/&gt;&lt;wsp:rsid wsp:val=&quot;00D62C7C&quot;/&gt;&lt;wsp:rsid wsp:val=&quot;00D62DEC&quot;/&gt;&lt;wsp:rsid wsp:val=&quot;00D63BAD&quot;/&gt;&lt;wsp:rsid wsp:val=&quot;00D63C5F&quot;/&gt;&lt;wsp:rsid wsp:val=&quot;00D63D8C&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8FD&quot;/&gt;&lt;wsp:rsid wsp:val=&quot;00D66DAA&quot;/&gt;&lt;wsp:rsid wsp:val=&quot;00D7010A&quot;/&gt;&lt;wsp:rsid wsp:val=&quot;00D7040B&quot;/&gt;&lt;wsp:rsid wsp:val=&quot;00D70F5E&quot;/&gt;&lt;wsp:rsid wsp:val=&quot;00D70F87&quot;/&gt;&lt;wsp:rsid wsp:val=&quot;00D7123A&quot;/&gt;&lt;wsp:rsid wsp:val=&quot;00D71259&quot;/&gt;&lt;wsp:rsid wsp:val=&quot;00D71D45&quot;/&gt;&lt;wsp:rsid wsp:val=&quot;00D72400&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3FFE&quot;/&gt;&lt;wsp:rsid wsp:val=&quot;00D740A5&quot;/&gt;&lt;wsp:rsid wsp:val=&quot;00D7416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7FD&quot;/&gt;&lt;wsp:rsid wsp:val=&quot;00D86B37&quot;/&gt;&lt;wsp:rsid wsp:val=&quot;00D86ED1&quot;/&gt;&lt;wsp:rsid wsp:val=&quot;00D87154&quot;/&gt;&lt;wsp:rsid wsp:val=&quot;00D8757E&quot;/&gt;&lt;wsp:rsid wsp:val=&quot;00D8778A&quot;/&gt;&lt;wsp:rsid wsp:val=&quot;00D87BCC&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17&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6E8&quot;/&gt;&lt;wsp:rsid wsp:val=&quot;00D938A9&quot;/&gt;&lt;wsp:rsid wsp:val=&quot;00D93D5E&quot;/&gt;&lt;wsp:rsid wsp:val=&quot;00D948A0&quot;/&gt;&lt;wsp:rsid wsp:val=&quot;00D94BA1&quot;/&gt;&lt;wsp:rsid wsp:val=&quot;00D94BB0&quot;/&gt;&lt;wsp:rsid wsp:val=&quot;00D94FF3&quot;/&gt;&lt;wsp:rsid wsp:val=&quot;00D957C0&quot;/&gt;&lt;wsp:rsid wsp:val=&quot;00D95BF0&quot;/&gt;&lt;wsp:rsid wsp:val=&quot;00D95BFF&quot;/&gt;&lt;wsp:rsid wsp:val=&quot;00D95F44&quot;/&gt;&lt;wsp:rsid wsp:val=&quot;00D96193&quot;/&gt;&lt;wsp:rsid wsp:val=&quot;00D96780&quot;/&gt;&lt;wsp:rsid wsp:val=&quot;00D96824&quot;/&gt;&lt;wsp:rsid wsp:val=&quot;00D96DD2&quot;/&gt;&lt;wsp:rsid wsp:val=&quot;00D97DCE&quot;/&gt;&lt;wsp:rsid wsp:val=&quot;00D97E86&quot;/&gt;&lt;wsp:rsid wsp:val=&quot;00DA0FC0&quot;/&gt;&lt;wsp:rsid wsp:val=&quot;00DA1D80&quot;/&gt;&lt;wsp:rsid wsp:val=&quot;00DA1FF1&quot;/&gt;&lt;wsp:rsid wsp:val=&quot;00DA2046&quot;/&gt;&lt;wsp:rsid wsp:val=&quot;00DA23D2&quot;/&gt;&lt;wsp:rsid wsp:val=&quot;00DA25F8&quot;/&gt;&lt;wsp:rsid wsp:val=&quot;00DA29C4&quot;/&gt;&lt;wsp:rsid wsp:val=&quot;00DA2B47&quot;/&gt;&lt;wsp:rsid wsp:val=&quot;00DA2CD7&quot;/&gt;&lt;wsp:rsid wsp:val=&quot;00DA2D90&quot;/&gt;&lt;wsp:rsid wsp:val=&quot;00DA30A8&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9A6&quot;/&gt;&lt;wsp:rsid wsp:val=&quot;00DA5A53&quot;/&gt;&lt;wsp:rsid wsp:val=&quot;00DA5CA9&quot;/&gt;&lt;wsp:rsid wsp:val=&quot;00DA5E7E&quot;/&gt;&lt;wsp:rsid wsp:val=&quot;00DA5EB0&quot;/&gt;&lt;wsp:rsid wsp:val=&quot;00DA64EB&quot;/&gt;&lt;wsp:rsid wsp:val=&quot;00DA6794&quot;/&gt;&lt;wsp:rsid wsp:val=&quot;00DA6C50&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0D27&quot;/&gt;&lt;wsp:rsid wsp:val=&quot;00DB1239&quot;/&gt;&lt;wsp:rsid wsp:val=&quot;00DB1539&quot;/&gt;&lt;wsp:rsid wsp:val=&quot;00DB1F98&quot;/&gt;&lt;wsp:rsid wsp:val=&quot;00DB2037&quot;/&gt;&lt;wsp:rsid wsp:val=&quot;00DB2551&quot;/&gt;&lt;wsp:rsid wsp:val=&quot;00DB2706&quot;/&gt;&lt;wsp:rsid wsp:val=&quot;00DB286C&quot;/&gt;&lt;wsp:rsid wsp:val=&quot;00DB2DC2&quot;/&gt;&lt;wsp:rsid wsp:val=&quot;00DB34AC&quot;/&gt;&lt;wsp:rsid wsp:val=&quot;00DB35C7&quot;/&gt;&lt;wsp:rsid wsp:val=&quot;00DB369E&quot;/&gt;&lt;wsp:rsid wsp:val=&quot;00DB39DE&quot;/&gt;&lt;wsp:rsid wsp:val=&quot;00DB3D52&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15C&quot;/&gt;&lt;wsp:rsid wsp:val=&quot;00DC65D8&quot;/&gt;&lt;wsp:rsid wsp:val=&quot;00DC6A94&quot;/&gt;&lt;wsp:rsid wsp:val=&quot;00DC6B82&quot;/&gt;&lt;wsp:rsid wsp:val=&quot;00DC7073&quot;/&gt;&lt;wsp:rsid wsp:val=&quot;00DC765F&quot;/&gt;&lt;wsp:rsid wsp:val=&quot;00DC7722&quot;/&gt;&lt;wsp:rsid wsp:val=&quot;00DC7890&quot;/&gt;&lt;wsp:rsid wsp:val=&quot;00DC7E92&quot;/&gt;&lt;wsp:rsid wsp:val=&quot;00DD02C4&quot;/&gt;&lt;wsp:rsid wsp:val=&quot;00DD0877&quot;/&gt;&lt;wsp:rsid wsp:val=&quot;00DD0C93&quot;/&gt;&lt;wsp:rsid wsp:val=&quot;00DD0D46&quot;/&gt;&lt;wsp:rsid wsp:val=&quot;00DD1271&quot;/&gt;&lt;wsp:rsid wsp:val=&quot;00DD128A&quot;/&gt;&lt;wsp:rsid wsp:val=&quot;00DD12B1&quot;/&gt;&lt;wsp:rsid wsp:val=&quot;00DD12B5&quot;/&gt;&lt;wsp:rsid wsp:val=&quot;00DD1422&quot;/&gt;&lt;wsp:rsid wsp:val=&quot;00DD1947&quot;/&gt;&lt;wsp:rsid wsp:val=&quot;00DD1992&quot;/&gt;&lt;wsp:rsid wsp:val=&quot;00DD1A59&quot;/&gt;&lt;wsp:rsid wsp:val=&quot;00DD1B7F&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01E&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D33&quot;/&gt;&lt;wsp:rsid wsp:val=&quot;00DF0E63&quot;/&gt;&lt;wsp:rsid wsp:val=&quot;00DF1280&quot;/&gt;&lt;wsp:rsid wsp:val=&quot;00DF1300&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E97&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6014&quot;/&gt;&lt;wsp:rsid wsp:val=&quot;00DF6154&quot;/&gt;&lt;wsp:rsid wsp:val=&quot;00DF6824&quot;/&gt;&lt;wsp:rsid wsp:val=&quot;00DF6F81&quot;/&gt;&lt;wsp:rsid wsp:val=&quot;00DF7226&quot;/&gt;&lt;wsp:rsid wsp:val=&quot;00DF7644&quot;/&gt;&lt;wsp:rsid wsp:val=&quot;00DF7C0A&quot;/&gt;&lt;wsp:rsid wsp:val=&quot;00E00018&quot;/&gt;&lt;wsp:rsid wsp:val=&quot;00E004D1&quot;/&gt;&lt;wsp:rsid wsp:val=&quot;00E00A07&quot;/&gt;&lt;wsp:rsid wsp:val=&quot;00E00EFF&quot;/&gt;&lt;wsp:rsid wsp:val=&quot;00E0158D&quot;/&gt;&lt;wsp:rsid wsp:val=&quot;00E019EA&quot;/&gt;&lt;wsp:rsid wsp:val=&quot;00E01BD9&quot;/&gt;&lt;wsp:rsid wsp:val=&quot;00E01CAC&quot;/&gt;&lt;wsp:rsid wsp:val=&quot;00E0243C&quot;/&gt;&lt;wsp:rsid wsp:val=&quot;00E028E6&quot;/&gt;&lt;wsp:rsid wsp:val=&quot;00E02C20&quot;/&gt;&lt;wsp:rsid wsp:val=&quot;00E03016&quot;/&gt;&lt;wsp:rsid wsp:val=&quot;00E031D7&quot;/&gt;&lt;wsp:rsid wsp:val=&quot;00E032C1&quot;/&gt;&lt;wsp:rsid wsp:val=&quot;00E03926&quot;/&gt;&lt;wsp:rsid wsp:val=&quot;00E039C0&quot;/&gt;&lt;wsp:rsid wsp:val=&quot;00E046C1&quot;/&gt;&lt;wsp:rsid wsp:val=&quot;00E047AB&quot;/&gt;&lt;wsp:rsid wsp:val=&quot;00E049EC&quot;/&gt;&lt;wsp:rsid wsp:val=&quot;00E04BBA&quot;/&gt;&lt;wsp:rsid wsp:val=&quot;00E04EE6&quot;/&gt;&lt;wsp:rsid wsp:val=&quot;00E04FFA&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45&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43&quot;/&gt;&lt;wsp:rsid wsp:val=&quot;00E150B1&quot;/&gt;&lt;wsp:rsid wsp:val=&quot;00E15352&quot;/&gt;&lt;wsp:rsid wsp:val=&quot;00E154A1&quot;/&gt;&lt;wsp:rsid wsp:val=&quot;00E15B4D&quot;/&gt;&lt;wsp:rsid wsp:val=&quot;00E1626E&quot;/&gt;&lt;wsp:rsid wsp:val=&quot;00E164E8&quot;/&gt;&lt;wsp:rsid wsp:val=&quot;00E1654E&quot;/&gt;&lt;wsp:rsid wsp:val=&quot;00E16706&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1B9&quot;/&gt;&lt;wsp:rsid wsp:val=&quot;00E2446F&quot;/&gt;&lt;wsp:rsid wsp:val=&quot;00E250DB&quot;/&gt;&lt;wsp:rsid wsp:val=&quot;00E259BD&quot;/&gt;&lt;wsp:rsid wsp:val=&quot;00E25C00&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A89&quot;/&gt;&lt;wsp:rsid wsp:val=&quot;00E33B1B&quot;/&gt;&lt;wsp:rsid wsp:val=&quot;00E33BB9&quot;/&gt;&lt;wsp:rsid wsp:val=&quot;00E33E4D&quot;/&gt;&lt;wsp:rsid wsp:val=&quot;00E3457A&quot;/&gt;&lt;wsp:rsid wsp:val=&quot;00E34F08&quot;/&gt;&lt;wsp:rsid wsp:val=&quot;00E35F47&quot;/&gt;&lt;wsp:rsid wsp:val=&quot;00E360A5&quot;/&gt;&lt;wsp:rsid wsp:val=&quot;00E362BC&quot;/&gt;&lt;wsp:rsid wsp:val=&quot;00E36D92&quot;/&gt;&lt;wsp:rsid wsp:val=&quot;00E377BF&quot;/&gt;&lt;wsp:rsid wsp:val=&quot;00E37C25&quot;/&gt;&lt;wsp:rsid wsp:val=&quot;00E40362&quot;/&gt;&lt;wsp:rsid wsp:val=&quot;00E40DAE&quot;/&gt;&lt;wsp:rsid wsp:val=&quot;00E41479&quot;/&gt;&lt;wsp:rsid wsp:val=&quot;00E416D6&quot;/&gt;&lt;wsp:rsid wsp:val=&quot;00E41A3E&quot;/&gt;&lt;wsp:rsid wsp:val=&quot;00E41D2F&quot;/&gt;&lt;wsp:rsid wsp:val=&quot;00E41DB4&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3E8&quot;/&gt;&lt;wsp:rsid wsp:val=&quot;00E45A9D&quot;/&gt;&lt;wsp:rsid wsp:val=&quot;00E460A1&quot;/&gt;&lt;wsp:rsid wsp:val=&quot;00E46398&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548&quot;/&gt;&lt;wsp:rsid wsp:val=&quot;00E515A3&quot;/&gt;&lt;wsp:rsid wsp:val=&quot;00E516B4&quot;/&gt;&lt;wsp:rsid wsp:val=&quot;00E51735&quot;/&gt;&lt;wsp:rsid wsp:val=&quot;00E51817&quot;/&gt;&lt;wsp:rsid wsp:val=&quot;00E51ABD&quot;/&gt;&lt;wsp:rsid wsp:val=&quot;00E51E23&quot;/&gt;&lt;wsp:rsid wsp:val=&quot;00E52CCE&quot;/&gt;&lt;wsp:rsid wsp:val=&quot;00E52F76&quot;/&gt;&lt;wsp:rsid wsp:val=&quot;00E53069&quot;/&gt;&lt;wsp:rsid wsp:val=&quot;00E5315C&quot;/&gt;&lt;wsp:rsid wsp:val=&quot;00E53370&quot;/&gt;&lt;wsp:rsid wsp:val=&quot;00E538E0&quot;/&gt;&lt;wsp:rsid wsp:val=&quot;00E54D33&quot;/&gt;&lt;wsp:rsid wsp:val=&quot;00E55AEB&quot;/&gt;&lt;wsp:rsid wsp:val=&quot;00E56E29&quot;/&gt;&lt;wsp:rsid wsp:val=&quot;00E5711F&quot;/&gt;&lt;wsp:rsid wsp:val=&quot;00E572CE&quot;/&gt;&lt;wsp:rsid wsp:val=&quot;00E5765B&quot;/&gt;&lt;wsp:rsid wsp:val=&quot;00E57A3C&quot;/&gt;&lt;wsp:rsid wsp:val=&quot;00E6000E&quot;/&gt;&lt;wsp:rsid wsp:val=&quot;00E602C9&quot;/&gt;&lt;wsp:rsid wsp:val=&quot;00E6043C&quot;/&gt;&lt;wsp:rsid wsp:val=&quot;00E60774&quot;/&gt;&lt;wsp:rsid wsp:val=&quot;00E608B7&quot;/&gt;&lt;wsp:rsid wsp:val=&quot;00E60AB5&quot;/&gt;&lt;wsp:rsid wsp:val=&quot;00E60D6F&quot;/&gt;&lt;wsp:rsid wsp:val=&quot;00E60F80&quot;/&gt;&lt;wsp:rsid wsp:val=&quot;00E61DAC&quot;/&gt;&lt;wsp:rsid wsp:val=&quot;00E624DA&quot;/&gt;&lt;wsp:rsid wsp:val=&quot;00E6275D&quot;/&gt;&lt;wsp:rsid wsp:val=&quot;00E627BC&quot;/&gt;&lt;wsp:rsid wsp:val=&quot;00E629F9&quot;/&gt;&lt;wsp:rsid wsp:val=&quot;00E62AF2&quot;/&gt;&lt;wsp:rsid wsp:val=&quot;00E62B5D&quot;/&gt;&lt;wsp:rsid wsp:val=&quot;00E62D6E&quot;/&gt;&lt;wsp:rsid wsp:val=&quot;00E630F7&quot;/&gt;&lt;wsp:rsid wsp:val=&quot;00E632B7&quot;/&gt;&lt;wsp:rsid wsp:val=&quot;00E63983&quot;/&gt;&lt;wsp:rsid wsp:val=&quot;00E63AF2&quot;/&gt;&lt;wsp:rsid wsp:val=&quot;00E63C65&quot;/&gt;&lt;wsp:rsid wsp:val=&quot;00E6412A&quot;/&gt;&lt;wsp:rsid wsp:val=&quot;00E64286&quot;/&gt;&lt;wsp:rsid wsp:val=&quot;00E64763&quot;/&gt;&lt;wsp:rsid wsp:val=&quot;00E64C11&quot;/&gt;&lt;wsp:rsid wsp:val=&quot;00E64CDD&quot;/&gt;&lt;wsp:rsid wsp:val=&quot;00E64E79&quot;/&gt;&lt;wsp:rsid wsp:val=&quot;00E65013&quot;/&gt;&lt;wsp:rsid wsp:val=&quot;00E65E6B&quot;/&gt;&lt;wsp:rsid wsp:val=&quot;00E6640D&quot;/&gt;&lt;wsp:rsid wsp:val=&quot;00E6682F&quot;/&gt;&lt;wsp:rsid wsp:val=&quot;00E701D0&quot;/&gt;&lt;wsp:rsid wsp:val=&quot;00E705E5&quot;/&gt;&lt;wsp:rsid wsp:val=&quot;00E70B0C&quot;/&gt;&lt;wsp:rsid wsp:val=&quot;00E70F61&quot;/&gt;&lt;wsp:rsid wsp:val=&quot;00E71542&quot;/&gt;&lt;wsp:rsid wsp:val=&quot;00E71DF1&quot;/&gt;&lt;wsp:rsid wsp:val=&quot;00E722EF&quot;/&gt;&lt;wsp:rsid wsp:val=&quot;00E723D3&quot;/&gt;&lt;wsp:rsid wsp:val=&quot;00E7242A&quot;/&gt;&lt;wsp:rsid wsp:val=&quot;00E7245A&quot;/&gt;&lt;wsp:rsid wsp:val=&quot;00E7251D&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99A&quot;/&gt;&lt;wsp:rsid wsp:val=&quot;00E81F9F&quot;/&gt;&lt;wsp:rsid wsp:val=&quot;00E81FFC&quot;/&gt;&lt;wsp:rsid wsp:val=&quot;00E8213F&quot;/&gt;&lt;wsp:rsid wsp:val=&quot;00E826C8&quot;/&gt;&lt;wsp:rsid wsp:val=&quot;00E828DA&quot;/&gt;&lt;wsp:rsid wsp:val=&quot;00E82B9F&quot;/&gt;&lt;wsp:rsid wsp:val=&quot;00E83280&quot;/&gt;&lt;wsp:rsid wsp:val=&quot;00E832C9&quot;/&gt;&lt;wsp:rsid wsp:val=&quot;00E83469&quot;/&gt;&lt;wsp:rsid wsp:val=&quot;00E83E6E&quot;/&gt;&lt;wsp:rsid wsp:val=&quot;00E83EE9&quot;/&gt;&lt;wsp:rsid wsp:val=&quot;00E843C5&quot;/&gt;&lt;wsp:rsid wsp:val=&quot;00E84A59&quot;/&gt;&lt;wsp:rsid wsp:val=&quot;00E84E78&quot;/&gt;&lt;wsp:rsid wsp:val=&quot;00E850F7&quot;/&gt;&lt;wsp:rsid wsp:val=&quot;00E85483&quot;/&gt;&lt;wsp:rsid wsp:val=&quot;00E8563C&quot;/&gt;&lt;wsp:rsid wsp:val=&quot;00E859CA&quot;/&gt;&lt;wsp:rsid wsp:val=&quot;00E85BAE&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E&quot;/&gt;&lt;wsp:rsid wsp:val=&quot;00E87F95&quot;/&gt;&lt;wsp:rsid wsp:val=&quot;00E90199&quot;/&gt;&lt;wsp:rsid wsp:val=&quot;00E90367&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A9&quot;/&gt;&lt;wsp:rsid wsp:val=&quot;00E91EFC&quot;/&gt;&lt;wsp:rsid wsp:val=&quot;00E92054&quot;/&gt;&lt;wsp:rsid wsp:val=&quot;00E920B8&quot;/&gt;&lt;wsp:rsid wsp:val=&quot;00E9232D&quot;/&gt;&lt;wsp:rsid wsp:val=&quot;00E924C7&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72A&quot;/&gt;&lt;wsp:rsid wsp:val=&quot;00E9694A&quot;/&gt;&lt;wsp:rsid wsp:val=&quot;00E96B89&quot;/&gt;&lt;wsp:rsid wsp:val=&quot;00E96C84&quot;/&gt;&lt;wsp:rsid wsp:val=&quot;00E96EB3&quot;/&gt;&lt;wsp:rsid wsp:val=&quot;00E96FBC&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300C&quot;/&gt;&lt;wsp:rsid wsp:val=&quot;00EA32DE&quot;/&gt;&lt;wsp:rsid wsp:val=&quot;00EA3601&quot;/&gt;&lt;wsp:rsid wsp:val=&quot;00EA3D67&quot;/&gt;&lt;wsp:rsid wsp:val=&quot;00EA3DB9&quot;/&gt;&lt;wsp:rsid wsp:val=&quot;00EA4022&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77E&quot;/&gt;&lt;wsp:rsid wsp:val=&quot;00EB0FD8&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042&quot;/&gt;&lt;wsp:rsid wsp:val=&quot;00EB410B&quot;/&gt;&lt;wsp:rsid wsp:val=&quot;00EB4155&quot;/&gt;&lt;wsp:rsid wsp:val=&quot;00EB42C8&quot;/&gt;&lt;wsp:rsid wsp:val=&quot;00EB4A13&quot;/&gt;&lt;wsp:rsid wsp:val=&quot;00EB52C5&quot;/&gt;&lt;wsp:rsid wsp:val=&quot;00EB534C&quot;/&gt;&lt;wsp:rsid wsp:val=&quot;00EB542F&quot;/&gt;&lt;wsp:rsid wsp:val=&quot;00EB55D2&quot;/&gt;&lt;wsp:rsid wsp:val=&quot;00EB57E7&quot;/&gt;&lt;wsp:rsid wsp:val=&quot;00EB5ADE&quot;/&gt;&lt;wsp:rsid wsp:val=&quot;00EB5CC3&quot;/&gt;&lt;wsp:rsid wsp:val=&quot;00EB6440&quot;/&gt;&lt;wsp:rsid wsp:val=&quot;00EB6698&quot;/&gt;&lt;wsp:rsid wsp:val=&quot;00EB6C27&quot;/&gt;&lt;wsp:rsid wsp:val=&quot;00EB6C53&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3EF&quot;/&gt;&lt;wsp:rsid wsp:val=&quot;00EC0A9B&quot;/&gt;&lt;wsp:rsid wsp:val=&quot;00EC0BF0&quot;/&gt;&lt;wsp:rsid wsp:val=&quot;00EC117E&quot;/&gt;&lt;wsp:rsid wsp:val=&quot;00EC183D&quot;/&gt;&lt;wsp:rsid wsp:val=&quot;00EC1B6D&quot;/&gt;&lt;wsp:rsid wsp:val=&quot;00EC1D83&quot;/&gt;&lt;wsp:rsid wsp:val=&quot;00EC1E45&quot;/&gt;&lt;wsp:rsid wsp:val=&quot;00EC246B&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20F7&quot;/&gt;&lt;wsp:rsid wsp:val=&quot;00ED24AE&quot;/&gt;&lt;wsp:rsid wsp:val=&quot;00ED2FF1&quot;/&gt;&lt;wsp:rsid wsp:val=&quot;00ED3207&quot;/&gt;&lt;wsp:rsid wsp:val=&quot;00ED32E7&quot;/&gt;&lt;wsp:rsid wsp:val=&quot;00ED3534&quot;/&gt;&lt;wsp:rsid wsp:val=&quot;00ED35B9&quot;/&gt;&lt;wsp:rsid wsp:val=&quot;00ED367B&quot;/&gt;&lt;wsp:rsid wsp:val=&quot;00ED378D&quot;/&gt;&lt;wsp:rsid wsp:val=&quot;00ED38D7&quot;/&gt;&lt;wsp:rsid wsp:val=&quot;00ED3B7D&quot;/&gt;&lt;wsp:rsid wsp:val=&quot;00ED3E6E&quot;/&gt;&lt;wsp:rsid wsp:val=&quot;00ED5122&quot;/&gt;&lt;wsp:rsid wsp:val=&quot;00ED54F7&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DCB&quot;/&gt;&lt;wsp:rsid wsp:val=&quot;00EE4AE8&quot;/&gt;&lt;wsp:rsid wsp:val=&quot;00EE5112&quot;/&gt;&lt;wsp:rsid wsp:val=&quot;00EE5553&quot;/&gt;&lt;wsp:rsid wsp:val=&quot;00EE62B4&quot;/&gt;&lt;wsp:rsid wsp:val=&quot;00EE636D&quot;/&gt;&lt;wsp:rsid wsp:val=&quot;00EE66B1&quot;/&gt;&lt;wsp:rsid wsp:val=&quot;00EE6CC0&quot;/&gt;&lt;wsp:rsid wsp:val=&quot;00EE75D6&quot;/&gt;&lt;wsp:rsid wsp:val=&quot;00EE7C06&quot;/&gt;&lt;wsp:rsid wsp:val=&quot;00EE7D91&quot;/&gt;&lt;wsp:rsid wsp:val=&quot;00EE7ECE&quot;/&gt;&lt;wsp:rsid wsp:val=&quot;00EF0225&quot;/&gt;&lt;wsp:rsid wsp:val=&quot;00EF05A6&quot;/&gt;&lt;wsp:rsid wsp:val=&quot;00EF082A&quot;/&gt;&lt;wsp:rsid wsp:val=&quot;00EF0E50&quot;/&gt;&lt;wsp:rsid wsp:val=&quot;00EF118E&quot;/&gt;&lt;wsp:rsid wsp:val=&quot;00EF118F&quot;/&gt;&lt;wsp:rsid wsp:val=&quot;00EF1287&quot;/&gt;&lt;wsp:rsid wsp:val=&quot;00EF1333&quot;/&gt;&lt;wsp:rsid wsp:val=&quot;00EF1AEC&quot;/&gt;&lt;wsp:rsid wsp:val=&quot;00EF20FD&quot;/&gt;&lt;wsp:rsid wsp:val=&quot;00EF2786&quot;/&gt;&lt;wsp:rsid wsp:val=&quot;00EF2A1F&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6141&quot;/&gt;&lt;wsp:rsid wsp:val=&quot;00EF650F&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D6&quot;/&gt;&lt;wsp:rsid wsp:val=&quot;00EF7CE8&quot;/&gt;&lt;wsp:rsid wsp:val=&quot;00F000F0&quot;/&gt;&lt;wsp:rsid wsp:val=&quot;00F00180&quot;/&gt;&lt;wsp:rsid wsp:val=&quot;00F00497&quot;/&gt;&lt;wsp:rsid wsp:val=&quot;00F005AF&quot;/&gt;&lt;wsp:rsid wsp:val=&quot;00F006E4&quot;/&gt;&lt;wsp:rsid wsp:val=&quot;00F00829&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06&quot;/&gt;&lt;wsp:rsid wsp:val=&quot;00F15860&quot;/&gt;&lt;wsp:rsid wsp:val=&quot;00F15B3A&quot;/&gt;&lt;wsp:rsid wsp:val=&quot;00F1698C&quot;/&gt;&lt;wsp:rsid wsp:val=&quot;00F16BB1&quot;/&gt;&lt;wsp:rsid wsp:val=&quot;00F17A8F&quot;/&gt;&lt;wsp:rsid wsp:val=&quot;00F20046&quot;/&gt;&lt;wsp:rsid wsp:val=&quot;00F205A6&quot;/&gt;&lt;wsp:rsid wsp:val=&quot;00F206FE&quot;/&gt;&lt;wsp:rsid wsp:val=&quot;00F20798&quot;/&gt;&lt;wsp:rsid wsp:val=&quot;00F20F5B&quot;/&gt;&lt;wsp:rsid wsp:val=&quot;00F21048&quot;/&gt;&lt;wsp:rsid wsp:val=&quot;00F210AB&quot;/&gt;&lt;wsp:rsid wsp:val=&quot;00F211CB&quot;/&gt;&lt;wsp:rsid wsp:val=&quot;00F21345&quot;/&gt;&lt;wsp:rsid wsp:val=&quot;00F21484&quot;/&gt;&lt;wsp:rsid wsp:val=&quot;00F215C3&quot;/&gt;&lt;wsp:rsid wsp:val=&quot;00F21857&quot;/&gt;&lt;wsp:rsid wsp:val=&quot;00F218EF&quot;/&gt;&lt;wsp:rsid wsp:val=&quot;00F21A0B&quot;/&gt;&lt;wsp:rsid wsp:val=&quot;00F21B4F&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E0C&quot;/&gt;&lt;wsp:rsid wsp:val=&quot;00F27EF4&quot;/&gt;&lt;wsp:rsid wsp:val=&quot;00F3002F&quot;/&gt;&lt;wsp:rsid wsp:val=&quot;00F30031&quot;/&gt;&lt;wsp:rsid wsp:val=&quot;00F30063&quot;/&gt;&lt;wsp:rsid wsp:val=&quot;00F30353&quot;/&gt;&lt;wsp:rsid wsp:val=&quot;00F308C0&quot;/&gt;&lt;wsp:rsid wsp:val=&quot;00F30BE8&quot;/&gt;&lt;wsp:rsid wsp:val=&quot;00F30FF2&quot;/&gt;&lt;wsp:rsid wsp:val=&quot;00F31375&quot;/&gt;&lt;wsp:rsid wsp:val=&quot;00F316ED&quot;/&gt;&lt;wsp:rsid wsp:val=&quot;00F318E7&quot;/&gt;&lt;wsp:rsid wsp:val=&quot;00F31F17&quot;/&gt;&lt;wsp:rsid wsp:val=&quot;00F3236F&quot;/&gt;&lt;wsp:rsid wsp:val=&quot;00F32374&quot;/&gt;&lt;wsp:rsid wsp:val=&quot;00F32F0E&quot;/&gt;&lt;wsp:rsid wsp:val=&quot;00F32F3E&quot;/&gt;&lt;wsp:rsid wsp:val=&quot;00F3338A&quot;/&gt;&lt;wsp:rsid wsp:val=&quot;00F3372E&quot;/&gt;&lt;wsp:rsid wsp:val=&quot;00F3383E&quot;/&gt;&lt;wsp:rsid wsp:val=&quot;00F34057&quot;/&gt;&lt;wsp:rsid wsp:val=&quot;00F34286&quot;/&gt;&lt;wsp:rsid wsp:val=&quot;00F342E5&quot;/&gt;&lt;wsp:rsid wsp:val=&quot;00F346BC&quot;/&gt;&lt;wsp:rsid wsp:val=&quot;00F347D0&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8D6&quot;/&gt;&lt;wsp:rsid wsp:val=&quot;00F37922&quot;/&gt;&lt;wsp:rsid wsp:val=&quot;00F37A1D&quot;/&gt;&lt;wsp:rsid wsp:val=&quot;00F37AEF&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0F3&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0939&quot;/&gt;&lt;wsp:rsid wsp:val=&quot;00F513BA&quot;/&gt;&lt;wsp:rsid wsp:val=&quot;00F51447&quot;/&gt;&lt;wsp:rsid wsp:val=&quot;00F514EF&quot;/&gt;&lt;wsp:rsid wsp:val=&quot;00F516F4&quot;/&gt;&lt;wsp:rsid wsp:val=&quot;00F52477&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4192&quot;/&gt;&lt;wsp:rsid wsp:val=&quot;00F542D8&quot;/&gt;&lt;wsp:rsid wsp:val=&quot;00F546DB&quot;/&gt;&lt;wsp:rsid wsp:val=&quot;00F548C8&quot;/&gt;&lt;wsp:rsid wsp:val=&quot;00F54E13&quot;/&gt;&lt;wsp:rsid wsp:val=&quot;00F55331&quot;/&gt;&lt;wsp:rsid wsp:val=&quot;00F55AC5&quot;/&gt;&lt;wsp:rsid wsp:val=&quot;00F55C34&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596&quot;/&gt;&lt;wsp:rsid wsp:val=&quot;00F61701&quot;/&gt;&lt;wsp:rsid wsp:val=&quot;00F61902&quot;/&gt;&lt;wsp:rsid wsp:val=&quot;00F61C45&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AF6&quot;/&gt;&lt;wsp:rsid wsp:val=&quot;00F675DD&quot;/&gt;&lt;wsp:rsid wsp:val=&quot;00F67A85&quot;/&gt;&lt;wsp:rsid wsp:val=&quot;00F70559&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D87&quot;/&gt;&lt;wsp:rsid wsp:val=&quot;00F73E55&quot;/&gt;&lt;wsp:rsid wsp:val=&quot;00F73F43&quot;/&gt;&lt;wsp:rsid wsp:val=&quot;00F7409F&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A00&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5AB&quot;/&gt;&lt;wsp:rsid wsp:val=&quot;00F9174D&quot;/&gt;&lt;wsp:rsid wsp:val=&quot;00F91906&quot;/&gt;&lt;wsp:rsid wsp:val=&quot;00F91CA2&quot;/&gt;&lt;wsp:rsid wsp:val=&quot;00F91DAB&quot;/&gt;&lt;wsp:rsid wsp:val=&quot;00F91DAC&quot;/&gt;&lt;wsp:rsid wsp:val=&quot;00F91FBE&quot;/&gt;&lt;wsp:rsid wsp:val=&quot;00F92174&quot;/&gt;&lt;wsp:rsid wsp:val=&quot;00F923DB&quot;/&gt;&lt;wsp:rsid wsp:val=&quot;00F92725&quot;/&gt;&lt;wsp:rsid wsp:val=&quot;00F9344F&quot;/&gt;&lt;wsp:rsid wsp:val=&quot;00F93A3D&quot;/&gt;&lt;wsp:rsid wsp:val=&quot;00F93C3E&quot;/&gt;&lt;wsp:rsid wsp:val=&quot;00F93D13&quot;/&gt;&lt;wsp:rsid wsp:val=&quot;00F93EE6&quot;/&gt;&lt;wsp:rsid wsp:val=&quot;00F94003&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59B&quot;/&gt;&lt;wsp:rsid wsp:val=&quot;00F958CD&quot;/&gt;&lt;wsp:rsid wsp:val=&quot;00F9632D&quot;/&gt;&lt;wsp:rsid wsp:val=&quot;00F9644F&quot;/&gt;&lt;wsp:rsid wsp:val=&quot;00F965D9&quot;/&gt;&lt;wsp:rsid wsp:val=&quot;00F968CC&quot;/&gt;&lt;wsp:rsid wsp:val=&quot;00F96C7A&quot;/&gt;&lt;wsp:rsid wsp:val=&quot;00F96E7C&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24&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1E9&quot;/&gt;&lt;wsp:rsid wsp:val=&quot;00FA7A20&quot;/&gt;&lt;wsp:rsid wsp:val=&quot;00FA7AA6&quot;/&gt;&lt;wsp:rsid wsp:val=&quot;00FA7C04&quot;/&gt;&lt;wsp:rsid wsp:val=&quot;00FB007D&quot;/&gt;&lt;wsp:rsid wsp:val=&quot;00FB0443&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81C&quot;/&gt;&lt;wsp:rsid wsp:val=&quot;00FB3A91&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3CC&quot;/&gt;&lt;wsp:rsid wsp:val=&quot;00FC1485&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60B6&quot;/&gt;&lt;wsp:rsid wsp:val=&quot;00FC65A0&quot;/&gt;&lt;wsp:rsid wsp:val=&quot;00FC6672&quot;/&gt;&lt;wsp:rsid wsp:val=&quot;00FC6B41&quot;/&gt;&lt;wsp:rsid wsp:val=&quot;00FC7308&quot;/&gt;&lt;wsp:rsid wsp:val=&quot;00FC7896&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5502&quot;/&gt;&lt;wsp:rsid wsp:val=&quot;00FD6318&quot;/&gt;&lt;wsp:rsid wsp:val=&quot;00FD6556&quot;/&gt;&lt;wsp:rsid wsp:val=&quot;00FD691F&quot;/&gt;&lt;wsp:rsid wsp:val=&quot;00FD6A3D&quot;/&gt;&lt;wsp:rsid wsp:val=&quot;00FD6BD7&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352&quot;/&gt;&lt;wsp:rsid wsp:val=&quot;00FE1718&quot;/&gt;&lt;wsp:rsid wsp:val=&quot;00FE1B11&quot;/&gt;&lt;wsp:rsid wsp:val=&quot;00FE20AB&quot;/&gt;&lt;wsp:rsid wsp:val=&quot;00FE22FE&quot;/&gt;&lt;wsp:rsid wsp:val=&quot;00FE2955&quot;/&gt;&lt;wsp:rsid wsp:val=&quot;00FE2B7B&quot;/&gt;&lt;wsp:rsid wsp:val=&quot;00FE3100&quot;/&gt;&lt;wsp:rsid wsp:val=&quot;00FE3439&quot;/&gt;&lt;wsp:rsid wsp:val=&quot;00FE3768&quot;/&gt;&lt;wsp:rsid wsp:val=&quot;00FE4705&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FE&quot;/&gt;&lt;wsp:rsid wsp:val=&quot;00FF609A&quot;/&gt;&lt;wsp:rsid wsp:val=&quot;00FF6A39&quot;/&gt;&lt;wsp:rsid wsp:val=&quot;00FF6CF6&quot;/&gt;&lt;wsp:rsid wsp:val=&quot;00FF707C&quot;/&gt;&lt;wsp:rsid wsp:val=&quot;00FF7237&quot;/&gt;&lt;wsp:rsid wsp:val=&quot;00FF78DB&quot;/&gt;&lt;/wsp:rsids&gt;&lt;/w:docPr&gt;&lt;w:body&gt;&lt;wx:sect&gt;&lt;w:p wsp:rsidR=&quot;00000000&quot; wsp:rsidRDefault=&quot;0029208A&quot; wsp:rsidP=&quot;0029208A&quot;&gt;&lt;m:oMathPara&gt;&lt;m:oMath&gt;&lt;m:r&gt;&lt;w:rPr&gt;&lt;w:rFonts w:ascii=&quot;Cambria Math&quot;/&gt;&lt;wx:font wx:val=&quot;Cambria Math&quot;/&gt;&lt;w:i/&gt;&lt;w:highlight w:val=&quot;yellow&quot;/&gt;&lt;w:lang w:fareast=&quot;EN-GB&quot;/&gt;&lt;/w:rPr&gt;&lt;m:t&gt;T&lt;/m:t&gt;&lt;/m:r&gt;&lt;m:r&gt;&lt;w:rPr&gt;&lt;w:rFonts w:ascii=&quot;Cambria Math&quot; w:h-ansi=&quot;Cambria Math&quot; w:cs=&quot;Cambria Math&quot;/&gt;&lt;wx:font wx:val=&quot;Cambria Math&quot;/&gt;&lt;w:i/&gt;&lt;w:highlight w:val=&quot;yellow&quot;/&gt;&lt;w:lang w:fareast=&quot;EN-GB&quot;/&gt;&lt;/w:rPr&gt;&lt;m:t&gt;h&lt;/m:t&gt;&lt;/m:r&gt;&lt;m:r&gt;&lt;w:rPr&gt;&lt;w:rFonts w:ascii=&quot;Cambria Math&quot; w:h-ansi=&quot;Cambria Math&quot;/&gt;&lt;wx:font wx:val=&quot;Cambria Math&quot;/&gt;&lt;w:i/&gt;&lt;w:highlight w:val=&quot;yellow&quot;/&gt;&lt;w:lang w:fareast=&quot;EN-GB&quot;/&gt;&lt;/w:rPr&gt;&lt;m:t&gt;(&lt;/m:t&gt;&lt;/m:r&gt;&lt;m:sSub&gt;&lt;m:sSubPr&gt;&lt;m:ctrlPr&gt;&lt;w:rPr&gt;&lt;w:rFonts w:ascii=&quot;Cambria Math&quot; w:fareast=&quot;Malgun Gothic&quot; w:h-ansi=&quot;Cambria Math&quot;/&gt;&lt;wx:font wx:val=&quot;Cambria Math&quot;/&gt;&lt;w:highlight w:val=&quot;yellow&quot;/&gt;&lt;w:lang w:fareast=&quot;KO&quot;/&gt;&lt;/w:rPr&gt;&lt;/m:ctrlPr&gt;&lt;/m:sSubPr&gt;&lt;m:e&gt;&lt;m:r&gt;&lt;w:rPr&gt;&lt;w:rFonts w:ascii=&quot;Cambria Math&quot; w:fareast=&quot;Malgun Gothic&quot; w:h-ansi=&quot;Cambria Math&quot;/&gt;&lt;wx:font wx:val=&quot;Cambria Math&quot;/&gt;&lt;w:i/&gt;&lt;w:highlight w:val=&quot;yellow&quot;/&gt;&lt;w:lang w:fareast=&quot;KO&quot;/&gt;&lt;/w:rPr&gt;&lt;m:t&gt;p&lt;/m:t&gt;&lt;/m:r&gt;&lt;/m:e&gt;&lt;m:sub&gt;&lt;m:r&gt;&lt;w:rPr&gt;&lt;w:rFonts w:ascii=&quot;Cambria Math&quot; w:fareast=&quot;Malgun Gothic&quot; w:h-ansi=&quot;Cambria Math&quot;/&gt;&lt;wx:font wx:val=&quot;Cambria Math&quot;/&gt;&lt;w:i/&gt;&lt;w:highlight w:val=&quot;yellow&quot;/&gt;&lt;w:lang w:fareast=&quot;KO&quot;/&gt;&lt;/w:rPr&gt;&lt;m:t&gt;i&lt;/m:t&gt;&lt;/m:r&gt;&lt;/m:sub&gt;&lt;/m:sSub&gt;&lt;m:r&gt;&lt;w:rPr&gt;&lt;w:rFonts w:ascii=&quot;Cambria Math&quot; w:fareast=&quot;Malgun Gothic&quot; w:h-ansi=&quot;Cambria Math&quot;/&gt;&lt;wx:font wx:val=&quot;Cambria Math&quot;/&gt;&lt;w:i/&gt;&lt;w:highlight w:val=&quot;yellow&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40C61">
        <w:rPr>
          <w:rFonts w:eastAsia="Malgun Gothic"/>
          <w:i/>
          <w:iCs/>
          <w:lang w:eastAsia="ko-KR"/>
        </w:rPr>
        <w:fldChar w:fldCharType="end"/>
      </w:r>
      <w:r w:rsidRPr="00740C61">
        <w:rPr>
          <w:rFonts w:eastAsia="Malgun Gothic"/>
          <w:i/>
          <w:iCs/>
          <w:lang w:eastAsia="ko-KR"/>
        </w:rPr>
        <w:t xml:space="preserve"> is</w:t>
      </w:r>
      <w:r w:rsidRPr="00740C61">
        <w:rPr>
          <w:rFonts w:eastAsia="Malgun Gothic" w:hint="eastAsia"/>
          <w:i/>
          <w:iCs/>
          <w:lang w:eastAsia="ko-KR"/>
        </w:rPr>
        <w:t xml:space="preserve"> increased by 3 dB</w:t>
      </w:r>
      <w:r w:rsidRPr="00740C61">
        <w:rPr>
          <w:rFonts w:eastAsia="Malgun Gothic"/>
          <w:i/>
          <w:iCs/>
          <w:lang w:eastAsia="ko-KR"/>
        </w:rPr>
        <w:t xml:space="preserve"> for each priority value </w:t>
      </w:r>
      <w:r w:rsidRPr="00740C61">
        <w:rPr>
          <w:rFonts w:eastAsia="Malgun Gothic"/>
          <w:i/>
          <w:iCs/>
          <w:lang w:eastAsia="ko-KR"/>
        </w:rPr>
        <w:fldChar w:fldCharType="begin"/>
      </w:r>
      <w:r w:rsidRPr="00740C61">
        <w:rPr>
          <w:rFonts w:eastAsia="Malgun Gothic"/>
          <w:i/>
          <w:iCs/>
          <w:lang w:eastAsia="ko-KR"/>
        </w:rPr>
        <w:instrText xml:space="preserve"> QUOTE </w:instrText>
      </w:r>
      <w:r w:rsidR="008D5F4A">
        <w:rPr>
          <w:i/>
          <w:iCs/>
          <w:position w:val="-5"/>
        </w:rPr>
        <w:pict w14:anchorId="1EC7AEE0">
          <v:shape id="_x0000_i1031" type="#_x0000_t75" style="width:29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1924&quot;/&gt;&lt;wsp:rsid wsp:val=&quot;000121EC&quot;/&gt;&lt;wsp:rsid wsp:val=&quot;000124D1&quot;/&gt;&lt;wsp:rsid wsp:val=&quot;00012D90&quot;/&gt;&lt;wsp:rsid wsp:val=&quot;00012DCC&quot;/&gt;&lt;wsp:rsid wsp:val=&quot;0001321B&quot;/&gt;&lt;wsp:rsid wsp:val=&quot;00013488&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3DD2&quot;/&gt;&lt;wsp:rsid wsp:val=&quot;0002400D&quot;/&gt;&lt;wsp:rsid wsp:val=&quot;00024A87&quot;/&gt;&lt;wsp:rsid wsp:val=&quot;00024E37&quot;/&gt;&lt;wsp:rsid wsp:val=&quot;00024E57&quot;/&gt;&lt;wsp:rsid wsp:val=&quot;0002506A&quot;/&gt;&lt;wsp:rsid wsp:val=&quot;00025281&quot;/&gt;&lt;wsp:rsid wsp:val=&quot;000254B6&quot;/&gt;&lt;wsp:rsid wsp:val=&quot;000255A1&quot;/&gt;&lt;wsp:rsid wsp:val=&quot;00025825&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E02&quot;/&gt;&lt;wsp:rsid wsp:val=&quot;00031EDD&quot;/&gt;&lt;wsp:rsid wsp:val=&quot;000321DC&quot;/&gt;&lt;wsp:rsid wsp:val=&quot;00032905&quot;/&gt;&lt;wsp:rsid wsp:val=&quot;00032A64&quot;/&gt;&lt;wsp:rsid wsp:val=&quot;000334D2&quot;/&gt;&lt;wsp:rsid wsp:val=&quot;00033834&quot;/&gt;&lt;wsp:rsid wsp:val=&quot;00033A55&quot;/&gt;&lt;wsp:rsid wsp:val=&quot;00033AE8&quot;/&gt;&lt;wsp:rsid wsp:val=&quot;00033E5C&quot;/&gt;&lt;wsp:rsid wsp:val=&quot;00033FE2&quot;/&gt;&lt;wsp:rsid wsp:val=&quot;0003441E&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8D6&quot;/&gt;&lt;wsp:rsid wsp:val=&quot;00036A16&quot;/&gt;&lt;wsp:rsid wsp:val=&quot;00036C45&quot;/&gt;&lt;wsp:rsid wsp:val=&quot;00036FA7&quot;/&gt;&lt;wsp:rsid wsp:val=&quot;000377E3&quot;/&gt;&lt;wsp:rsid wsp:val=&quot;00037910&quot;/&gt;&lt;wsp:rsid wsp:val=&quot;00037A21&quot;/&gt;&lt;wsp:rsid wsp:val=&quot;00037D3E&quot;/&gt;&lt;wsp:rsid wsp:val=&quot;00040279&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527&quot;/&gt;&lt;wsp:rsid wsp:val=&quot;000426B1&quot;/&gt;&lt;wsp:rsid wsp:val=&quot;000429CD&quot;/&gt;&lt;wsp:rsid wsp:val=&quot;00042BFC&quot;/&gt;&lt;wsp:rsid wsp:val=&quot;000430CF&quot;/&gt;&lt;wsp:rsid wsp:val=&quot;000433B7&quot;/&gt;&lt;wsp:rsid wsp:val=&quot;00043607&quot;/&gt;&lt;wsp:rsid wsp:val=&quot;00043703&quot;/&gt;&lt;wsp:rsid wsp:val=&quot;00043CFE&quot;/&gt;&lt;wsp:rsid wsp:val=&quot;0004403C&quot;/&gt;&lt;wsp:rsid wsp:val=&quot;000441EC&quot;/&gt;&lt;wsp:rsid wsp:val=&quot;00044225&quot;/&gt;&lt;wsp:rsid wsp:val=&quot;00044359&quot;/&gt;&lt;wsp:rsid wsp:val=&quot;000444AD&quot;/&gt;&lt;wsp:rsid wsp:val=&quot;0004457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885&quot;/&gt;&lt;wsp:rsid wsp:val=&quot;00047A82&quot;/&gt;&lt;wsp:rsid wsp:val=&quot;00047D3D&quot;/&gt;&lt;wsp:rsid wsp:val=&quot;0005055B&quot;/&gt;&lt;wsp:rsid wsp:val=&quot;000505B9&quot;/&gt;&lt;wsp:rsid wsp:val=&quot;000505E0&quot;/&gt;&lt;wsp:rsid wsp:val=&quot;000508D9&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56B&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9C&quot;/&gt;&lt;wsp:rsid wsp:val=&quot;0005504C&quot;/&gt;&lt;wsp:rsid wsp:val=&quot;00055871&quot;/&gt;&lt;wsp:rsid wsp:val=&quot;00055873&quot;/&gt;&lt;wsp:rsid wsp:val=&quot;00055B8E&quot;/&gt;&lt;wsp:rsid wsp:val=&quot;0005602E&quot;/&gt;&lt;wsp:rsid wsp:val=&quot;00056052&quot;/&gt;&lt;wsp:rsid wsp:val=&quot;00056057&quot;/&gt;&lt;wsp:rsid wsp:val=&quot;00056318&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1E9&quot;/&gt;&lt;wsp:rsid wsp:val=&quot;00060586&quot;/&gt;&lt;wsp:rsid wsp:val=&quot;00060A9B&quot;/&gt;&lt;wsp:rsid wsp:val=&quot;00060FDB&quot;/&gt;&lt;wsp:rsid wsp:val=&quot;000612C5&quot;/&gt;&lt;wsp:rsid wsp:val=&quot;00061C96&quot;/&gt;&lt;wsp:rsid wsp:val=&quot;00061E34&quot;/&gt;&lt;wsp:rsid wsp:val=&quot;000621A9&quot;/&gt;&lt;wsp:rsid wsp:val=&quot;0006263A&quot;/&gt;&lt;wsp:rsid wsp:val=&quot;00062A7F&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5FE&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8E&quot;/&gt;&lt;wsp:rsid wsp:val=&quot;00074BF5&quot;/&gt;&lt;wsp:rsid wsp:val=&quot;00074E65&quot;/&gt;&lt;wsp:rsid wsp:val=&quot;000752CD&quot;/&gt;&lt;wsp:rsid wsp:val=&quot;00075680&quot;/&gt;&lt;wsp:rsid wsp:val=&quot;0007590A&quot;/&gt;&lt;wsp:rsid wsp:val=&quot;00075999&quot;/&gt;&lt;wsp:rsid wsp:val=&quot;00075FE3&quot;/&gt;&lt;wsp:rsid wsp:val=&quot;00076622&quot;/&gt;&lt;wsp:rsid wsp:val=&quot;00076775&quot;/&gt;&lt;wsp:rsid wsp:val=&quot;00076D63&quot;/&gt;&lt;wsp:rsid wsp:val=&quot;00076D95&quot;/&gt;&lt;wsp:rsid wsp:val=&quot;00077579&quot;/&gt;&lt;wsp:rsid wsp:val=&quot;00077A78&quot;/&gt;&lt;wsp:rsid wsp:val=&quot;00080170&quot;/&gt;&lt;wsp:rsid wsp:val=&quot;000805B2&quot;/&gt;&lt;wsp:rsid wsp:val=&quot;00080786&quot;/&gt;&lt;wsp:rsid wsp:val=&quot;00080D74&quot;/&gt;&lt;wsp:rsid wsp:val=&quot;000812DB&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60&quot;/&gt;&lt;wsp:rsid wsp:val=&quot;00087881&quot;/&gt;&lt;wsp:rsid wsp:val=&quot;00087BAB&quot;/&gt;&lt;wsp:rsid wsp:val=&quot;00087E29&quot;/&gt;&lt;wsp:rsid wsp:val=&quot;00087F91&quot;/&gt;&lt;wsp:rsid wsp:val=&quot;00090573&quot;/&gt;&lt;wsp:rsid wsp:val=&quot;00090586&quot;/&gt;&lt;wsp:rsid wsp:val=&quot;00090653&quot;/&gt;&lt;wsp:rsid wsp:val=&quot;00091277&quot;/&gt;&lt;wsp:rsid wsp:val=&quot;00091714&quot;/&gt;&lt;wsp:rsid wsp:val=&quot;000921E3&quot;/&gt;&lt;wsp:rsid wsp:val=&quot;00092334&quot;/&gt;&lt;wsp:rsid wsp:val=&quot;000923BD&quot;/&gt;&lt;wsp:rsid wsp:val=&quot;000924A8&quot;/&gt;&lt;wsp:rsid wsp:val=&quot;000931C3&quot;/&gt;&lt;wsp:rsid wsp:val=&quot;000938A0&quot;/&gt;&lt;wsp:rsid wsp:val=&quot;00093B72&quot;/&gt;&lt;wsp:rsid wsp:val=&quot;0009437A&quot;/&gt;&lt;wsp:rsid wsp:val=&quot;000947B7&quot;/&gt;&lt;wsp:rsid wsp:val=&quot;0009493A&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A0296&quot;/&gt;&lt;wsp:rsid wsp:val=&quot;000A02DC&quot;/&gt;&lt;wsp:rsid wsp:val=&quot;000A06C9&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D49&quot;/&gt;&lt;wsp:rsid wsp:val=&quot;000A1F8D&quot;/&gt;&lt;wsp:rsid wsp:val=&quot;000A23B7&quot;/&gt;&lt;wsp:rsid wsp:val=&quot;000A2D70&quot;/&gt;&lt;wsp:rsid wsp:val=&quot;000A3A3A&quot;/&gt;&lt;wsp:rsid wsp:val=&quot;000A3ACB&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499&quot;/&gt;&lt;wsp:rsid wsp:val=&quot;000B081C&quot;/&gt;&lt;wsp:rsid wsp:val=&quot;000B10AB&quot;/&gt;&lt;wsp:rsid wsp:val=&quot;000B17A1&quot;/&gt;&lt;wsp:rsid wsp:val=&quot;000B1CD3&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33&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05B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2B9&quot;/&gt;&lt;wsp:rsid wsp:val=&quot;000C4C76&quot;/&gt;&lt;wsp:rsid wsp:val=&quot;000C54A6&quot;/&gt;&lt;wsp:rsid wsp:val=&quot;000C550B&quot;/&gt;&lt;wsp:rsid wsp:val=&quot;000C5759&quot;/&gt;&lt;wsp:rsid wsp:val=&quot;000C5B91&quot;/&gt;&lt;wsp:rsid wsp:val=&quot;000C5E7D&quot;/&gt;&lt;wsp:rsid wsp:val=&quot;000C673C&quot;/&gt;&lt;wsp:rsid wsp:val=&quot;000C69F8&quot;/&gt;&lt;wsp:rsid wsp:val=&quot;000C71D9&quot;/&gt;&lt;wsp:rsid wsp:val=&quot;000C7C3E&quot;/&gt;&lt;wsp:rsid wsp:val=&quot;000D037E&quot;/&gt;&lt;wsp:rsid wsp:val=&quot;000D0A0F&quot;/&gt;&lt;wsp:rsid wsp:val=&quot;000D0AB8&quot;/&gt;&lt;wsp:rsid wsp:val=&quot;000D0BCC&quot;/&gt;&lt;wsp:rsid wsp:val=&quot;000D0F9A&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DE6&quot;/&gt;&lt;wsp:rsid wsp:val=&quot;000D4DFF&quot;/&gt;&lt;wsp:rsid wsp:val=&quot;000D4F5A&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1DF&quot;/&gt;&lt;wsp:rsid wsp:val=&quot;000D7268&quot;/&gt;&lt;wsp:rsid wsp:val=&quot;000D7383&quot;/&gt;&lt;wsp:rsid wsp:val=&quot;000D745D&quot;/&gt;&lt;wsp:rsid wsp:val=&quot;000D75CC&quot;/&gt;&lt;wsp:rsid wsp:val=&quot;000D75EE&quot;/&gt;&lt;wsp:rsid wsp:val=&quot;000D7783&quot;/&gt;&lt;wsp:rsid wsp:val=&quot;000D7A10&quot;/&gt;&lt;wsp:rsid wsp:val=&quot;000D7C7C&quot;/&gt;&lt;wsp:rsid wsp:val=&quot;000E011D&quot;/&gt;&lt;wsp:rsid wsp:val=&quot;000E0706&quot;/&gt;&lt;wsp:rsid wsp:val=&quot;000E14B9&quot;/&gt;&lt;wsp:rsid wsp:val=&quot;000E182B&quot;/&gt;&lt;wsp:rsid wsp:val=&quot;000E19C9&quot;/&gt;&lt;wsp:rsid wsp:val=&quot;000E1E8E&quot;/&gt;&lt;wsp:rsid wsp:val=&quot;000E279B&quot;/&gt;&lt;wsp:rsid wsp:val=&quot;000E2D41&quot;/&gt;&lt;wsp:rsid wsp:val=&quot;000E3075&quot;/&gt;&lt;wsp:rsid wsp:val=&quot;000E3358&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8E2&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38E&quot;/&gt;&lt;wsp:rsid wsp:val=&quot;000F251F&quot;/&gt;&lt;wsp:rsid wsp:val=&quot;000F2965&quot;/&gt;&lt;wsp:rsid wsp:val=&quot;000F2A21&quot;/&gt;&lt;wsp:rsid wsp:val=&quot;000F2A71&quot;/&gt;&lt;wsp:rsid wsp:val=&quot;000F2E12&quot;/&gt;&lt;wsp:rsid wsp:val=&quot;000F34C7&quot;/&gt;&lt;wsp:rsid wsp:val=&quot;000F3755&quot;/&gt;&lt;wsp:rsid wsp:val=&quot;000F3B40&quot;/&gt;&lt;wsp:rsid wsp:val=&quot;000F3FFF&quot;/&gt;&lt;wsp:rsid wsp:val=&quot;000F42EA&quot;/&gt;&lt;wsp:rsid wsp:val=&quot;000F4A11&quot;/&gt;&lt;wsp:rsid wsp:val=&quot;000F4CAF&quot;/&gt;&lt;wsp:rsid wsp:val=&quot;000F4D95&quot;/&gt;&lt;wsp:rsid wsp:val=&quot;000F4F44&quot;/&gt;&lt;wsp:rsid wsp:val=&quot;000F53CB&quot;/&gt;&lt;wsp:rsid wsp:val=&quot;000F55F2&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789F&quot;/&gt;&lt;wsp:rsid wsp:val=&quot;00117957&quot;/&gt;&lt;wsp:rsid wsp:val=&quot;00117AF5&quot;/&gt;&lt;wsp:rsid wsp:val=&quot;00117B4F&quot;/&gt;&lt;wsp:rsid wsp:val=&quot;00117B90&quot;/&gt;&lt;wsp:rsid wsp:val=&quot;00117CB8&quot;/&gt;&lt;wsp:rsid wsp:val=&quot;001202E9&quot;/&gt;&lt;wsp:rsid wsp:val=&quot;001203DB&quot;/&gt;&lt;wsp:rsid wsp:val=&quot;0012079F&quot;/&gt;&lt;wsp:rsid wsp:val=&quot;001207F3&quot;/&gt;&lt;wsp:rsid wsp:val=&quot;00120A7B&quot;/&gt;&lt;wsp:rsid wsp:val=&quot;00121316&quot;/&gt;&lt;wsp:rsid wsp:val=&quot;0012142A&quot;/&gt;&lt;wsp:rsid wsp:val=&quot;001215DB&quot;/&gt;&lt;wsp:rsid wsp:val=&quot;00121897&quot;/&gt;&lt;wsp:rsid wsp:val=&quot;001218BF&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467D&quot;/&gt;&lt;wsp:rsid wsp:val=&quot;001246EC&quot;/&gt;&lt;wsp:rsid wsp:val=&quot;001249D7&quot;/&gt;&lt;wsp:rsid wsp:val=&quot;00124E10&quot;/&gt;&lt;wsp:rsid wsp:val=&quot;00125078&quot;/&gt;&lt;wsp:rsid wsp:val=&quot;001252FE&quot;/&gt;&lt;wsp:rsid wsp:val=&quot;001257E6&quot;/&gt;&lt;wsp:rsid wsp:val=&quot;00126D98&quot;/&gt;&lt;wsp:rsid wsp:val=&quot;00126DAB&quot;/&gt;&lt;wsp:rsid wsp:val=&quot;00127080&quot;/&gt;&lt;wsp:rsid wsp:val=&quot;001274AC&quot;/&gt;&lt;wsp:rsid wsp:val=&quot;001275E6&quot;/&gt;&lt;wsp:rsid wsp:val=&quot;00127DE2&quot;/&gt;&lt;wsp:rsid wsp:val=&quot;00127F28&quot;/&gt;&lt;wsp:rsid wsp:val=&quot;00127F4C&quot;/&gt;&lt;wsp:rsid wsp:val=&quot;0013009E&quot;/&gt;&lt;wsp:rsid wsp:val=&quot;0013013D&quot;/&gt;&lt;wsp:rsid wsp:val=&quot;001301E5&quot;/&gt;&lt;wsp:rsid wsp:val=&quot;001305AC&quot;/&gt;&lt;wsp:rsid wsp:val=&quot;00130714&quot;/&gt;&lt;wsp:rsid wsp:val=&quot;00130953&quot;/&gt;&lt;wsp:rsid wsp:val=&quot;001309B5&quot;/&gt;&lt;wsp:rsid wsp:val=&quot;00130A25&quot;/&gt;&lt;wsp:rsid wsp:val=&quot;00131162&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B3A&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3&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6A9&quot;/&gt;&lt;wsp:rsid wsp:val=&quot;00147884&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208&quot;/&gt;&lt;wsp:rsid wsp:val=&quot;0015347E&quot;/&gt;&lt;wsp:rsid wsp:val=&quot;00153578&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F7A&quot;/&gt;&lt;wsp:rsid wsp:val=&quot;00156199&quot;/&gt;&lt;wsp:rsid wsp:val=&quot;00156260&quot;/&gt;&lt;wsp:rsid wsp:val=&quot;0015674F&quot;/&gt;&lt;wsp:rsid wsp:val=&quot;0015722A&quot;/&gt;&lt;wsp:rsid wsp:val=&quot;0016019C&quot;/&gt;&lt;wsp:rsid wsp:val=&quot;00160674&quot;/&gt;&lt;wsp:rsid wsp:val=&quot;00160786&quot;/&gt;&lt;wsp:rsid wsp:val=&quot;00160D2A&quot;/&gt;&lt;wsp:rsid wsp:val=&quot;0016117C&quot;/&gt;&lt;wsp:rsid wsp:val=&quot;001613AD&quot;/&gt;&lt;wsp:rsid wsp:val=&quot;001616AF&quot;/&gt;&lt;wsp:rsid wsp:val=&quot;001618A3&quot;/&gt;&lt;wsp:rsid wsp:val=&quot;0016223A&quot;/&gt;&lt;wsp:rsid wsp:val=&quot;00162262&quot;/&gt;&lt;wsp:rsid wsp:val=&quot;00162898&quot;/&gt;&lt;wsp:rsid wsp:val=&quot;00162BD5&quot;/&gt;&lt;wsp:rsid wsp:val=&quot;00162CF1&quot;/&gt;&lt;wsp:rsid wsp:val=&quot;00162F82&quot;/&gt;&lt;wsp:rsid wsp:val=&quot;001630E4&quot;/&gt;&lt;wsp:rsid wsp:val=&quot;001634EB&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634F&quot;/&gt;&lt;wsp:rsid wsp:val=&quot;00166994&quot;/&gt;&lt;wsp:rsid wsp:val=&quot;001669F9&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190&quot;/&gt;&lt;wsp:rsid wsp:val=&quot;00171944&quot;/&gt;&lt;wsp:rsid wsp:val=&quot;00171D7E&quot;/&gt;&lt;wsp:rsid wsp:val=&quot;00171F14&quot;/&gt;&lt;wsp:rsid wsp:val=&quot;0017226B&quot;/&gt;&lt;wsp:rsid wsp:val=&quot;00172304&quot;/&gt;&lt;wsp:rsid wsp:val=&quot;00172403&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1C5&quot;/&gt;&lt;wsp:rsid wsp:val=&quot;00180DC7&quot;/&gt;&lt;wsp:rsid wsp:val=&quot;00180E60&quot;/&gt;&lt;wsp:rsid wsp:val=&quot;00180EC7&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9D3&quot;/&gt;&lt;wsp:rsid wsp:val=&quot;0019022C&quot;/&gt;&lt;wsp:rsid wsp:val=&quot;00190307&quot;/&gt;&lt;wsp:rsid wsp:val=&quot;001907C7&quot;/&gt;&lt;wsp:rsid wsp:val=&quot;00190927&quot;/&gt;&lt;wsp:rsid wsp:val=&quot;00190BD5&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643&quot;/&gt;&lt;wsp:rsid wsp:val=&quot;001A272C&quot;/&gt;&lt;wsp:rsid wsp:val=&quot;001A2939&quot;/&gt;&lt;wsp:rsid wsp:val=&quot;001A2FD5&quot;/&gt;&lt;wsp:rsid wsp:val=&quot;001A3037&quot;/&gt;&lt;wsp:rsid wsp:val=&quot;001A30B0&quot;/&gt;&lt;wsp:rsid wsp:val=&quot;001A30FB&quot;/&gt;&lt;wsp:rsid wsp:val=&quot;001A35B2&quot;/&gt;&lt;wsp:rsid wsp:val=&quot;001A36AC&quot;/&gt;&lt;wsp:rsid wsp:val=&quot;001A36CF&quot;/&gt;&lt;wsp:rsid wsp:val=&quot;001A3974&quot;/&gt;&lt;wsp:rsid wsp:val=&quot;001A3F0F&quot;/&gt;&lt;wsp:rsid wsp:val=&quot;001A3FA5&quot;/&gt;&lt;wsp:rsid wsp:val=&quot;001A4156&quot;/&gt;&lt;wsp:rsid wsp:val=&quot;001A43B8&quot;/&gt;&lt;wsp:rsid wsp:val=&quot;001A4EDF&quot;/&gt;&lt;wsp:rsid wsp:val=&quot;001A5174&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7E6&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256&quot;/&gt;&lt;wsp:rsid wsp:val=&quot;001B748B&quot;/&gt;&lt;wsp:rsid wsp:val=&quot;001B7CD0&quot;/&gt;&lt;wsp:rsid wsp:val=&quot;001C002C&quot;/&gt;&lt;wsp:rsid wsp:val=&quot;001C0085&quot;/&gt;&lt;wsp:rsid wsp:val=&quot;001C04E1&quot;/&gt;&lt;wsp:rsid wsp:val=&quot;001C063F&quot;/&gt;&lt;wsp:rsid wsp:val=&quot;001C0883&quot;/&gt;&lt;wsp:rsid wsp:val=&quot;001C0CD4&quot;/&gt;&lt;wsp:rsid wsp:val=&quot;001C1163&quot;/&gt;&lt;wsp:rsid wsp:val=&quot;001C16A9&quot;/&gt;&lt;wsp:rsid wsp:val=&quot;001C1E53&quot;/&gt;&lt;wsp:rsid wsp:val=&quot;001C211D&quot;/&gt;&lt;wsp:rsid wsp:val=&quot;001C2582&quot;/&gt;&lt;wsp:rsid wsp:val=&quot;001C2C3E&quot;/&gt;&lt;wsp:rsid wsp:val=&quot;001C2E60&quot;/&gt;&lt;wsp:rsid wsp:val=&quot;001C3227&quot;/&gt;&lt;wsp:rsid wsp:val=&quot;001C3474&quot;/&gt;&lt;wsp:rsid wsp:val=&quot;001C3B46&quot;/&gt;&lt;wsp:rsid wsp:val=&quot;001C3DC6&quot;/&gt;&lt;wsp:rsid wsp:val=&quot;001C3EAE&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185&quot;/&gt;&lt;wsp:rsid wsp:val=&quot;001C73C4&quot;/&gt;&lt;wsp:rsid wsp:val=&quot;001C76FC&quot;/&gt;&lt;wsp:rsid wsp:val=&quot;001C7AB6&quot;/&gt;&lt;wsp:rsid wsp:val=&quot;001C7BC3&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77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A25&quot;/&gt;&lt;wsp:rsid wsp:val=&quot;001D3C68&quot;/&gt;&lt;wsp:rsid wsp:val=&quot;001D4315&quot;/&gt;&lt;wsp:rsid wsp:val=&quot;001D43C0&quot;/&gt;&lt;wsp:rsid wsp:val=&quot;001D46EB&quot;/&gt;&lt;wsp:rsid wsp:val=&quot;001D4969&quot;/&gt;&lt;wsp:rsid wsp:val=&quot;001D4AF0&quot;/&gt;&lt;wsp:rsid wsp:val=&quot;001D4C91&quot;/&gt;&lt;wsp:rsid wsp:val=&quot;001D4F24&quot;/&gt;&lt;wsp:rsid wsp:val=&quot;001D506F&quot;/&gt;&lt;wsp:rsid wsp:val=&quot;001D53DC&quot;/&gt;&lt;wsp:rsid wsp:val=&quot;001D57B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DF7&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26E&quot;/&gt;&lt;wsp:rsid wsp:val=&quot;001E636D&quot;/&gt;&lt;wsp:rsid wsp:val=&quot;001E6446&quot;/&gt;&lt;wsp:rsid wsp:val=&quot;001E684F&quot;/&gt;&lt;wsp:rsid wsp:val=&quot;001E689D&quot;/&gt;&lt;wsp:rsid wsp:val=&quot;001E69D5&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A2&quot;/&gt;&lt;wsp:rsid wsp:val=&quot;001F54C5&quot;/&gt;&lt;wsp:rsid wsp:val=&quot;001F55C8&quot;/&gt;&lt;wsp:rsid wsp:val=&quot;001F5AF6&quot;/&gt;&lt;wsp:rsid wsp:val=&quot;001F5C84&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2C0&quot;/&gt;&lt;wsp:rsid wsp:val=&quot;00203A6E&quot;/&gt;&lt;wsp:rsid wsp:val=&quot;00203B71&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362&quot;/&gt;&lt;wsp:rsid wsp:val=&quot;0021651E&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66C&quot;/&gt;&lt;wsp:rsid wsp:val=&quot;00220E92&quot;/&gt;&lt;wsp:rsid wsp:val=&quot;00220F1A&quot;/&gt;&lt;wsp:rsid wsp:val=&quot;002211DD&quot;/&gt;&lt;wsp:rsid wsp:val=&quot;0022135D&quot;/&gt;&lt;wsp:rsid wsp:val=&quot;00221B93&quot;/&gt;&lt;wsp:rsid wsp:val=&quot;002222A4&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3B5&quot;/&gt;&lt;wsp:rsid wsp:val=&quot;002314EE&quot;/&gt;&lt;wsp:rsid wsp:val=&quot;00231565&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21F2&quot;/&gt;&lt;wsp:rsid wsp:val=&quot;0024231F&quot;/&gt;&lt;wsp:rsid wsp:val=&quot;00242B2A&quot;/&gt;&lt;wsp:rsid wsp:val=&quot;00242CAE&quot;/&gt;&lt;wsp:rsid wsp:val=&quot;00242E87&quot;/&gt;&lt;wsp:rsid wsp:val=&quot;00243472&quot;/&gt;&lt;wsp:rsid wsp:val=&quot;00243ACD&quot;/&gt;&lt;wsp:rsid wsp:val=&quot;00243DCC&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587&quot;/&gt;&lt;wsp:rsid wsp:val=&quot;00246C52&quot;/&gt;&lt;wsp:rsid wsp:val=&quot;00246C98&quot;/&gt;&lt;wsp:rsid wsp:val=&quot;00246EB6&quot;/&gt;&lt;wsp:rsid wsp:val=&quot;0024703D&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EA4&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37C&quot;/&gt;&lt;wsp:rsid wsp:val=&quot;0026075E&quot;/&gt;&lt;wsp:rsid wsp:val=&quot;00260FAD&quot;/&gt;&lt;wsp:rsid wsp:val=&quot;00260FC7&quot;/&gt;&lt;wsp:rsid wsp:val=&quot;002612A1&quot;/&gt;&lt;wsp:rsid wsp:val=&quot;00261559&quot;/&gt;&lt;wsp:rsid wsp:val=&quot;00261A63&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BAC&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210&quot;/&gt;&lt;wsp:rsid wsp:val=&quot;00266427&quot;/&gt;&lt;wsp:rsid wsp:val=&quot;00266447&quot;/&gt;&lt;wsp:rsid wsp:val=&quot;00267026&quot;/&gt;&lt;wsp:rsid wsp:val=&quot;0026716C&quot;/&gt;&lt;wsp:rsid wsp:val=&quot;002673AD&quot;/&gt;&lt;wsp:rsid wsp:val=&quot;00267959&quot;/&gt;&lt;wsp:rsid wsp:val=&quot;00267D2F&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FB&quot;/&gt;&lt;wsp:rsid wsp:val=&quot;00276BEE&quot;/&gt;&lt;wsp:rsid wsp:val=&quot;00276EFA&quot;/&gt;&lt;wsp:rsid wsp:val=&quot;00277E66&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A5D&quot;/&gt;&lt;wsp:rsid wsp:val=&quot;00280D6E&quot;/&gt;&lt;wsp:rsid wsp:val=&quot;00281166&quot;/&gt;&lt;wsp:rsid wsp:val=&quot;00281679&quot;/&gt;&lt;wsp:rsid wsp:val=&quot;002825CE&quot;/&gt;&lt;wsp:rsid wsp:val=&quot;002826D0&quot;/&gt;&lt;wsp:rsid wsp:val=&quot;00282872&quot;/&gt;&lt;wsp:rsid wsp:val=&quot;002829E8&quot;/&gt;&lt;wsp:rsid wsp:val=&quot;00282E85&quot;/&gt;&lt;wsp:rsid wsp:val=&quot;00282FCB&quot;/&gt;&lt;wsp:rsid wsp:val=&quot;0028316F&quot;/&gt;&lt;wsp:rsid wsp:val=&quot;00283181&quot;/&gt;&lt;wsp:rsid wsp:val=&quot;002832C5&quot;/&gt;&lt;wsp:rsid wsp:val=&quot;002835A5&quot;/&gt;&lt;wsp:rsid wsp:val=&quot;002836DC&quot;/&gt;&lt;wsp:rsid wsp:val=&quot;002838CB&quot;/&gt;&lt;wsp:rsid wsp:val=&quot;00283D6B&quot;/&gt;&lt;wsp:rsid wsp:val=&quot;00284E7F&quot;/&gt;&lt;wsp:rsid wsp:val=&quot;002851CC&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937&quot;/&gt;&lt;wsp:rsid wsp:val=&quot;00287C28&quot;/&gt;&lt;wsp:rsid wsp:val=&quot;00287E5A&quot;/&gt;&lt;wsp:rsid wsp:val=&quot;00287EA3&quot;/&gt;&lt;wsp:rsid wsp:val=&quot;00290006&quot;/&gt;&lt;wsp:rsid wsp:val=&quot;0029006E&quot;/&gt;&lt;wsp:rsid wsp:val=&quot;00290254&quot;/&gt;&lt;wsp:rsid wsp:val=&quot;0029028C&quot;/&gt;&lt;wsp:rsid wsp:val=&quot;0029111B&quot;/&gt;&lt;wsp:rsid wsp:val=&quot;0029178D&quot;/&gt;&lt;wsp:rsid wsp:val=&quot;0029178F&quot;/&gt;&lt;wsp:rsid wsp:val=&quot;00291B01&quot;/&gt;&lt;wsp:rsid wsp:val=&quot;0029230A&quot;/&gt;&lt;wsp:rsid wsp:val=&quot;0029267A&quot;/&gt;&lt;wsp:rsid wsp:val=&quot;002928BD&quot;/&gt;&lt;wsp:rsid wsp:val=&quot;00293504&quot;/&gt;&lt;wsp:rsid wsp:val=&quot;002935D3&quot;/&gt;&lt;wsp:rsid wsp:val=&quot;00293CE8&quot;/&gt;&lt;wsp:rsid wsp:val=&quot;002944CA&quot;/&gt;&lt;wsp:rsid wsp:val=&quot;00294722&quot;/&gt;&lt;wsp:rsid wsp:val=&quot;00294AB1&quot;/&gt;&lt;wsp:rsid wsp:val=&quot;00295018&quot;/&gt;&lt;wsp:rsid wsp:val=&quot;00295226&quot;/&gt;&lt;wsp:rsid wsp:val=&quot;0029548C&quot;/&gt;&lt;wsp:rsid wsp:val=&quot;00295539&quot;/&gt;&lt;wsp:rsid wsp:val=&quot;00295F1C&quot;/&gt;&lt;wsp:rsid wsp:val=&quot;0029636B&quot;/&gt;&lt;wsp:rsid wsp:val=&quot;002963EC&quot;/&gt;&lt;wsp:rsid wsp:val=&quot;002965C5&quot;/&gt;&lt;wsp:rsid wsp:val=&quot;00296E40&quot;/&gt;&lt;wsp:rsid wsp:val=&quot;00296EF9&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4102&quot;/&gt;&lt;wsp:rsid wsp:val=&quot;002A4625&quot;/&gt;&lt;wsp:rsid wsp:val=&quot;002A4918&quot;/&gt;&lt;wsp:rsid wsp:val=&quot;002A4E20&quot;/&gt;&lt;wsp:rsid wsp:val=&quot;002A51FE&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D54&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C00D6&quot;/&gt;&lt;wsp:rsid wsp:val=&quot;002C04C2&quot;/&gt;&lt;wsp:rsid wsp:val=&quot;002C0512&quot;/&gt;&lt;wsp:rsid wsp:val=&quot;002C07DB&quot;/&gt;&lt;wsp:rsid wsp:val=&quot;002C0818&quot;/&gt;&lt;wsp:rsid wsp:val=&quot;002C0AC9&quot;/&gt;&lt;wsp:rsid wsp:val=&quot;002C0DD0&quot;/&gt;&lt;wsp:rsid wsp:val=&quot;002C0E0A&quot;/&gt;&lt;wsp:rsid wsp:val=&quot;002C1368&quot;/&gt;&lt;wsp:rsid wsp:val=&quot;002C1DF1&quot;/&gt;&lt;wsp:rsid wsp:val=&quot;002C203A&quot;/&gt;&lt;wsp:rsid wsp:val=&quot;002C2502&quot;/&gt;&lt;wsp:rsid wsp:val=&quot;002C2E8A&quot;/&gt;&lt;wsp:rsid wsp:val=&quot;002C2FCD&quot;/&gt;&lt;wsp:rsid wsp:val=&quot;002C33D3&quot;/&gt;&lt;wsp:rsid wsp:val=&quot;002C36D3&quot;/&gt;&lt;wsp:rsid wsp:val=&quot;002C3AE4&quot;/&gt;&lt;wsp:rsid wsp:val=&quot;002C3C99&quot;/&gt;&lt;wsp:rsid wsp:val=&quot;002C3E89&quot;/&gt;&lt;wsp:rsid wsp:val=&quot;002C456C&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661&quot;/&gt;&lt;wsp:rsid wsp:val=&quot;002C6F88&quot;/&gt;&lt;wsp:rsid wsp:val=&quot;002C7014&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A8A&quot;/&gt;&lt;wsp:rsid wsp:val=&quot;002D2B4E&quot;/&gt;&lt;wsp:rsid wsp:val=&quot;002D3968&quot;/&gt;&lt;wsp:rsid wsp:val=&quot;002D3C60&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1A7&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7321&quot;/&gt;&lt;wsp:rsid wsp:val=&quot;002E7894&quot;/&gt;&lt;wsp:rsid wsp:val=&quot;002E7C45&quot;/&gt;&lt;wsp:rsid wsp:val=&quot;002E7EA8&quot;/&gt;&lt;wsp:rsid wsp:val=&quot;002E7F54&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319B&quot;/&gt;&lt;wsp:rsid wsp:val=&quot;002F3AAA&quot;/&gt;&lt;wsp:rsid wsp:val=&quot;002F3C25&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5FF&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0A&quot;/&gt;&lt;wsp:rsid wsp:val=&quot;003004CC&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24D&quot;/&gt;&lt;wsp:rsid wsp:val=&quot;00304506&quot;/&gt;&lt;wsp:rsid wsp:val=&quot;00304549&quot;/&gt;&lt;wsp:rsid wsp:val=&quot;00304AC5&quot;/&gt;&lt;wsp:rsid wsp:val=&quot;00304FCA&quot;/&gt;&lt;wsp:rsid wsp:val=&quot;00305372&quot;/&gt;&lt;wsp:rsid wsp:val=&quot;003054BD&quot;/&gt;&lt;wsp:rsid wsp:val=&quot;0030621C&quot;/&gt;&lt;wsp:rsid wsp:val=&quot;00306306&quot;/&gt;&lt;wsp:rsid wsp:val=&quot;003064DD&quot;/&gt;&lt;wsp:rsid wsp:val=&quot;003065FB&quot;/&gt;&lt;wsp:rsid wsp:val=&quot;00306C47&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941&quot;/&gt;&lt;wsp:rsid wsp:val=&quot;00312064&quot;/&gt;&lt;wsp:rsid wsp:val=&quot;003121B8&quot;/&gt;&lt;wsp:rsid wsp:val=&quot;00312542&quot;/&gt;&lt;wsp:rsid wsp:val=&quot;003133D8&quot;/&gt;&lt;wsp:rsid wsp:val=&quot;003137A0&quot;/&gt;&lt;wsp:rsid wsp:val=&quot;003137ED&quot;/&gt;&lt;wsp:rsid wsp:val=&quot;00313C4F&quot;/&gt;&lt;wsp:rsid wsp:val=&quot;00314176&quot;/&gt;&lt;wsp:rsid wsp:val=&quot;003141C2&quot;/&gt;&lt;wsp:rsid wsp:val=&quot;00314629&quot;/&gt;&lt;wsp:rsid wsp:val=&quot;00314C7C&quot;/&gt;&lt;wsp:rsid wsp:val=&quot;003150EA&quot;/&gt;&lt;wsp:rsid wsp:val=&quot;0031599D&quot;/&gt;&lt;wsp:rsid wsp:val=&quot;00315F72&quot;/&gt;&lt;wsp:rsid wsp:val=&quot;00316072&quot;/&gt;&lt;wsp:rsid wsp:val=&quot;003160FB&quot;/&gt;&lt;wsp:rsid wsp:val=&quot;00316265&quot;/&gt;&lt;wsp:rsid wsp:val=&quot;00316C58&quot;/&gt;&lt;wsp:rsid wsp:val=&quot;00316E46&quot;/&gt;&lt;wsp:rsid wsp:val=&quot;00317050&quot;/&gt;&lt;wsp:rsid wsp:val=&quot;00317884&quot;/&gt;&lt;wsp:rsid wsp:val=&quot;00317B13&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866&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3E27&quot;/&gt;&lt;wsp:rsid wsp:val=&quot;00333FB4&quot;/&gt;&lt;wsp:rsid wsp:val=&quot;00334799&quot;/&gt;&lt;wsp:rsid wsp:val=&quot;003350A7&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725&quot;/&gt;&lt;wsp:rsid wsp:val=&quot;0034511B&quot;/&gt;&lt;wsp:rsid wsp:val=&quot;00345127&quot;/&gt;&lt;wsp:rsid wsp:val=&quot;00345243&quot;/&gt;&lt;wsp:rsid wsp:val=&quot;003454A2&quot;/&gt;&lt;wsp:rsid wsp:val=&quot;003460F4&quot;/&gt;&lt;wsp:rsid wsp:val=&quot;003460F6&quot;/&gt;&lt;wsp:rsid wsp:val=&quot;003461BC&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10E3&quot;/&gt;&lt;wsp:rsid wsp:val=&quot;0035140A&quot;/&gt;&lt;wsp:rsid wsp:val=&quot;0035180B&quot;/&gt;&lt;wsp:rsid wsp:val=&quot;00351C98&quot;/&gt;&lt;wsp:rsid wsp:val=&quot;00351EAA&quot;/&gt;&lt;wsp:rsid wsp:val=&quot;0035216E&quot;/&gt;&lt;wsp:rsid wsp:val=&quot;003522C9&quot;/&gt;&lt;wsp:rsid wsp:val=&quot;0035265C&quot;/&gt;&lt;wsp:rsid wsp:val=&quot;00352759&quot;/&gt;&lt;wsp:rsid wsp:val=&quot;00352812&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EE1&quot;/&gt;&lt;wsp:rsid wsp:val=&quot;00353F9F&quot;/&gt;&lt;wsp:rsid wsp:val=&quot;0035414B&quot;/&gt;&lt;wsp:rsid wsp:val=&quot;0035414E&quot;/&gt;&lt;wsp:rsid wsp:val=&quot;003542BB&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A5&quot;/&gt;&lt;wsp:rsid wsp:val=&quot;00356B3C&quot;/&gt;&lt;wsp:rsid wsp:val=&quot;00356CEC&quot;/&gt;&lt;wsp:rsid wsp:val=&quot;003572DE&quot;/&gt;&lt;wsp:rsid wsp:val=&quot;00357659&quot;/&gt;&lt;wsp:rsid wsp:val=&quot;00357712&quot;/&gt;&lt;wsp:rsid wsp:val=&quot;00357C43&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1C42&quot;/&gt;&lt;wsp:rsid wsp:val=&quot;003621A7&quot;/&gt;&lt;wsp:rsid wsp:val=&quot;0036262C&quot;/&gt;&lt;wsp:rsid wsp:val=&quot;00362A2B&quot;/&gt;&lt;wsp:rsid wsp:val=&quot;00362C5A&quot;/&gt;&lt;wsp:rsid wsp:val=&quot;00363984&quot;/&gt;&lt;wsp:rsid wsp:val=&quot;00363EE9&quot;/&gt;&lt;wsp:rsid wsp:val=&quot;00364280&quot;/&gt;&lt;wsp:rsid wsp:val=&quot;00364A63&quot;/&gt;&lt;wsp:rsid wsp:val=&quot;0036523A&quot;/&gt;&lt;wsp:rsid wsp:val=&quot;003654DA&quot;/&gt;&lt;wsp:rsid wsp:val=&quot;00367349&quot;/&gt;&lt;wsp:rsid wsp:val=&quot;00367D2F&quot;/&gt;&lt;wsp:rsid wsp:val=&quot;003700A7&quot;/&gt;&lt;wsp:rsid wsp:val=&quot;00370285&quot;/&gt;&lt;wsp:rsid wsp:val=&quot;003704EE&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5FE&quot;/&gt;&lt;wsp:rsid wsp:val=&quot;00372A6B&quot;/&gt;&lt;wsp:rsid wsp:val=&quot;00372B3E&quot;/&gt;&lt;wsp:rsid wsp:val=&quot;00372FD7&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4FA&quot;/&gt;&lt;wsp:rsid wsp:val=&quot;0037664D&quot;/&gt;&lt;wsp:rsid wsp:val=&quot;00376778&quot;/&gt;&lt;wsp:rsid wsp:val=&quot;003769B8&quot;/&gt;&lt;wsp:rsid wsp:val=&quot;00376CD6&quot;/&gt;&lt;wsp:rsid wsp:val=&quot;00376E52&quot;/&gt;&lt;wsp:rsid wsp:val=&quot;00376F72&quot;/&gt;&lt;wsp:rsid wsp:val=&quot;0037709A&quot;/&gt;&lt;wsp:rsid wsp:val=&quot;00377146&quot;/&gt;&lt;wsp:rsid wsp:val=&quot;00377397&quot;/&gt;&lt;wsp:rsid wsp:val=&quot;003774FD&quot;/&gt;&lt;wsp:rsid wsp:val=&quot;003775BD&quot;/&gt;&lt;wsp:rsid wsp:val=&quot;00377F1F&quot;/&gt;&lt;wsp:rsid wsp:val=&quot;0038084F&quot;/&gt;&lt;wsp:rsid wsp:val=&quot;00380892&quot;/&gt;&lt;wsp:rsid wsp:val=&quot;00381079&quot;/&gt;&lt;wsp:rsid wsp:val=&quot;00381685&quot;/&gt;&lt;wsp:rsid wsp:val=&quot;00381918&quot;/&gt;&lt;wsp:rsid wsp:val=&quot;00381A1D&quot;/&gt;&lt;wsp:rsid wsp:val=&quot;003821E7&quot;/&gt;&lt;wsp:rsid wsp:val=&quot;0038227A&quot;/&gt;&lt;wsp:rsid wsp:val=&quot;00382425&quot;/&gt;&lt;wsp:rsid wsp:val=&quot;0038245B&quot;/&gt;&lt;wsp:rsid wsp:val=&quot;003826CF&quot;/&gt;&lt;wsp:rsid wsp:val=&quot;003827B3&quot;/&gt;&lt;wsp:rsid wsp:val=&quot;00382903&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7D2&quot;/&gt;&lt;wsp:rsid wsp:val=&quot;00390837&quot;/&gt;&lt;wsp:rsid wsp:val=&quot;00390B8F&quot;/&gt;&lt;wsp:rsid wsp:val=&quot;00390C56&quot;/&gt;&lt;wsp:rsid wsp:val=&quot;00390E89&quot;/&gt;&lt;wsp:rsid wsp:val=&quot;0039122C&quot;/&gt;&lt;wsp:rsid wsp:val=&quot;0039124D&quot;/&gt;&lt;wsp:rsid wsp:val=&quot;003912B7&quot;/&gt;&lt;wsp:rsid wsp:val=&quot;003914C2&quot;/&gt;&lt;wsp:rsid wsp:val=&quot;00391688&quot;/&gt;&lt;wsp:rsid wsp:val=&quot;00391A92&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11E&quot;/&gt;&lt;wsp:rsid wsp:val=&quot;00397464&quot;/&gt;&lt;wsp:rsid wsp:val=&quot;00397514&quot;/&gt;&lt;wsp:rsid wsp:val=&quot;003978B8&quot;/&gt;&lt;wsp:rsid wsp:val=&quot;00397B96&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8FC&quot;/&gt;&lt;wsp:rsid wsp:val=&quot;003A4E82&quot;/&gt;&lt;wsp:rsid wsp:val=&quot;003A5167&quot;/&gt;&lt;wsp:rsid wsp:val=&quot;003A590E&quot;/&gt;&lt;wsp:rsid wsp:val=&quot;003A591A&quot;/&gt;&lt;wsp:rsid wsp:val=&quot;003A5C66&quot;/&gt;&lt;wsp:rsid wsp:val=&quot;003A6330&quot;/&gt;&lt;wsp:rsid wsp:val=&quot;003A67EA&quot;/&gt;&lt;wsp:rsid wsp:val=&quot;003A6A9D&quot;/&gt;&lt;wsp:rsid wsp:val=&quot;003A6BC9&quot;/&gt;&lt;wsp:rsid wsp:val=&quot;003A6F54&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89F&quot;/&gt;&lt;wsp:rsid wsp:val=&quot;003B1CC2&quot;/&gt;&lt;wsp:rsid wsp:val=&quot;003B21B1&quot;/&gt;&lt;wsp:rsid wsp:val=&quot;003B2B79&quot;/&gt;&lt;wsp:rsid wsp:val=&quot;003B31F9&quot;/&gt;&lt;wsp:rsid wsp:val=&quot;003B4482&quot;/&gt;&lt;wsp:rsid wsp:val=&quot;003B493D&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0C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D7&quot;/&gt;&lt;wsp:rsid wsp:val=&quot;003C0985&quot;/&gt;&lt;wsp:rsid wsp:val=&quot;003C0D37&quot;/&gt;&lt;wsp:rsid wsp:val=&quot;003C16F5&quot;/&gt;&lt;wsp:rsid wsp:val=&quot;003C1A16&quot;/&gt;&lt;wsp:rsid wsp:val=&quot;003C1C23&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4FB&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4E6&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707&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6279&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FF0&quot;/&gt;&lt;wsp:rsid wsp:val=&quot;003F30AD&quot;/&gt;&lt;wsp:rsid wsp:val=&quot;003F34D2&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147&quot;/&gt;&lt;wsp:rsid wsp:val=&quot;0040015E&quot;/&gt;&lt;wsp:rsid wsp:val=&quot;00400427&quot;/&gt;&lt;wsp:rsid wsp:val=&quot;004010CF&quot;/&gt;&lt;wsp:rsid wsp:val=&quot;004012FA&quot;/&gt;&lt;wsp:rsid wsp:val=&quot;00401612&quot;/&gt;&lt;wsp:rsid wsp:val=&quot;004017C6&quot;/&gt;&lt;wsp:rsid wsp:val=&quot;00401D54&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D95&quot;/&gt;&lt;wsp:rsid wsp:val=&quot;00405F90&quot;/&gt;&lt;wsp:rsid wsp:val=&quot;00406108&quot;/&gt;&lt;wsp:rsid wsp:val=&quot;00406412&quot;/&gt;&lt;wsp:rsid wsp:val=&quot;00406F4B&quot;/&gt;&lt;wsp:rsid wsp:val=&quot;00406FBD&quot;/&gt;&lt;wsp:rsid wsp:val=&quot;0040711A&quot;/&gt;&lt;wsp:rsid wsp:val=&quot;00407186&quot;/&gt;&lt;wsp:rsid wsp:val=&quot;004073B0&quot;/&gt;&lt;wsp:rsid wsp:val=&quot;00407455&quot;/&gt;&lt;wsp:rsid wsp:val=&quot;00407612&quot;/&gt;&lt;wsp:rsid wsp:val=&quot;00407888&quot;/&gt;&lt;wsp:rsid wsp:val=&quot;00407A66&quot;/&gt;&lt;wsp:rsid wsp:val=&quot;00407C9E&quot;/&gt;&lt;wsp:rsid wsp:val=&quot;0041029D&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8D&quot;/&gt;&lt;wsp:rsid wsp:val=&quot;00413369&quot;/&gt;&lt;wsp:rsid wsp:val=&quot;004135B0&quot;/&gt;&lt;wsp:rsid wsp:val=&quot;00413E02&quot;/&gt;&lt;wsp:rsid wsp:val=&quot;00414129&quot;/&gt;&lt;wsp:rsid wsp:val=&quot;004145AE&quot;/&gt;&lt;wsp:rsid wsp:val=&quot;0041577E&quot;/&gt;&lt;wsp:rsid wsp:val=&quot;004157F6&quot;/&gt;&lt;wsp:rsid wsp:val=&quot;004159D3&quot;/&gt;&lt;wsp:rsid wsp:val=&quot;00415A14&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A33&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476&quot;/&gt;&lt;wsp:rsid wsp:val=&quot;00425771&quot;/&gt;&lt;wsp:rsid wsp:val=&quot;00425B2C&quot;/&gt;&lt;wsp:rsid wsp:val=&quot;00425B4E&quot;/&gt;&lt;wsp:rsid wsp:val=&quot;00425C97&quot;/&gt;&lt;wsp:rsid wsp:val=&quot;00425FFD&quot;/&gt;&lt;wsp:rsid wsp:val=&quot;004262F8&quot;/&gt;&lt;wsp:rsid wsp:val=&quot;00426442&quot;/&gt;&lt;wsp:rsid wsp:val=&quot;0042654A&quot;/&gt;&lt;wsp:rsid wsp:val=&quot;00426A93&quot;/&gt;&lt;wsp:rsid wsp:val=&quot;00426DFA&quot;/&gt;&lt;wsp:rsid wsp:val=&quot;00427299&quot;/&gt;&lt;wsp:rsid wsp:val=&quot;00427300&quot;/&gt;&lt;wsp:rsid wsp:val=&quot;004276E3&quot;/&gt;&lt;wsp:rsid wsp:val=&quot;004279ED&quot;/&gt;&lt;wsp:rsid wsp:val=&quot;00427E67&quot;/&gt;&lt;wsp:rsid wsp:val=&quot;00430178&quot;/&gt;&lt;wsp:rsid wsp:val=&quot;00430495&quot;/&gt;&lt;wsp:rsid wsp:val=&quot;00430680&quot;/&gt;&lt;wsp:rsid wsp:val=&quot;00430685&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C13&quot;/&gt;&lt;wsp:rsid wsp:val=&quot;00432DB9&quot;/&gt;&lt;wsp:rsid wsp:val=&quot;00432DF0&quot;/&gt;&lt;wsp:rsid wsp:val=&quot;00432E64&quot;/&gt;&lt;wsp:rsid wsp:val=&quot;00432F8F&quot;/&gt;&lt;wsp:rsid wsp:val=&quot;00432F9E&quot;/&gt;&lt;wsp:rsid wsp:val=&quot;00433106&quot;/&gt;&lt;wsp:rsid wsp:val=&quot;004338F7&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D46&quot;/&gt;&lt;wsp:rsid wsp:val=&quot;00435248&quot;/&gt;&lt;wsp:rsid wsp:val=&quot;004353C1&quot;/&gt;&lt;wsp:rsid wsp:val=&quot;0043542F&quot;/&gt;&lt;wsp:rsid wsp:val=&quot;0043548D&quot;/&gt;&lt;wsp:rsid wsp:val=&quot;004355EB&quot;/&gt;&lt;wsp:rsid wsp:val=&quot;00435602&quot;/&gt;&lt;wsp:rsid wsp:val=&quot;004356FA&quot;/&gt;&lt;wsp:rsid wsp:val=&quot;00435CCF&quot;/&gt;&lt;wsp:rsid wsp:val=&quot;00436A3B&quot;/&gt;&lt;wsp:rsid wsp:val=&quot;00436CA7&quot;/&gt;&lt;wsp:rsid wsp:val=&quot;00437027&quot;/&gt;&lt;wsp:rsid wsp:val=&quot;004370C7&quot;/&gt;&lt;wsp:rsid wsp:val=&quot;004371AB&quot;/&gt;&lt;wsp:rsid wsp:val=&quot;004402A7&quot;/&gt;&lt;wsp:rsid wsp:val=&quot;0044035D&quot;/&gt;&lt;wsp:rsid wsp:val=&quot;00440EA5&quot;/&gt;&lt;wsp:rsid wsp:val=&quot;0044131C&quot;/&gt;&lt;wsp:rsid wsp:val=&quot;0044142F&quot;/&gt;&lt;wsp:rsid wsp:val=&quot;004423B8&quot;/&gt;&lt;wsp:rsid wsp:val=&quot;00442416&quot;/&gt;&lt;wsp:rsid wsp:val=&quot;004425C2&quot;/&gt;&lt;wsp:rsid wsp:val=&quot;00442824&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0FEB&quot;/&gt;&lt;wsp:rsid wsp:val=&quot;004518D5&quot;/&gt;&lt;wsp:rsid wsp:val=&quot;004519BF&quot;/&gt;&lt;wsp:rsid wsp:val=&quot;00451A88&quot;/&gt;&lt;wsp:rsid wsp:val=&quot;00451B06&quot;/&gt;&lt;wsp:rsid wsp:val=&quot;00451BEB&quot;/&gt;&lt;wsp:rsid wsp:val=&quot;004525E6&quot;/&gt;&lt;wsp:rsid wsp:val=&quot;0045267C&quot;/&gt;&lt;wsp:rsid wsp:val=&quot;004527C0&quot;/&gt;&lt;wsp:rsid wsp:val=&quot;0045344C&quot;/&gt;&lt;wsp:rsid wsp:val=&quot;00453871&quot;/&gt;&lt;wsp:rsid wsp:val=&quot;00453DEF&quot;/&gt;&lt;wsp:rsid wsp:val=&quot;00453E84&quot;/&gt;&lt;wsp:rsid wsp:val=&quot;00453F0D&quot;/&gt;&lt;wsp:rsid wsp:val=&quot;00453F94&quot;/&gt;&lt;wsp:rsid wsp:val=&quot;004543E4&quot;/&gt;&lt;wsp:rsid wsp:val=&quot;004548E5&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6EDC&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B0&quot;/&gt;&lt;wsp:rsid wsp:val=&quot;00460894&quot;/&gt;&lt;wsp:rsid wsp:val=&quot;00460921&quot;/&gt;&lt;wsp:rsid wsp:val=&quot;00460958&quot;/&gt;&lt;wsp:rsid wsp:val=&quot;0046100B&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C11&quot;/&gt;&lt;wsp:rsid wsp:val=&quot;00461F05&quot;/&gt;&lt;wsp:rsid wsp:val=&quot;004622A1&quot;/&gt;&lt;wsp:rsid wsp:val=&quot;004622D0&quot;/&gt;&lt;wsp:rsid wsp:val=&quot;00462420&quot;/&gt;&lt;wsp:rsid wsp:val=&quot;0046267C&quot;/&gt;&lt;wsp:rsid wsp:val=&quot;00462A9C&quot;/&gt;&lt;wsp:rsid wsp:val=&quot;00462B09&quot;/&gt;&lt;wsp:rsid wsp:val=&quot;00462B29&quot;/&gt;&lt;wsp:rsid wsp:val=&quot;00462D1C&quot;/&gt;&lt;wsp:rsid wsp:val=&quot;00462FC4&quot;/&gt;&lt;wsp:rsid wsp:val=&quot;00463448&quot;/&gt;&lt;wsp:rsid wsp:val=&quot;00463940&quot;/&gt;&lt;wsp:rsid wsp:val=&quot;00464130&quot;/&gt;&lt;wsp:rsid wsp:val=&quot;0046434B&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185&quot;/&gt;&lt;wsp:rsid wsp:val=&quot;0046645E&quot;/&gt;&lt;wsp:rsid wsp:val=&quot;0046698E&quot;/&gt;&lt;wsp:rsid wsp:val=&quot;004671AF&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2E11&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31&quot;/&gt;&lt;wsp:rsid wsp:val=&quot;004821B4&quot;/&gt;&lt;wsp:rsid wsp:val=&quot;004821BC&quot;/&gt;&lt;wsp:rsid wsp:val=&quot;00482389&quot;/&gt;&lt;wsp:rsid wsp:val=&quot;004824F5&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0F18&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3D5F&quot;/&gt;&lt;wsp:rsid wsp:val=&quot;00494C34&quot;/&gt;&lt;wsp:rsid wsp:val=&quot;00494E75&quot;/&gt;&lt;wsp:rsid wsp:val=&quot;00495071&quot;/&gt;&lt;wsp:rsid wsp:val=&quot;00495227&quot;/&gt;&lt;wsp:rsid wsp:val=&quot;00495555&quot;/&gt;&lt;wsp:rsid wsp:val=&quot;004961DB&quot;/&gt;&lt;wsp:rsid wsp:val=&quot;0049653E&quot;/&gt;&lt;wsp:rsid wsp:val=&quot;00496BEF&quot;/&gt;&lt;wsp:rsid wsp:val=&quot;004970A1&quot;/&gt;&lt;wsp:rsid wsp:val=&quot;0049792C&quot;/&gt;&lt;wsp:rsid wsp:val=&quot;00497BD3&quot;/&gt;&lt;wsp:rsid wsp:val=&quot;00497F24&quot;/&gt;&lt;wsp:rsid wsp:val=&quot;00497F2F&quot;/&gt;&lt;wsp:rsid wsp:val=&quot;00497F71&quot;/&gt;&lt;wsp:rsid wsp:val=&quot;004A01E1&quot;/&gt;&lt;wsp:rsid wsp:val=&quot;004A0273&quot;/&gt;&lt;wsp:rsid wsp:val=&quot;004A09A7&quot;/&gt;&lt;wsp:rsid wsp:val=&quot;004A0E00&quot;/&gt;&lt;wsp:rsid wsp:val=&quot;004A15F7&quot;/&gt;&lt;wsp:rsid wsp:val=&quot;004A1600&quot;/&gt;&lt;wsp:rsid wsp:val=&quot;004A166B&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5A2&quot;/&gt;&lt;wsp:rsid wsp:val=&quot;004B4A0F&quot;/&gt;&lt;wsp:rsid wsp:val=&quot;004B4AA2&quot;/&gt;&lt;wsp:rsid wsp:val=&quot;004B4C67&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A89&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A25&quot;/&gt;&lt;wsp:rsid wsp:val=&quot;004C0AE9&quot;/&gt;&lt;wsp:rsid wsp:val=&quot;004C0B5B&quot;/&gt;&lt;wsp:rsid wsp:val=&quot;004C0EE4&quot;/&gt;&lt;wsp:rsid wsp:val=&quot;004C0F99&quot;/&gt;&lt;wsp:rsid wsp:val=&quot;004C130D&quot;/&gt;&lt;wsp:rsid wsp:val=&quot;004C132F&quot;/&gt;&lt;wsp:rsid wsp:val=&quot;004C1624&quot;/&gt;&lt;wsp:rsid wsp:val=&quot;004C171F&quot;/&gt;&lt;wsp:rsid wsp:val=&quot;004C19E0&quot;/&gt;&lt;wsp:rsid wsp:val=&quot;004C1BD6&quot;/&gt;&lt;wsp:rsid wsp:val=&quot;004C2371&quot;/&gt;&lt;wsp:rsid wsp:val=&quot;004C246F&quot;/&gt;&lt;wsp:rsid wsp:val=&quot;004C2C4E&quot;/&gt;&lt;wsp:rsid wsp:val=&quot;004C2F01&quot;/&gt;&lt;wsp:rsid wsp:val=&quot;004C2F96&quot;/&gt;&lt;wsp:rsid wsp:val=&quot;004C2FAE&quot;/&gt;&lt;wsp:rsid wsp:val=&quot;004C3472&quot;/&gt;&lt;wsp:rsid wsp:val=&quot;004C34E8&quot;/&gt;&lt;wsp:rsid wsp:val=&quot;004C3C51&quot;/&gt;&lt;wsp:rsid wsp:val=&quot;004C3E9B&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0E&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30E&quot;/&gt;&lt;wsp:rsid wsp:val=&quot;004C73C9&quot;/&gt;&lt;wsp:rsid wsp:val=&quot;004C7739&quot;/&gt;&lt;wsp:rsid wsp:val=&quot;004C7A83&quot;/&gt;&lt;wsp:rsid wsp:val=&quot;004C7BDF&quot;/&gt;&lt;wsp:rsid wsp:val=&quot;004C7EFE&quot;/&gt;&lt;wsp:rsid wsp:val=&quot;004C7F09&quot;/&gt;&lt;wsp:rsid wsp:val=&quot;004D0200&quot;/&gt;&lt;wsp:rsid wsp:val=&quot;004D0E42&quot;/&gt;&lt;wsp:rsid wsp:val=&quot;004D171F&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309&quot;/&gt;&lt;wsp:rsid wsp:val=&quot;004D58D1&quot;/&gt;&lt;wsp:rsid wsp:val=&quot;004D5AA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D3&quot;/&gt;&lt;wsp:rsid wsp:val=&quot;004E2AFA&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E4&quot;/&gt;&lt;wsp:rsid wsp:val=&quot;004E471C&quot;/&gt;&lt;wsp:rsid wsp:val=&quot;004E4754&quot;/&gt;&lt;wsp:rsid wsp:val=&quot;004E48A1&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003&quot;/&gt;&lt;wsp:rsid wsp:val=&quot;004E7691&quot;/&gt;&lt;wsp:rsid wsp:val=&quot;004E76A5&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735&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7AE&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C3F&quot;/&gt;&lt;wsp:rsid wsp:val=&quot;005050F8&quot;/&gt;&lt;wsp:rsid wsp:val=&quot;00505A2A&quot;/&gt;&lt;wsp:rsid wsp:val=&quot;00505ABD&quot;/&gt;&lt;wsp:rsid wsp:val=&quot;00505E39&quot;/&gt;&lt;wsp:rsid wsp:val=&quot;0050614B&quot;/&gt;&lt;wsp:rsid wsp:val=&quot;00506571&quot;/&gt;&lt;wsp:rsid wsp:val=&quot;00506816&quot;/&gt;&lt;wsp:rsid wsp:val=&quot;00506A8D&quot;/&gt;&lt;wsp:rsid wsp:val=&quot;00506C2E&quot;/&gt;&lt;wsp:rsid wsp:val=&quot;00506E46&quot;/&gt;&lt;wsp:rsid wsp:val=&quot;005074C9&quot;/&gt;&lt;wsp:rsid wsp:val=&quot;00507718&quot;/&gt;&lt;wsp:rsid wsp:val=&quot;00507754&quot;/&gt;&lt;wsp:rsid wsp:val=&quot;00507CAF&quot;/&gt;&lt;wsp:rsid wsp:val=&quot;00507DB4&quot;/&gt;&lt;wsp:rsid wsp:val=&quot;00507EDF&quot;/&gt;&lt;wsp:rsid wsp:val=&quot;00510374&quot;/&gt;&lt;wsp:rsid wsp:val=&quot;00510444&quot;/&gt;&lt;wsp:rsid wsp:val=&quot;00510B25&quot;/&gt;&lt;wsp:rsid wsp:val=&quot;0051179B&quot;/&gt;&lt;wsp:rsid wsp:val=&quot;00511E67&quot;/&gt;&lt;wsp:rsid wsp:val=&quot;00512747&quot;/&gt;&lt;wsp:rsid wsp:val=&quot;00512E1C&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0DB&quot;/&gt;&lt;wsp:rsid wsp:val=&quot;00516B96&quot;/&gt;&lt;wsp:rsid wsp:val=&quot;005173A4&quot;/&gt;&lt;wsp:rsid wsp:val=&quot;0051770E&quot;/&gt;&lt;wsp:rsid wsp:val=&quot;00517B28&quot;/&gt;&lt;wsp:rsid wsp:val=&quot;0052001B&quot;/&gt;&lt;wsp:rsid wsp:val=&quot;005205C8&quot;/&gt;&lt;wsp:rsid wsp:val=&quot;00521642&quot;/&gt;&lt;wsp:rsid wsp:val=&quot;00521D65&quot;/&gt;&lt;wsp:rsid wsp:val=&quot;005221A4&quot;/&gt;&lt;wsp:rsid wsp:val=&quot;00522F19&quot;/&gt;&lt;wsp:rsid wsp:val=&quot;0052333B&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5C&quot;/&gt;&lt;wsp:rsid wsp:val=&quot;00524DEC&quot;/&gt;&lt;wsp:rsid wsp:val=&quot;00524E6A&quot;/&gt;&lt;wsp:rsid wsp:val=&quot;0052501F&quot;/&gt;&lt;wsp:rsid wsp:val=&quot;005251DA&quot;/&gt;&lt;wsp:rsid wsp:val=&quot;00525407&quot;/&gt;&lt;wsp:rsid wsp:val=&quot;00525EB1&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73A&quot;/&gt;&lt;wsp:rsid wsp:val=&quot;00531824&quot;/&gt;&lt;wsp:rsid wsp:val=&quot;00531AF4&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7FB&quot;/&gt;&lt;wsp:rsid wsp:val=&quot;005349C5&quot;/&gt;&lt;wsp:rsid wsp:val=&quot;005349EB&quot;/&gt;&lt;wsp:rsid wsp:val=&quot;00534AA6&quot;/&gt;&lt;wsp:rsid wsp:val=&quot;00534C83&quot;/&gt;&lt;wsp:rsid wsp:val=&quot;00534C8C&quot;/&gt;&lt;wsp:rsid wsp:val=&quot;00534DB1&quot;/&gt;&lt;wsp:rsid wsp:val=&quot;00535A27&quot;/&gt;&lt;wsp:rsid wsp:val=&quot;0053637E&quot;/&gt;&lt;wsp:rsid wsp:val=&quot;005365F6&quot;/&gt;&lt;wsp:rsid wsp:val=&quot;00536625&quot;/&gt;&lt;wsp:rsid wsp:val=&quot;00536AEE&quot;/&gt;&lt;wsp:rsid wsp:val=&quot;00536D3C&quot;/&gt;&lt;wsp:rsid wsp:val=&quot;00537066&quot;/&gt;&lt;wsp:rsid wsp:val=&quot;0053713E&quot;/&gt;&lt;wsp:rsid wsp:val=&quot;00537BE9&quot;/&gt;&lt;wsp:rsid wsp:val=&quot;00537E22&quot;/&gt;&lt;wsp:rsid wsp:val=&quot;00540147&quot;/&gt;&lt;wsp:rsid wsp:val=&quot;00540CD0&quot;/&gt;&lt;wsp:rsid wsp:val=&quot;00540EB6&quot;/&gt;&lt;wsp:rsid wsp:val=&quot;00540FF7&quot;/&gt;&lt;wsp:rsid wsp:val=&quot;0054101A&quot;/&gt;&lt;wsp:rsid wsp:val=&quot;00541385&quot;/&gt;&lt;wsp:rsid wsp:val=&quot;00541735&quot;/&gt;&lt;wsp:rsid wsp:val=&quot;005417A0&quot;/&gt;&lt;wsp:rsid wsp:val=&quot;00541B6E&quot;/&gt;&lt;wsp:rsid wsp:val=&quot;00541E2B&quot;/&gt;&lt;wsp:rsid wsp:val=&quot;00542607&quot;/&gt;&lt;wsp:rsid wsp:val=&quot;005436D7&quot;/&gt;&lt;wsp:rsid wsp:val=&quot;00543703&quot;/&gt;&lt;wsp:rsid wsp:val=&quot;00543A66&quot;/&gt;&lt;wsp:rsid wsp:val=&quot;00543A83&quot;/&gt;&lt;wsp:rsid wsp:val=&quot;00544220&quot;/&gt;&lt;wsp:rsid wsp:val=&quot;005444D2&quot;/&gt;&lt;wsp:rsid wsp:val=&quot;005448FC&quot;/&gt;&lt;wsp:rsid wsp:val=&quot;00544B77&quot;/&gt;&lt;wsp:rsid wsp:val=&quot;00544C33&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91D&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33D&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4E6&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B4B&quot;/&gt;&lt;wsp:rsid wsp:val=&quot;00576FC7&quot;/&gt;&lt;wsp:rsid wsp:val=&quot;00577368&quot;/&gt;&lt;wsp:rsid wsp:val=&quot;005777AC&quot;/&gt;&lt;wsp:rsid wsp:val=&quot;005777E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0EE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E&quot;/&gt;&lt;wsp:rsid wsp:val=&quot;005836D0&quot;/&gt;&lt;wsp:rsid wsp:val=&quot;005838AC&quot;/&gt;&lt;wsp:rsid wsp:val=&quot;00583C6C&quot;/&gt;&lt;wsp:rsid wsp:val=&quot;00583E78&quot;/&gt;&lt;wsp:rsid wsp:val=&quot;00583F5E&quot;/&gt;&lt;wsp:rsid wsp:val=&quot;00584496&quot;/&gt;&lt;wsp:rsid wsp:val=&quot;00584D31&quot;/&gt;&lt;wsp:rsid wsp:val=&quot;00584DB8&quot;/&gt;&lt;wsp:rsid wsp:val=&quot;00584E97&quot;/&gt;&lt;wsp:rsid wsp:val=&quot;00585125&quot;/&gt;&lt;wsp:rsid wsp:val=&quot;005854EF&quot;/&gt;&lt;wsp:rsid wsp:val=&quot;0058582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26C&quot;/&gt;&lt;wsp:rsid wsp:val=&quot;00590749&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E31&quot;/&gt;&lt;wsp:rsid wsp:val=&quot;00593ED6&quot;/&gt;&lt;wsp:rsid wsp:val=&quot;00594131&quot;/&gt;&lt;wsp:rsid wsp:val=&quot;005942B6&quot;/&gt;&lt;wsp:rsid wsp:val=&quot;005943C6&quot;/&gt;&lt;wsp:rsid wsp:val=&quot;00594695&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B63&quot;/&gt;&lt;wsp:rsid wsp:val=&quot;00597E86&quot;/&gt;&lt;wsp:rsid wsp:val=&quot;005A05C6&quot;/&gt;&lt;wsp:rsid wsp:val=&quot;005A05DF&quot;/&gt;&lt;wsp:rsid wsp:val=&quot;005A0753&quot;/&gt;&lt;wsp:rsid wsp:val=&quot;005A0CB6&quot;/&gt;&lt;wsp:rsid wsp:val=&quot;005A1515&quot;/&gt;&lt;wsp:rsid wsp:val=&quot;005A1D03&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B79&quot;/&gt;&lt;wsp:rsid wsp:val=&quot;005A4E38&quot;/&gt;&lt;wsp:rsid wsp:val=&quot;005A4E39&quot;/&gt;&lt;wsp:rsid wsp:val=&quot;005A50CE&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107A&quot;/&gt;&lt;wsp:rsid wsp:val=&quot;005B1A0D&quot;/&gt;&lt;wsp:rsid wsp:val=&quot;005B1C8E&quot;/&gt;&lt;wsp:rsid wsp:val=&quot;005B1EB5&quot;/&gt;&lt;wsp:rsid wsp:val=&quot;005B2D4D&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E83&quot;/&gt;&lt;wsp:rsid wsp:val=&quot;005B6FAE&quot;/&gt;&lt;wsp:rsid wsp:val=&quot;005B703E&quot;/&gt;&lt;wsp:rsid wsp:val=&quot;005B70E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752&quot;/&gt;&lt;wsp:rsid wsp:val=&quot;005C2144&quot;/&gt;&lt;wsp:rsid wsp:val=&quot;005C2322&quot;/&gt;&lt;wsp:rsid wsp:val=&quot;005C2476&quot;/&gt;&lt;wsp:rsid wsp:val=&quot;005C2A50&quot;/&gt;&lt;wsp:rsid wsp:val=&quot;005C2D85&quot;/&gt;&lt;wsp:rsid wsp:val=&quot;005C376D&quot;/&gt;&lt;wsp:rsid wsp:val=&quot;005C3A65&quot;/&gt;&lt;wsp:rsid wsp:val=&quot;005C3CDF&quot;/&gt;&lt;wsp:rsid wsp:val=&quot;005C44FE&quot;/&gt;&lt;wsp:rsid wsp:val=&quot;005C482A&quot;/&gt;&lt;wsp:rsid wsp:val=&quot;005C4B4D&quot;/&gt;&lt;wsp:rsid wsp:val=&quot;005C4CB2&quot;/&gt;&lt;wsp:rsid wsp:val=&quot;005C4DE3&quot;/&gt;&lt;wsp:rsid wsp:val=&quot;005C50E9&quot;/&gt;&lt;wsp:rsid wsp:val=&quot;005C5320&quot;/&gt;&lt;wsp:rsid wsp:val=&quot;005C5379&quot;/&gt;&lt;wsp:rsid wsp:val=&quot;005C5656&quot;/&gt;&lt;wsp:rsid wsp:val=&quot;005C5849&quot;/&gt;&lt;wsp:rsid wsp:val=&quot;005C5985&quot;/&gt;&lt;wsp:rsid wsp:val=&quot;005C61E1&quot;/&gt;&lt;wsp:rsid wsp:val=&quot;005C67B4&quot;/&gt;&lt;wsp:rsid wsp:val=&quot;005C7234&quot;/&gt;&lt;wsp:rsid wsp:val=&quot;005C7340&quot;/&gt;&lt;wsp:rsid wsp:val=&quot;005C7A54&quot;/&gt;&lt;wsp:rsid wsp:val=&quot;005C7CAD&quot;/&gt;&lt;wsp:rsid wsp:val=&quot;005C7EF8&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1D3&quot;/&gt;&lt;wsp:rsid wsp:val=&quot;005D32ED&quot;/&gt;&lt;wsp:rsid wsp:val=&quot;005D37FF&quot;/&gt;&lt;wsp:rsid wsp:val=&quot;005D38F9&quot;/&gt;&lt;wsp:rsid wsp:val=&quot;005D4764&quot;/&gt;&lt;wsp:rsid wsp:val=&quot;005D5499&quot;/&gt;&lt;wsp:rsid wsp:val=&quot;005D576B&quot;/&gt;&lt;wsp:rsid wsp:val=&quot;005D57B5&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1385&quot;/&gt;&lt;wsp:rsid wsp:val=&quot;005E1393&quot;/&gt;&lt;wsp:rsid wsp:val=&quot;005E1A58&quot;/&gt;&lt;wsp:rsid wsp:val=&quot;005E1C06&quot;/&gt;&lt;wsp:rsid wsp:val=&quot;005E2E2C&quot;/&gt;&lt;wsp:rsid wsp:val=&quot;005E35FD&quot;/&gt;&lt;wsp:rsid wsp:val=&quot;005E383F&quot;/&gt;&lt;wsp:rsid wsp:val=&quot;005E3C1D&quot;/&gt;&lt;wsp:rsid wsp:val=&quot;005E42F5&quot;/&gt;&lt;wsp:rsid wsp:val=&quot;005E48F7&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4B&quot;/&gt;&lt;wsp:rsid wsp:val=&quot;0060268D&quot;/&gt;&lt;wsp:rsid wsp:val=&quot;0060319B&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4FC3&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6F4F&quot;/&gt;&lt;wsp:rsid wsp:val=&quot;00607039&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110B&quot;/&gt;&lt;wsp:rsid wsp:val=&quot;006113A9&quot;/&gt;&lt;wsp:rsid wsp:val=&quot;00611A0D&quot;/&gt;&lt;wsp:rsid wsp:val=&quot;00611E96&quot;/&gt;&lt;wsp:rsid wsp:val=&quot;00612A01&quot;/&gt;&lt;wsp:rsid wsp:val=&quot;00612C73&quot;/&gt;&lt;wsp:rsid wsp:val=&quot;00613036&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B6A&quot;/&gt;&lt;wsp:rsid wsp:val=&quot;00621C0B&quot;/&gt;&lt;wsp:rsid wsp:val=&quot;00621C72&quot;/&gt;&lt;wsp:rsid wsp:val=&quot;00621CAD&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B24&quot;/&gt;&lt;wsp:rsid wsp:val=&quot;00625D29&quot;/&gt;&lt;wsp:rsid wsp:val=&quot;0062657C&quot;/&gt;&lt;wsp:rsid wsp:val=&quot;006269CB&quot;/&gt;&lt;wsp:rsid wsp:val=&quot;00626C25&quot;/&gt;&lt;wsp:rsid wsp:val=&quot;00626E64&quot;/&gt;&lt;wsp:rsid wsp:val=&quot;00627BA3&quot;/&gt;&lt;wsp:rsid wsp:val=&quot;00627BF8&quot;/&gt;&lt;wsp:rsid wsp:val=&quot;00627C39&quot;/&gt;&lt;wsp:rsid wsp:val=&quot;00627E44&quot;/&gt;&lt;wsp:rsid wsp:val=&quot;006300D7&quot;/&gt;&lt;wsp:rsid wsp:val=&quot;0063046A&quot;/&gt;&lt;wsp:rsid wsp:val=&quot;006307B0&quot;/&gt;&lt;wsp:rsid wsp:val=&quot;00630F58&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F5&quot;/&gt;&lt;wsp:rsid wsp:val=&quot;00633296&quot;/&gt;&lt;wsp:rsid wsp:val=&quot;00633780&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B12&quot;/&gt;&lt;wsp:rsid wsp:val=&quot;00635EDC&quot;/&gt;&lt;wsp:rsid wsp:val=&quot;00635F56&quot;/&gt;&lt;wsp:rsid wsp:val=&quot;00636094&quot;/&gt;&lt;wsp:rsid wsp:val=&quot;0063681F&quot;/&gt;&lt;wsp:rsid wsp:val=&quot;00636A76&quot;/&gt;&lt;wsp:rsid wsp:val=&quot;00636FB3&quot;/&gt;&lt;wsp:rsid wsp:val=&quot;00637395&quot;/&gt;&lt;wsp:rsid wsp:val=&quot;006373B0&quot;/&gt;&lt;wsp:rsid wsp:val=&quot;006373C7&quot;/&gt;&lt;wsp:rsid wsp:val=&quot;006374F0&quot;/&gt;&lt;wsp:rsid wsp:val=&quot;00637932&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5B2&quot;/&gt;&lt;wsp:rsid wsp:val=&quot;0064163B&quot;/&gt;&lt;wsp:rsid wsp:val=&quot;006416DD&quot;/&gt;&lt;wsp:rsid wsp:val=&quot;006419ED&quot;/&gt;&lt;wsp:rsid wsp:val=&quot;00642D10&quot;/&gt;&lt;wsp:rsid wsp:val=&quot;006434BA&quot;/&gt;&lt;wsp:rsid wsp:val=&quot;00643769&quot;/&gt;&lt;wsp:rsid wsp:val=&quot;006437A9&quot;/&gt;&lt;wsp:rsid wsp:val=&quot;00643973&quot;/&gt;&lt;wsp:rsid wsp:val=&quot;00644177&quot;/&gt;&lt;wsp:rsid wsp:val=&quot;00644200&quot;/&gt;&lt;wsp:rsid wsp:val=&quot;0064428B&quot;/&gt;&lt;wsp:rsid wsp:val=&quot;00644511&quot;/&gt;&lt;wsp:rsid wsp:val=&quot;0064486C&quot;/&gt;&lt;wsp:rsid wsp:val=&quot;00644E60&quot;/&gt;&lt;wsp:rsid wsp:val=&quot;00644F00&quot;/&gt;&lt;wsp:rsid wsp:val=&quot;006457B7&quot;/&gt;&lt;wsp:rsid wsp:val=&quot;00647CB3&quot;/&gt;&lt;wsp:rsid wsp:val=&quot;00647D60&quot;/&gt;&lt;wsp:rsid wsp:val=&quot;00647DB8&quot;/&gt;&lt;wsp:rsid wsp:val=&quot;00647F91&quot;/&gt;&lt;wsp:rsid wsp:val=&quot;00650150&quot;/&gt;&lt;wsp:rsid wsp:val=&quot;00650719&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8B1&quot;/&gt;&lt;wsp:rsid wsp:val=&quot;00651AD3&quot;/&gt;&lt;wsp:rsid wsp:val=&quot;00651E5A&quot;/&gt;&lt;wsp:rsid wsp:val=&quot;00651FA0&quot;/&gt;&lt;wsp:rsid wsp:val=&quot;00652BB4&quot;/&gt;&lt;wsp:rsid wsp:val=&quot;00653273&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60&quot;/&gt;&lt;wsp:rsid wsp:val=&quot;006635DC&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966&quot;/&gt;&lt;wsp:rsid wsp:val=&quot;006729A2&quot;/&gt;&lt;wsp:rsid wsp:val=&quot;00672F44&quot;/&gt;&lt;wsp:rsid wsp:val=&quot;00673201&quot;/&gt;&lt;wsp:rsid wsp:val=&quot;0067330E&quot;/&gt;&lt;wsp:rsid wsp:val=&quot;0067346F&quot;/&gt;&lt;wsp:rsid wsp:val=&quot;006735BC&quot;/&gt;&lt;wsp:rsid wsp:val=&quot;006737DD&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7B8&quot;/&gt;&lt;wsp:rsid wsp:val=&quot;00676D77&quot;/&gt;&lt;wsp:rsid wsp:val=&quot;00677370&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65E&quot;/&gt;&lt;wsp:rsid wsp:val=&quot;006819F6&quot;/&gt;&lt;wsp:rsid wsp:val=&quot;00681A9A&quot;/&gt;&lt;wsp:rsid wsp:val=&quot;00681BF2&quot;/&gt;&lt;wsp:rsid wsp:val=&quot;0068226B&quot;/&gt;&lt;wsp:rsid wsp:val=&quot;00682318&quot;/&gt;&lt;wsp:rsid wsp:val=&quot;006827C5&quot;/&gt;&lt;wsp:rsid wsp:val=&quot;00682A4A&quot;/&gt;&lt;wsp:rsid wsp:val=&quot;00682DD1&quot;/&gt;&lt;wsp:rsid wsp:val=&quot;00682ED3&quot;/&gt;&lt;wsp:rsid wsp:val=&quot;00683125&quot;/&gt;&lt;wsp:rsid wsp:val=&quot;00683136&quot;/&gt;&lt;wsp:rsid wsp:val=&quot;00683BF9&quot;/&gt;&lt;wsp:rsid wsp:val=&quot;00683D7F&quot;/&gt;&lt;wsp:rsid wsp:val=&quot;00684035&quot;/&gt;&lt;wsp:rsid wsp:val=&quot;006841F4&quot;/&gt;&lt;wsp:rsid wsp:val=&quot;00684258&quot;/&gt;&lt;wsp:rsid wsp:val=&quot;00684353&quot;/&gt;&lt;wsp:rsid wsp:val=&quot;00684594&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7C4&quot;/&gt;&lt;wsp:rsid wsp:val=&quot;00686C33&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39A&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15&quot;/&gt;&lt;wsp:rsid wsp:val=&quot;006A0942&quot;/&gt;&lt;wsp:rsid wsp:val=&quot;006A0A60&quot;/&gt;&lt;wsp:rsid wsp:val=&quot;006A18CF&quot;/&gt;&lt;wsp:rsid wsp:val=&quot;006A18DD&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F94&quot;/&gt;&lt;wsp:rsid wsp:val=&quot;006A4113&quot;/&gt;&lt;wsp:rsid wsp:val=&quot;006A457C&quot;/&gt;&lt;wsp:rsid wsp:val=&quot;006A4584&quot;/&gt;&lt;wsp:rsid wsp:val=&quot;006A484F&quot;/&gt;&lt;wsp:rsid wsp:val=&quot;006A49B5&quot;/&gt;&lt;wsp:rsid wsp:val=&quot;006A5185&quot;/&gt;&lt;wsp:rsid wsp:val=&quot;006A5551&quot;/&gt;&lt;wsp:rsid wsp:val=&quot;006A5A45&quot;/&gt;&lt;wsp:rsid wsp:val=&quot;006A5CA3&quot;/&gt;&lt;wsp:rsid wsp:val=&quot;006A5E26&quot;/&gt;&lt;wsp:rsid wsp:val=&quot;006A606B&quot;/&gt;&lt;wsp:rsid wsp:val=&quot;006A6725&quot;/&gt;&lt;wsp:rsid wsp:val=&quot;006A6B69&quot;/&gt;&lt;wsp:rsid wsp:val=&quot;006A6CCF&quot;/&gt;&lt;wsp:rsid wsp:val=&quot;006A73DA&quot;/&gt;&lt;wsp:rsid wsp:val=&quot;006A7574&quot;/&gt;&lt;wsp:rsid wsp:val=&quot;006A7984&quot;/&gt;&lt;wsp:rsid wsp:val=&quot;006A7BF2&quot;/&gt;&lt;wsp:rsid wsp:val=&quot;006A7C40&quot;/&gt;&lt;wsp:rsid wsp:val=&quot;006A7FDD&quot;/&gt;&lt;wsp:rsid wsp:val=&quot;006B015F&quot;/&gt;&lt;wsp:rsid wsp:val=&quot;006B0489&quot;/&gt;&lt;wsp:rsid wsp:val=&quot;006B08D4&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6D0&quot;/&gt;&lt;wsp:rsid wsp:val=&quot;006B2790&quot;/&gt;&lt;wsp:rsid wsp:val=&quot;006B32B5&quot;/&gt;&lt;wsp:rsid wsp:val=&quot;006B393F&quot;/&gt;&lt;wsp:rsid wsp:val=&quot;006B3E55&quot;/&gt;&lt;wsp:rsid wsp:val=&quot;006B43A5&quot;/&gt;&lt;wsp:rsid wsp:val=&quot;006B4566&quot;/&gt;&lt;wsp:rsid wsp:val=&quot;006B460F&quot;/&gt;&lt;wsp:rsid wsp:val=&quot;006B4D4E&quot;/&gt;&lt;wsp:rsid wsp:val=&quot;006B54EE&quot;/&gt;&lt;wsp:rsid wsp:val=&quot;006B6190&quot;/&gt;&lt;wsp:rsid wsp:val=&quot;006B6955&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9DD&quot;/&gt;&lt;wsp:rsid wsp:val=&quot;006C0A1A&quot;/&gt;&lt;wsp:rsid wsp:val=&quot;006C10B4&quot;/&gt;&lt;wsp:rsid wsp:val=&quot;006C1B3F&quot;/&gt;&lt;wsp:rsid wsp:val=&quot;006C2113&quot;/&gt;&lt;wsp:rsid wsp:val=&quot;006C27DA&quot;/&gt;&lt;wsp:rsid wsp:val=&quot;006C3009&quot;/&gt;&lt;wsp:rsid wsp:val=&quot;006C375B&quot;/&gt;&lt;wsp:rsid wsp:val=&quot;006C377A&quot;/&gt;&lt;wsp:rsid wsp:val=&quot;006C3F40&quot;/&gt;&lt;wsp:rsid wsp:val=&quot;006C44D3&quot;/&gt;&lt;wsp:rsid wsp:val=&quot;006C45C1&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B3E&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164&quot;/&gt;&lt;wsp:rsid wsp:val=&quot;006C7428&quot;/&gt;&lt;wsp:rsid wsp:val=&quot;006C75C9&quot;/&gt;&lt;wsp:rsid wsp:val=&quot;006C7ED2&quot;/&gt;&lt;wsp:rsid wsp:val=&quot;006D0233&quot;/&gt;&lt;wsp:rsid wsp:val=&quot;006D03CD&quot;/&gt;&lt;wsp:rsid wsp:val=&quot;006D0A70&quot;/&gt;&lt;wsp:rsid wsp:val=&quot;006D0AD9&quot;/&gt;&lt;wsp:rsid wsp:val=&quot;006D0DED&quot;/&gt;&lt;wsp:rsid wsp:val=&quot;006D19ED&quot;/&gt;&lt;wsp:rsid wsp:val=&quot;006D1A23&quot;/&gt;&lt;wsp:rsid wsp:val=&quot;006D1F1A&quot;/&gt;&lt;wsp:rsid wsp:val=&quot;006D21FF&quot;/&gt;&lt;wsp:rsid wsp:val=&quot;006D2627&quot;/&gt;&lt;wsp:rsid wsp:val=&quot;006D2B11&quot;/&gt;&lt;wsp:rsid wsp:val=&quot;006D2F55&quot;/&gt;&lt;wsp:rsid wsp:val=&quot;006D31AF&quot;/&gt;&lt;wsp:rsid wsp:val=&quot;006D31DD&quot;/&gt;&lt;wsp:rsid wsp:val=&quot;006D343D&quot;/&gt;&lt;wsp:rsid wsp:val=&quot;006D3D66&quot;/&gt;&lt;wsp:rsid wsp:val=&quot;006D3E35&quot;/&gt;&lt;wsp:rsid wsp:val=&quot;006D409F&quot;/&gt;&lt;wsp:rsid wsp:val=&quot;006D43CB&quot;/&gt;&lt;wsp:rsid wsp:val=&quot;006D4542&quot;/&gt;&lt;wsp:rsid wsp:val=&quot;006D492A&quot;/&gt;&lt;wsp:rsid wsp:val=&quot;006D493C&quot;/&gt;&lt;wsp:rsid wsp:val=&quot;006D4E49&quot;/&gt;&lt;wsp:rsid wsp:val=&quot;006D4F72&quot;/&gt;&lt;wsp:rsid wsp:val=&quot;006D5606&quot;/&gt;&lt;wsp:rsid wsp:val=&quot;006D59BF&quot;/&gt;&lt;wsp:rsid wsp:val=&quot;006D5AE7&quot;/&gt;&lt;wsp:rsid wsp:val=&quot;006D5B99&quot;/&gt;&lt;wsp:rsid wsp:val=&quot;006D5EC2&quot;/&gt;&lt;wsp:rsid wsp:val=&quot;006D5FEF&quot;/&gt;&lt;wsp:rsid wsp:val=&quot;006D615D&quot;/&gt;&lt;wsp:rsid wsp:val=&quot;006D63C2&quot;/&gt;&lt;wsp:rsid wsp:val=&quot;006D6486&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2CC&quot;/&gt;&lt;wsp:rsid wsp:val=&quot;006E2AA6&quot;/&gt;&lt;wsp:rsid wsp:val=&quot;006E2C18&quot;/&gt;&lt;wsp:rsid wsp:val=&quot;006E3854&quot;/&gt;&lt;wsp:rsid wsp:val=&quot;006E3BA9&quot;/&gt;&lt;wsp:rsid wsp:val=&quot;006E3D3A&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C62&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BD&quot;/&gt;&lt;wsp:rsid wsp:val=&quot;006F1008&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2A89&quot;/&gt;&lt;wsp:rsid wsp:val=&quot;00702BFC&quot;/&gt;&lt;wsp:rsid wsp:val=&quot;007034BC&quot;/&gt;&lt;wsp:rsid wsp:val=&quot;007035F6&quot;/&gt;&lt;wsp:rsid wsp:val=&quot;007036E5&quot;/&gt;&lt;wsp:rsid wsp:val=&quot;00703D58&quot;/&gt;&lt;wsp:rsid wsp:val=&quot;007044C2&quot;/&gt;&lt;wsp:rsid wsp:val=&quot;007047A7&quot;/&gt;&lt;wsp:rsid wsp:val=&quot;00704A33&quot;/&gt;&lt;wsp:rsid wsp:val=&quot;00704DEB&quot;/&gt;&lt;wsp:rsid wsp:val=&quot;00705584&quot;/&gt;&lt;wsp:rsid wsp:val=&quot;00705E96&quot;/&gt;&lt;wsp:rsid wsp:val=&quot;007069EA&quot;/&gt;&lt;wsp:rsid wsp:val=&quot;00706E08&quot;/&gt;&lt;wsp:rsid wsp:val=&quot;00706F3F&quot;/&gt;&lt;wsp:rsid wsp:val=&quot;0070711F&quot;/&gt;&lt;wsp:rsid wsp:val=&quot;0070730D&quot;/&gt;&lt;wsp:rsid wsp:val=&quot;0070743B&quot;/&gt;&lt;wsp:rsid wsp:val=&quot;0070746F&quot;/&gt;&lt;wsp:rsid wsp:val=&quot;0070796A&quot;/&gt;&lt;wsp:rsid wsp:val=&quot;00707A89&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B0A&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FC0&quot;/&gt;&lt;wsp:rsid wsp:val=&quot;00717267&quot;/&gt;&lt;wsp:rsid wsp:val=&quot;007178EE&quot;/&gt;&lt;wsp:rsid wsp:val=&quot;00717B0A&quot;/&gt;&lt;wsp:rsid wsp:val=&quot;00720759&quot;/&gt;&lt;wsp:rsid wsp:val=&quot;007208FF&quot;/&gt;&lt;wsp:rsid wsp:val=&quot;00720BD4&quot;/&gt;&lt;wsp:rsid wsp:val=&quot;00721011&quot;/&gt;&lt;wsp:rsid wsp:val=&quot;0072116F&quot;/&gt;&lt;wsp:rsid wsp:val=&quot;00721287&quot;/&gt;&lt;wsp:rsid wsp:val=&quot;007215A9&quot;/&gt;&lt;wsp:rsid wsp:val=&quot;007215BF&quot;/&gt;&lt;wsp:rsid wsp:val=&quot;007218A9&quot;/&gt;&lt;wsp:rsid wsp:val=&quot;0072190B&quot;/&gt;&lt;wsp:rsid wsp:val=&quot;00721E1D&quot;/&gt;&lt;wsp:rsid wsp:val=&quot;00721E87&quot;/&gt;&lt;wsp:rsid wsp:val=&quot;00721F9A&quot;/&gt;&lt;wsp:rsid wsp:val=&quot;0072227B&quot;/&gt;&lt;wsp:rsid wsp:val=&quot;00722B72&quot;/&gt;&lt;wsp:rsid wsp:val=&quot;00722C58&quot;/&gt;&lt;wsp:rsid wsp:val=&quot;00723701&quot;/&gt;&lt;wsp:rsid wsp:val=&quot;00723C7E&quot;/&gt;&lt;wsp:rsid wsp:val=&quot;00723EC3&quot;/&gt;&lt;wsp:rsid wsp:val=&quot;00724012&quot;/&gt;&lt;wsp:rsid wsp:val=&quot;00724426&quot;/&gt;&lt;wsp:rsid wsp:val=&quot;0072464B&quot;/&gt;&lt;wsp:rsid wsp:val=&quot;00725068&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3E3&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519&quot;/&gt;&lt;wsp:rsid wsp:val=&quot;007356D0&quot;/&gt;&lt;wsp:rsid wsp:val=&quot;0073637C&quot;/&gt;&lt;wsp:rsid wsp:val=&quot;007366CA&quot;/&gt;&lt;wsp:rsid wsp:val=&quot;00736D7B&quot;/&gt;&lt;wsp:rsid wsp:val=&quot;0073742F&quot;/&gt;&lt;wsp:rsid wsp:val=&quot;007377ED&quot;/&gt;&lt;wsp:rsid wsp:val=&quot;007379C8&quot;/&gt;&lt;wsp:rsid wsp:val=&quot;00740094&quot;/&gt;&lt;wsp:rsid wsp:val=&quot;00740698&quot;/&gt;&lt;wsp:rsid wsp:val=&quot;007406C0&quot;/&gt;&lt;wsp:rsid wsp:val=&quot;00740797&quot;/&gt;&lt;wsp:rsid wsp:val=&quot;00740AC1&quot;/&gt;&lt;wsp:rsid wsp:val=&quot;00740BBF&quot;/&gt;&lt;wsp:rsid wsp:val=&quot;00740C61&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446&quot;/&gt;&lt;wsp:rsid wsp:val=&quot;0074769D&quot;/&gt;&lt;wsp:rsid wsp:val=&quot;00747BD8&quot;/&gt;&lt;wsp:rsid wsp:val=&quot;00747E09&quot;/&gt;&lt;wsp:rsid wsp:val=&quot;00747F05&quot;/&gt;&lt;wsp:rsid wsp:val=&quot;007500FC&quot;/&gt;&lt;wsp:rsid wsp:val=&quot;0075038A&quot;/&gt;&lt;wsp:rsid wsp:val=&quot;00750443&quot;/&gt;&lt;wsp:rsid wsp:val=&quot;007509F9&quot;/&gt;&lt;wsp:rsid wsp:val=&quot;00750A2B&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8FD&quot;/&gt;&lt;wsp:rsid wsp:val=&quot;00752FE7&quot;/&gt;&lt;wsp:rsid wsp:val=&quot;0075312F&quot;/&gt;&lt;wsp:rsid wsp:val=&quot;00753662&quot;/&gt;&lt;wsp:rsid wsp:val=&quot;007536BB&quot;/&gt;&lt;wsp:rsid wsp:val=&quot;00753B0F&quot;/&gt;&lt;wsp:rsid wsp:val=&quot;00753B9D&quot;/&gt;&lt;wsp:rsid wsp:val=&quot;00753F01&quot;/&gt;&lt;wsp:rsid wsp:val=&quot;0075412E&quot;/&gt;&lt;wsp:rsid wsp:val=&quot;00754D64&quot;/&gt;&lt;wsp:rsid wsp:val=&quot;00754EDC&quot;/&gt;&lt;wsp:rsid wsp:val=&quot;007553DB&quot;/&gt;&lt;wsp:rsid wsp:val=&quot;0075583A&quot;/&gt;&lt;wsp:rsid wsp:val=&quot;00755A86&quot;/&gt;&lt;wsp:rsid wsp:val=&quot;00755B06&quot;/&gt;&lt;wsp:rsid wsp:val=&quot;00755C07&quot;/&gt;&lt;wsp:rsid wsp:val=&quot;00755E06&quot;/&gt;&lt;wsp:rsid wsp:val=&quot;00756211&quot;/&gt;&lt;wsp:rsid wsp:val=&quot;007564B4&quot;/&gt;&lt;wsp:rsid wsp:val=&quot;007565E2&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4B9&quot;/&gt;&lt;wsp:rsid wsp:val=&quot;00762924&quot;/&gt;&lt;wsp:rsid wsp:val=&quot;0076295C&quot;/&gt;&lt;wsp:rsid wsp:val=&quot;00762DC1&quot;/&gt;&lt;wsp:rsid wsp:val=&quot;00762F26&quot;/&gt;&lt;wsp:rsid wsp:val=&quot;00763055&quot;/&gt;&lt;wsp:rsid wsp:val=&quot;0076375B&quot;/&gt;&lt;wsp:rsid wsp:val=&quot;00763D32&quot;/&gt;&lt;wsp:rsid wsp:val=&quot;00763F7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E5F&quot;/&gt;&lt;wsp:rsid wsp:val=&quot;00765FCE&quot;/&gt;&lt;wsp:rsid wsp:val=&quot;00765FDC&quot;/&gt;&lt;wsp:rsid wsp:val=&quot;00766559&quot;/&gt;&lt;wsp:rsid wsp:val=&quot;007667D5&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34&quot;/&gt;&lt;wsp:rsid wsp:val=&quot;00773A60&quot;/&gt;&lt;wsp:rsid wsp:val=&quot;007743A1&quot;/&gt;&lt;wsp:rsid wsp:val=&quot;007744EF&quot;/&gt;&lt;wsp:rsid wsp:val=&quot;00774E74&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06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8FA&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01&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982&quot;/&gt;&lt;wsp:rsid wsp:val=&quot;00787A55&quot;/&gt;&lt;wsp:rsid wsp:val=&quot;00787FF1&quot;/&gt;&lt;wsp:rsid wsp:val=&quot;00790E7E&quot;/&gt;&lt;wsp:rsid wsp:val=&quot;00791296&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9C7&quot;/&gt;&lt;wsp:rsid wsp:val=&quot;00793D62&quot;/&gt;&lt;wsp:rsid wsp:val=&quot;00793F70&quot;/&gt;&lt;wsp:rsid wsp:val=&quot;0079400D&quot;/&gt;&lt;wsp:rsid wsp:val=&quot;007947FB&quot;/&gt;&lt;wsp:rsid wsp:val=&quot;00794842&quot;/&gt;&lt;wsp:rsid wsp:val=&quot;0079485D&quot;/&gt;&lt;wsp:rsid wsp:val=&quot;00794E42&quot;/&gt;&lt;wsp:rsid wsp:val=&quot;007954AC&quot;/&gt;&lt;wsp:rsid wsp:val=&quot;0079601B&quot;/&gt;&lt;wsp:rsid wsp:val=&quot;007962E1&quot;/&gt;&lt;wsp:rsid wsp:val=&quot;00796589&quot;/&gt;&lt;wsp:rsid wsp:val=&quot;0079663F&quot;/&gt;&lt;wsp:rsid wsp:val=&quot;00796726&quot;/&gt;&lt;wsp:rsid wsp:val=&quot;0079692D&quot;/&gt;&lt;wsp:rsid wsp:val=&quot;00796F91&quot;/&gt;&lt;wsp:rsid wsp:val=&quot;00797CCD&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847&quot;/&gt;&lt;wsp:rsid wsp:val=&quot;007A1964&quot;/&gt;&lt;wsp:rsid wsp:val=&quot;007A1B63&quot;/&gt;&lt;wsp:rsid wsp:val=&quot;007A2A53&quot;/&gt;&lt;wsp:rsid wsp:val=&quot;007A2BFF&quot;/&gt;&lt;wsp:rsid wsp:val=&quot;007A2D84&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E48&quot;/&gt;&lt;wsp:rsid wsp:val=&quot;007A618D&quot;/&gt;&lt;wsp:rsid wsp:val=&quot;007A6333&quot;/&gt;&lt;wsp:rsid wsp:val=&quot;007A6477&quot;/&gt;&lt;wsp:rsid wsp:val=&quot;007A6909&quot;/&gt;&lt;wsp:rsid wsp:val=&quot;007A6D88&quot;/&gt;&lt;wsp:rsid wsp:val=&quot;007A75A3&quot;/&gt;&lt;wsp:rsid wsp:val=&quot;007A75D9&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937&quot;/&gt;&lt;wsp:rsid wsp:val=&quot;007B51B7&quot;/&gt;&lt;wsp:rsid wsp:val=&quot;007B53E5&quot;/&gt;&lt;wsp:rsid wsp:val=&quot;007B5A66&quot;/&gt;&lt;wsp:rsid wsp:val=&quot;007B601C&quot;/&gt;&lt;wsp:rsid wsp:val=&quot;007B630D&quot;/&gt;&lt;wsp:rsid wsp:val=&quot;007B64F4&quot;/&gt;&lt;wsp:rsid wsp:val=&quot;007B697F&quot;/&gt;&lt;wsp:rsid wsp:val=&quot;007B6B11&quot;/&gt;&lt;wsp:rsid wsp:val=&quot;007B741A&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839&quot;/&gt;&lt;wsp:rsid wsp:val=&quot;007C1B94&quot;/&gt;&lt;wsp:rsid wsp:val=&quot;007C2A39&quot;/&gt;&lt;wsp:rsid wsp:val=&quot;007C2DBF&quot;/&gt;&lt;wsp:rsid wsp:val=&quot;007C3D88&quot;/&gt;&lt;wsp:rsid wsp:val=&quot;007C3F14&quot;/&gt;&lt;wsp:rsid wsp:val=&quot;007C508D&quot;/&gt;&lt;wsp:rsid wsp:val=&quot;007C515A&quot;/&gt;&lt;wsp:rsid wsp:val=&quot;007C52ED&quot;/&gt;&lt;wsp:rsid wsp:val=&quot;007C56CE&quot;/&gt;&lt;wsp:rsid wsp:val=&quot;007C5768&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287&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357E&quot;/&gt;&lt;wsp:rsid wsp:val=&quot;007D3889&quot;/&gt;&lt;wsp:rsid wsp:val=&quot;007D39A2&quot;/&gt;&lt;wsp:rsid wsp:val=&quot;007D39AC&quot;/&gt;&lt;wsp:rsid wsp:val=&quot;007D39D7&quot;/&gt;&lt;wsp:rsid wsp:val=&quot;007D3A84&quot;/&gt;&lt;wsp:rsid wsp:val=&quot;007D4EA2&quot;/&gt;&lt;wsp:rsid wsp:val=&quot;007D4FF2&quot;/&gt;&lt;wsp:rsid wsp:val=&quot;007D512C&quot;/&gt;&lt;wsp:rsid wsp:val=&quot;007D526F&quot;/&gt;&lt;wsp:rsid wsp:val=&quot;007D5FAA&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46A3&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735&quot;/&gt;&lt;wsp:rsid wsp:val=&quot;007E67F4&quot;/&gt;&lt;wsp:rsid wsp:val=&quot;007E6936&quot;/&gt;&lt;wsp:rsid wsp:val=&quot;007E6EF1&quot;/&gt;&lt;wsp:rsid wsp:val=&quot;007E7B2B&quot;/&gt;&lt;wsp:rsid wsp:val=&quot;007E7CBA&quot;/&gt;&lt;wsp:rsid wsp:val=&quot;007E7FF8&quot;/&gt;&lt;wsp:rsid wsp:val=&quot;007F0076&quot;/&gt;&lt;wsp:rsid wsp:val=&quot;007F02A8&quot;/&gt;&lt;wsp:rsid wsp:val=&quot;007F05E0&quot;/&gt;&lt;wsp:rsid wsp:val=&quot;007F0B77&quot;/&gt;&lt;wsp:rsid wsp:val=&quot;007F0DD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23F&quot;/&gt;&lt;wsp:rsid wsp:val=&quot;007F6562&quot;/&gt;&lt;wsp:rsid wsp:val=&quot;007F65F2&quot;/&gt;&lt;wsp:rsid wsp:val=&quot;007F6F8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408&quot;/&gt;&lt;wsp:rsid wsp:val=&quot;0080179D&quot;/&gt;&lt;wsp:rsid wsp:val=&quot;00801838&quot;/&gt;&lt;wsp:rsid wsp:val=&quot;00801D99&quot;/&gt;&lt;wsp:rsid wsp:val=&quot;00801DCC&quot;/&gt;&lt;wsp:rsid wsp:val=&quot;00801FBC&quot;/&gt;&lt;wsp:rsid wsp:val=&quot;008021CF&quot;/&gt;&lt;wsp:rsid wsp:val=&quot;00802410&quot;/&gt;&lt;wsp:rsid wsp:val=&quot;00803A20&quot;/&gt;&lt;wsp:rsid wsp:val=&quot;00803E2E&quot;/&gt;&lt;wsp:rsid wsp:val=&quot;008041E1&quot;/&gt;&lt;wsp:rsid wsp:val=&quot;00804437&quot;/&gt;&lt;wsp:rsid wsp:val=&quot;00804867&quot;/&gt;&lt;wsp:rsid wsp:val=&quot;00804B2F&quot;/&gt;&lt;wsp:rsid wsp:val=&quot;00804C3F&quot;/&gt;&lt;wsp:rsid wsp:val=&quot;00805227&quot;/&gt;&lt;wsp:rsid wsp:val=&quot;008052B1&quot;/&gt;&lt;wsp:rsid wsp:val=&quot;008058F5&quot;/&gt;&lt;wsp:rsid wsp:val=&quot;00806979&quot;/&gt;&lt;wsp:rsid wsp:val=&quot;0080699F&quot;/&gt;&lt;wsp:rsid wsp:val=&quot;00806ACA&quot;/&gt;&lt;wsp:rsid wsp:val=&quot;00806D29&quot;/&gt;&lt;wsp:rsid wsp:val=&quot;00807582&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582&quot;/&gt;&lt;wsp:rsid wsp:val=&quot;008127B0&quot;/&gt;&lt;wsp:rsid wsp:val=&quot;00813116&quot;/&gt;&lt;wsp:rsid wsp:val=&quot;008136DD&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A81&quot;/&gt;&lt;wsp:rsid wsp:val=&quot;00820DF1&quot;/&gt;&lt;wsp:rsid wsp:val=&quot;0082150F&quot;/&gt;&lt;wsp:rsid wsp:val=&quot;0082172C&quot;/&gt;&lt;wsp:rsid wsp:val=&quot;00821992&quot;/&gt;&lt;wsp:rsid wsp:val=&quot;00821D8A&quot;/&gt;&lt;wsp:rsid wsp:val=&quot;0082266A&quot;/&gt;&lt;wsp:rsid wsp:val=&quot;008226C2&quot;/&gt;&lt;wsp:rsid wsp:val=&quot;00823335&quot;/&gt;&lt;wsp:rsid wsp:val=&quot;00823571&quot;/&gt;&lt;wsp:rsid wsp:val=&quot;008237B2&quot;/&gt;&lt;wsp:rsid wsp:val=&quot;00823F61&quot;/&gt;&lt;wsp:rsid wsp:val=&quot;0082449E&quot;/&gt;&lt;wsp:rsid wsp:val=&quot;008249FF&quot;/&gt;&lt;wsp:rsid wsp:val=&quot;008251EC&quot;/&gt;&lt;wsp:rsid wsp:val=&quot;0082540D&quot;/&gt;&lt;wsp:rsid wsp:val=&quot;00825DD4&quot;/&gt;&lt;wsp:rsid wsp:val=&quot;00826204&quot;/&gt;&lt;wsp:rsid wsp:val=&quot;00826991&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B0F&quot;/&gt;&lt;wsp:rsid wsp:val=&quot;00827BBF&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C1&quot;/&gt;&lt;wsp:rsid wsp:val=&quot;008330DB&quot;/&gt;&lt;wsp:rsid wsp:val=&quot;00833EF5&quot;/&gt;&lt;wsp:rsid wsp:val=&quot;008340A5&quot;/&gt;&lt;wsp:rsid wsp:val=&quot;0083417A&quot;/&gt;&lt;wsp:rsid wsp:val=&quot;00834512&quot;/&gt;&lt;wsp:rsid wsp:val=&quot;00834746&quot;/&gt;&lt;wsp:rsid wsp:val=&quot;008349E7&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B5&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773&quot;/&gt;&lt;wsp:rsid wsp:val=&quot;00842B18&quot;/&gt;&lt;wsp:rsid wsp:val=&quot;00842C7C&quot;/&gt;&lt;wsp:rsid wsp:val=&quot;00842DB7&quot;/&gt;&lt;wsp:rsid wsp:val=&quot;0084343F&quot;/&gt;&lt;wsp:rsid wsp:val=&quot;00843736&quot;/&gt;&lt;wsp:rsid wsp:val=&quot;0084387F&quot;/&gt;&lt;wsp:rsid wsp:val=&quot;00843AFD&quot;/&gt;&lt;wsp:rsid wsp:val=&quot;008444F8&quot;/&gt;&lt;wsp:rsid wsp:val=&quot;0084464F&quot;/&gt;&lt;wsp:rsid wsp:val=&quot;00844750&quot;/&gt;&lt;wsp:rsid wsp:val=&quot;00844D93&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130C&quot;/&gt;&lt;wsp:rsid wsp:val=&quot;00851B22&quot;/&gt;&lt;wsp:rsid wsp:val=&quot;008521C5&quot;/&gt;&lt;wsp:rsid wsp:val=&quot;00852338&quot;/&gt;&lt;wsp:rsid wsp:val=&quot;00852F3B&quot;/&gt;&lt;wsp:rsid wsp:val=&quot;00853132&quot;/&gt;&lt;wsp:rsid wsp:val=&quot;00853B2A&quot;/&gt;&lt;wsp:rsid wsp:val=&quot;00853B65&quot;/&gt;&lt;wsp:rsid wsp:val=&quot;00853C45&quot;/&gt;&lt;wsp:rsid wsp:val=&quot;00853C94&quot;/&gt;&lt;wsp:rsid wsp:val=&quot;00853EF9&quot;/&gt;&lt;wsp:rsid wsp:val=&quot;00853F11&quot;/&gt;&lt;wsp:rsid wsp:val=&quot;00854090&quot;/&gt;&lt;wsp:rsid wsp:val=&quot;008540E5&quot;/&gt;&lt;wsp:rsid wsp:val=&quot;00854983&quot;/&gt;&lt;wsp:rsid wsp:val=&quot;00854B60&quot;/&gt;&lt;wsp:rsid wsp:val=&quot;00854D51&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987&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500&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CB&quot;/&gt;&lt;wsp:rsid wsp:val=&quot;0087229F&quot;/&gt;&lt;wsp:rsid wsp:val=&quot;008722B0&quot;/&gt;&lt;wsp:rsid wsp:val=&quot;008722F6&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6E1F&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392&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D&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5037&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F2E&quot;/&gt;&lt;wsp:rsid wsp:val=&quot;0089035C&quot;/&gt;&lt;wsp:rsid wsp:val=&quot;00890404&quot;/&gt;&lt;wsp:rsid wsp:val=&quot;008907B2&quot;/&gt;&lt;wsp:rsid wsp:val=&quot;00890B03&quot;/&gt;&lt;wsp:rsid wsp:val=&quot;00890BCD&quot;/&gt;&lt;wsp:rsid wsp:val=&quot;00890D15&quot;/&gt;&lt;wsp:rsid wsp:val=&quot;00890EFE&quot;/&gt;&lt;wsp:rsid wsp:val=&quot;00890F04&quot;/&gt;&lt;wsp:rsid wsp:val=&quot;00890F2B&quot;/&gt;&lt;wsp:rsid wsp:val=&quot;008911A2&quot;/&gt;&lt;wsp:rsid wsp:val=&quot;0089129F&quot;/&gt;&lt;wsp:rsid wsp:val=&quot;00891C27&quot;/&gt;&lt;wsp:rsid wsp:val=&quot;00891F63&quot;/&gt;&lt;wsp:rsid wsp:val=&quot;008922DC&quot;/&gt;&lt;wsp:rsid wsp:val=&quot;008922DF&quot;/&gt;&lt;wsp:rsid wsp:val=&quot;00892357&quot;/&gt;&lt;wsp:rsid wsp:val=&quot;00892494&quot;/&gt;&lt;wsp:rsid wsp:val=&quot;00893024&quot;/&gt;&lt;wsp:rsid wsp:val=&quot;00893B3B&quot;/&gt;&lt;wsp:rsid wsp:val=&quot;00894304&quot;/&gt;&lt;wsp:rsid wsp:val=&quot;00894C16&quot;/&gt;&lt;wsp:rsid wsp:val=&quot;00894C3B&quot;/&gt;&lt;wsp:rsid wsp:val=&quot;00894D6C&quot;/&gt;&lt;wsp:rsid wsp:val=&quot;00894FEF&quot;/&gt;&lt;wsp:rsid wsp:val=&quot;008950EC&quot;/&gt;&lt;wsp:rsid wsp:val=&quot;00895243&quot;/&gt;&lt;wsp:rsid wsp:val=&quot;008953FF&quot;/&gt;&lt;wsp:rsid wsp:val=&quot;00895A0C&quot;/&gt;&lt;wsp:rsid wsp:val=&quot;008960B3&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245&quot;/&gt;&lt;wsp:rsid wsp:val=&quot;008B130E&quot;/&gt;&lt;wsp:rsid wsp:val=&quot;008B1651&quot;/&gt;&lt;wsp:rsid wsp:val=&quot;008B175A&quot;/&gt;&lt;wsp:rsid wsp:val=&quot;008B1B08&quot;/&gt;&lt;wsp:rsid wsp:val=&quot;008B1C8C&quot;/&gt;&lt;wsp:rsid wsp:val=&quot;008B1E55&quot;/&gt;&lt;wsp:rsid wsp:val=&quot;008B1EFF&quot;/&gt;&lt;wsp:rsid wsp:val=&quot;008B20E5&quot;/&gt;&lt;wsp:rsid wsp:val=&quot;008B21F5&quot;/&gt;&lt;wsp:rsid wsp:val=&quot;008B251D&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60E9&quot;/&gt;&lt;wsp:rsid wsp:val=&quot;008B60ED&quot;/&gt;&lt;wsp:rsid wsp:val=&quot;008B614C&quot;/&gt;&lt;wsp:rsid wsp:val=&quot;008B6E5C&quot;/&gt;&lt;wsp:rsid wsp:val=&quot;008B739E&quot;/&gt;&lt;wsp:rsid wsp:val=&quot;008B766A&quot;/&gt;&lt;wsp:rsid wsp:val=&quot;008B7A0E&quot;/&gt;&lt;wsp:rsid wsp:val=&quot;008B7BD4&quot;/&gt;&lt;wsp:rsid wsp:val=&quot;008B7E5B&quot;/&gt;&lt;wsp:rsid wsp:val=&quot;008B7F66&quot;/&gt;&lt;wsp:rsid wsp:val=&quot;008C022D&quot;/&gt;&lt;wsp:rsid wsp:val=&quot;008C0431&quot;/&gt;&lt;wsp:rsid wsp:val=&quot;008C0D78&quot;/&gt;&lt;wsp:rsid wsp:val=&quot;008C1ABE&quot;/&gt;&lt;wsp:rsid wsp:val=&quot;008C2426&quot;/&gt;&lt;wsp:rsid wsp:val=&quot;008C2453&quot;/&gt;&lt;wsp:rsid wsp:val=&quot;008C2608&quot;/&gt;&lt;wsp:rsid wsp:val=&quot;008C265E&quot;/&gt;&lt;wsp:rsid wsp:val=&quot;008C26B4&quot;/&gt;&lt;wsp:rsid wsp:val=&quot;008C28BA&quot;/&gt;&lt;wsp:rsid wsp:val=&quot;008C3240&quot;/&gt;&lt;wsp:rsid wsp:val=&quot;008C4188&quot;/&gt;&lt;wsp:rsid wsp:val=&quot;008C49D5&quot;/&gt;&lt;wsp:rsid wsp:val=&quot;008C4B47&quot;/&gt;&lt;wsp:rsid wsp:val=&quot;008C4DD1&quot;/&gt;&lt;wsp:rsid wsp:val=&quot;008C59D5&quot;/&gt;&lt;wsp:rsid wsp:val=&quot;008C5B10&quot;/&gt;&lt;wsp:rsid wsp:val=&quot;008C6276&quot;/&gt;&lt;wsp:rsid wsp:val=&quot;008C6337&quot;/&gt;&lt;wsp:rsid wsp:val=&quot;008C6345&quot;/&gt;&lt;wsp:rsid wsp:val=&quot;008C65A7&quot;/&gt;&lt;wsp:rsid wsp:val=&quot;008C6C7A&quot;/&gt;&lt;wsp:rsid wsp:val=&quot;008C6F4F&quot;/&gt;&lt;wsp:rsid wsp:val=&quot;008C74CC&quot;/&gt;&lt;wsp:rsid wsp:val=&quot;008C74F9&quot;/&gt;&lt;wsp:rsid wsp:val=&quot;008C75BB&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9D&quot;/&gt;&lt;wsp:rsid wsp:val=&quot;008D1D2C&quot;/&gt;&lt;wsp:rsid wsp:val=&quot;008D1E23&quot;/&gt;&lt;wsp:rsid wsp:val=&quot;008D2461&quot;/&gt;&lt;wsp:rsid wsp:val=&quot;008D2D60&quot;/&gt;&lt;wsp:rsid wsp:val=&quot;008D3208&quot;/&gt;&lt;wsp:rsid wsp:val=&quot;008D382D&quot;/&gt;&lt;wsp:rsid wsp:val=&quot;008D3E0C&quot;/&gt;&lt;wsp:rsid wsp:val=&quot;008D3F21&quot;/&gt;&lt;wsp:rsid wsp:val=&quot;008D40FF&quot;/&gt;&lt;wsp:rsid wsp:val=&quot;008D41F1&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F90&quot;/&gt;&lt;wsp:rsid wsp:val=&quot;008D72A4&quot;/&gt;&lt;wsp:rsid wsp:val=&quot;008D7378&quot;/&gt;&lt;wsp:rsid wsp:val=&quot;008D7554&quot;/&gt;&lt;wsp:rsid wsp:val=&quot;008D7615&quot;/&gt;&lt;wsp:rsid wsp:val=&quot;008D76A0&quot;/&gt;&lt;wsp:rsid wsp:val=&quot;008D78C3&quot;/&gt;&lt;wsp:rsid wsp:val=&quot;008D7ACD&quot;/&gt;&lt;wsp:rsid wsp:val=&quot;008D7BB4&quot;/&gt;&lt;wsp:rsid wsp:val=&quot;008D7DEB&quot;/&gt;&lt;wsp:rsid wsp:val=&quot;008E037E&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791&quot;/&gt;&lt;wsp:rsid wsp:val=&quot;008F0D2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6150&quot;/&gt;&lt;wsp:rsid wsp:val=&quot;008F6188&quot;/&gt;&lt;wsp:rsid wsp:val=&quot;008F6649&quot;/&gt;&lt;wsp:rsid wsp:val=&quot;008F6BB4&quot;/&gt;&lt;wsp:rsid wsp:val=&quot;008F6CD1&quot;/&gt;&lt;wsp:rsid wsp:val=&quot;008F7069&quot;/&gt;&lt;wsp:rsid wsp:val=&quot;008F74EA&quot;/&gt;&lt;wsp:rsid wsp:val=&quot;008F74E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7E4&quot;/&gt;&lt;wsp:rsid wsp:val=&quot;00902997&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6100&quot;/&gt;&lt;wsp:rsid wsp:val=&quot;009061A5&quot;/&gt;&lt;wsp:rsid wsp:val=&quot;009067B8&quot;/&gt;&lt;wsp:rsid wsp:val=&quot;00906EED&quot;/&gt;&lt;wsp:rsid wsp:val=&quot;00907071&quot;/&gt;&lt;wsp:rsid wsp:val=&quot;0090715C&quot;/&gt;&lt;wsp:rsid wsp:val=&quot;009108A7&quot;/&gt;&lt;wsp:rsid wsp:val=&quot;00910E0D&quot;/&gt;&lt;wsp:rsid wsp:val=&quot;00910ED6&quot;/&gt;&lt;wsp:rsid wsp:val=&quot;00911E1A&quot;/&gt;&lt;wsp:rsid wsp:val=&quot;009121EF&quot;/&gt;&lt;wsp:rsid wsp:val=&quot;009123B9&quot;/&gt;&lt;wsp:rsid wsp:val=&quot;00912531&quot;/&gt;&lt;wsp:rsid wsp:val=&quot;009138F9&quot;/&gt;&lt;wsp:rsid wsp:val=&quot;00913F4C&quot;/&gt;&lt;wsp:rsid wsp:val=&quot;00913F9C&quot;/&gt;&lt;wsp:rsid wsp:val=&quot;0091404B&quot;/&gt;&lt;wsp:rsid wsp:val=&quot;0091423A&quot;/&gt;&lt;wsp:rsid wsp:val=&quot;00914A5D&quot;/&gt;&lt;wsp:rsid wsp:val=&quot;00914B18&quot;/&gt;&lt;wsp:rsid wsp:val=&quot;00914F86&quot;/&gt;&lt;wsp:rsid wsp:val=&quot;00915032&quot;/&gt;&lt;wsp:rsid wsp:val=&quot;0091537E&quot;/&gt;&lt;wsp:rsid wsp:val=&quot;009154BD&quot;/&gt;&lt;wsp:rsid wsp:val=&quot;009154CF&quot;/&gt;&lt;wsp:rsid wsp:val=&quot;00915AB4&quot;/&gt;&lt;wsp:rsid wsp:val=&quot;00915F97&quot;/&gt;&lt;wsp:rsid wsp:val=&quot;0091610F&quot;/&gt;&lt;wsp:rsid wsp:val=&quot;009161BA&quot;/&gt;&lt;wsp:rsid wsp:val=&quot;00916827&quot;/&gt;&lt;wsp:rsid wsp:val=&quot;00920FE4&quot;/&gt;&lt;wsp:rsid wsp:val=&quot;00921140&quot;/&gt;&lt;wsp:rsid wsp:val=&quot;0092169A&quot;/&gt;&lt;wsp:rsid wsp:val=&quot;009216BF&quot;/&gt;&lt;wsp:rsid wsp:val=&quot;009218D2&quot;/&gt;&lt;wsp:rsid wsp:val=&quot;009219A7&quot;/&gt;&lt;wsp:rsid wsp:val=&quot;00921A74&quot;/&gt;&lt;wsp:rsid wsp:val=&quot;00921BB1&quot;/&gt;&lt;wsp:rsid wsp:val=&quot;00921C9F&quot;/&gt;&lt;wsp:rsid wsp:val=&quot;00921ED5&quot;/&gt;&lt;wsp:rsid wsp:val=&quot;00921FA1&quot;/&gt;&lt;wsp:rsid wsp:val=&quot;00922106&quot;/&gt;&lt;wsp:rsid wsp:val=&quot;009225B6&quot;/&gt;&lt;wsp:rsid wsp:val=&quot;0092286C&quot;/&gt;&lt;wsp:rsid wsp:val=&quot;00922C09&quot;/&gt;&lt;wsp:rsid wsp:val=&quot;00923151&quot;/&gt;&lt;wsp:rsid wsp:val=&quot;00923560&quot;/&gt;&lt;wsp:rsid wsp:val=&quot;00923883&quot;/&gt;&lt;wsp:rsid wsp:val=&quot;00923ABA&quot;/&gt;&lt;wsp:rsid wsp:val=&quot;00923EB5&quot;/&gt;&lt;wsp:rsid wsp:val=&quot;00923F1B&quot;/&gt;&lt;wsp:rsid wsp:val=&quot;00924108&quot;/&gt;&lt;wsp:rsid wsp:val=&quot;0092423D&quot;/&gt;&lt;wsp:rsid wsp:val=&quot;0092434B&quot;/&gt;&lt;wsp:rsid wsp:val=&quot;009247D8&quot;/&gt;&lt;wsp:rsid wsp:val=&quot;00924A7F&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1196&quot;/&gt;&lt;wsp:rsid wsp:val=&quot;0093135E&quot;/&gt;&lt;wsp:rsid wsp:val=&quot;009313ED&quot;/&gt;&lt;wsp:rsid wsp:val=&quot;0093161F&quot;/&gt;&lt;wsp:rsid wsp:val=&quot;0093195D&quot;/&gt;&lt;wsp:rsid wsp:val=&quot;00932109&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3128&quot;/&gt;&lt;wsp:rsid wsp:val=&quot;0094335F&quot;/&gt;&lt;wsp:rsid wsp:val=&quot;00943D04&quot;/&gt;&lt;wsp:rsid wsp:val=&quot;00943D09&quot;/&gt;&lt;wsp:rsid wsp:val=&quot;009440F3&quot;/&gt;&lt;wsp:rsid wsp:val=&quot;00944202&quot;/&gt;&lt;wsp:rsid wsp:val=&quot;00944335&quot;/&gt;&lt;wsp:rsid wsp:val=&quot;00944710&quot;/&gt;&lt;wsp:rsid wsp:val=&quot;0094480B&quot;/&gt;&lt;wsp:rsid wsp:val=&quot;00944AF4&quot;/&gt;&lt;wsp:rsid wsp:val=&quot;00944D54&quot;/&gt;&lt;wsp:rsid wsp:val=&quot;0094564D&quot;/&gt;&lt;wsp:rsid wsp:val=&quot;00945E49&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769&quot;/&gt;&lt;wsp:rsid wsp:val=&quot;00956B4A&quot;/&gt;&lt;wsp:rsid wsp:val=&quot;00957060&quot;/&gt;&lt;wsp:rsid wsp:val=&quot;009572DC&quot;/&gt;&lt;wsp:rsid wsp:val=&quot;00957478&quot;/&gt;&lt;wsp:rsid wsp:val=&quot;00957487&quot;/&gt;&lt;wsp:rsid wsp:val=&quot;00957656&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FF&quot;/&gt;&lt;wsp:rsid wsp:val=&quot;0096292B&quot;/&gt;&lt;wsp:rsid wsp:val=&quot;009629DE&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BA&quot;/&gt;&lt;wsp:rsid wsp:val=&quot;009739F8&quot;/&gt;&lt;wsp:rsid wsp:val=&quot;00973F29&quot;/&gt;&lt;wsp:rsid wsp:val=&quot;00974182&quot;/&gt;&lt;wsp:rsid wsp:val=&quot;009744FF&quot;/&gt;&lt;wsp:rsid wsp:val=&quot;00974520&quot;/&gt;&lt;wsp:rsid wsp:val=&quot;009746CB&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172B&quot;/&gt;&lt;wsp:rsid wsp:val=&quot;009817F9&quot;/&gt;&lt;wsp:rsid wsp:val=&quot;0098183B&quot;/&gt;&lt;wsp:rsid wsp:val=&quot;00981D4B&quot;/&gt;&lt;wsp:rsid wsp:val=&quot;009822AF&quot;/&gt;&lt;wsp:rsid wsp:val=&quot;009823A3&quot;/&gt;&lt;wsp:rsid wsp:val=&quot;00982AB4&quot;/&gt;&lt;wsp:rsid wsp:val=&quot;00982B3A&quot;/&gt;&lt;wsp:rsid wsp:val=&quot;00982E67&quot;/&gt;&lt;wsp:rsid wsp:val=&quot;00983061&quot;/&gt;&lt;wsp:rsid wsp:val=&quot;00983223&quot;/&gt;&lt;wsp:rsid wsp:val=&quot;009838CE&quot;/&gt;&lt;wsp:rsid wsp:val=&quot;00983C41&quot;/&gt;&lt;wsp:rsid wsp:val=&quot;00984206&quot;/&gt;&lt;wsp:rsid wsp:val=&quot;00984449&quot;/&gt;&lt;wsp:rsid wsp:val=&quot;00984E62&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2F3&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E5D&quot;/&gt;&lt;wsp:rsid wsp:val=&quot;009A3183&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127&quot;/&gt;&lt;wsp:rsid wsp:val=&quot;009A637B&quot;/&gt;&lt;wsp:rsid wsp:val=&quot;009A6456&quot;/&gt;&lt;wsp:rsid wsp:val=&quot;009A6513&quot;/&gt;&lt;wsp:rsid wsp:val=&quot;009A6770&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BB7&quot;/&gt;&lt;wsp:rsid wsp:val=&quot;009B7FFA&quot;/&gt;&lt;wsp:rsid wsp:val=&quot;009C00EF&quot;/&gt;&lt;wsp:rsid wsp:val=&quot;009C01D2&quot;/&gt;&lt;wsp:rsid wsp:val=&quot;009C080A&quot;/&gt;&lt;wsp:rsid wsp:val=&quot;009C098E&quot;/&gt;&lt;wsp:rsid wsp:val=&quot;009C0A96&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D12&quot;/&gt;&lt;wsp:rsid wsp:val=&quot;009C3D88&quot;/&gt;&lt;wsp:rsid wsp:val=&quot;009C40AD&quot;/&gt;&lt;wsp:rsid wsp:val=&quot;009C45A3&quot;/&gt;&lt;wsp:rsid wsp:val=&quot;009C4E6A&quot;/&gt;&lt;wsp:rsid wsp:val=&quot;009C4EF7&quot;/&gt;&lt;wsp:rsid wsp:val=&quot;009C520B&quot;/&gt;&lt;wsp:rsid wsp:val=&quot;009C52FB&quot;/&gt;&lt;wsp:rsid wsp:val=&quot;009C5538&quot;/&gt;&lt;wsp:rsid wsp:val=&quot;009C5785&quot;/&gt;&lt;wsp:rsid wsp:val=&quot;009C5874&quot;/&gt;&lt;wsp:rsid wsp:val=&quot;009C5BDA&quot;/&gt;&lt;wsp:rsid wsp:val=&quot;009C6768&quot;/&gt;&lt;wsp:rsid wsp:val=&quot;009C681F&quot;/&gt;&lt;wsp:rsid wsp:val=&quot;009C6894&quot;/&gt;&lt;wsp:rsid wsp:val=&quot;009C6B3B&quot;/&gt;&lt;wsp:rsid wsp:val=&quot;009C6B7B&quot;/&gt;&lt;wsp:rsid wsp:val=&quot;009C6CAA&quot;/&gt;&lt;wsp:rsid wsp:val=&quot;009C6E93&quot;/&gt;&lt;wsp:rsid wsp:val=&quot;009C7147&quot;/&gt;&lt;wsp:rsid wsp:val=&quot;009C7893&quot;/&gt;&lt;wsp:rsid wsp:val=&quot;009C7F47&quot;/&gt;&lt;wsp:rsid wsp:val=&quot;009C7FEB&quot;/&gt;&lt;wsp:rsid wsp:val=&quot;009D00B2&quot;/&gt;&lt;wsp:rsid wsp:val=&quot;009D0361&quot;/&gt;&lt;wsp:rsid wsp:val=&quot;009D0720&quot;/&gt;&lt;wsp:rsid wsp:val=&quot;009D079F&quot;/&gt;&lt;wsp:rsid wsp:val=&quot;009D0897&quot;/&gt;&lt;wsp:rsid wsp:val=&quot;009D09A8&quot;/&gt;&lt;wsp:rsid wsp:val=&quot;009D2118&quot;/&gt;&lt;wsp:rsid wsp:val=&quot;009D22EA&quot;/&gt;&lt;wsp:rsid wsp:val=&quot;009D264B&quot;/&gt;&lt;wsp:rsid wsp:val=&quot;009D280C&quot;/&gt;&lt;wsp:rsid wsp:val=&quot;009D2C43&quot;/&gt;&lt;wsp:rsid wsp:val=&quot;009D327E&quot;/&gt;&lt;wsp:rsid wsp:val=&quot;009D3C90&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3A5F&quot;/&gt;&lt;wsp:rsid wsp:val=&quot;009E457F&quot;/&gt;&lt;wsp:rsid wsp:val=&quot;009E5039&quot;/&gt;&lt;wsp:rsid wsp:val=&quot;009E532F&quot;/&gt;&lt;wsp:rsid wsp:val=&quot;009E5386&quot;/&gt;&lt;wsp:rsid wsp:val=&quot;009E53AA&quot;/&gt;&lt;wsp:rsid wsp:val=&quot;009E53D6&quot;/&gt;&lt;wsp:rsid wsp:val=&quot;009E5656&quot;/&gt;&lt;wsp:rsid wsp:val=&quot;009E5A6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05&quot;/&gt;&lt;wsp:rsid wsp:val=&quot;009F0C38&quot;/&gt;&lt;wsp:rsid wsp:val=&quot;009F0CD1&quot;/&gt;&lt;wsp:rsid wsp:val=&quot;009F1033&quot;/&gt;&lt;wsp:rsid wsp:val=&quot;009F187B&quot;/&gt;&lt;wsp:rsid wsp:val=&quot;009F1933&quot;/&gt;&lt;wsp:rsid wsp:val=&quot;009F2E7E&quot;/&gt;&lt;wsp:rsid wsp:val=&quot;009F3713&quot;/&gt;&lt;wsp:rsid wsp:val=&quot;009F3740&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267E&quot;/&gt;&lt;wsp:rsid wsp:val=&quot;00A02A7C&quot;/&gt;&lt;wsp:rsid wsp:val=&quot;00A02B26&quot;/&gt;&lt;wsp:rsid wsp:val=&quot;00A03255&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738B&quot;/&gt;&lt;wsp:rsid wsp:val=&quot;00A07654&quot;/&gt;&lt;wsp:rsid wsp:val=&quot;00A077DB&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D0&quot;/&gt;&lt;wsp:rsid wsp:val=&quot;00A14743&quot;/&gt;&lt;wsp:rsid wsp:val=&quot;00A14B5D&quot;/&gt;&lt;wsp:rsid wsp:val=&quot;00A152F7&quot;/&gt;&lt;wsp:rsid wsp:val=&quot;00A15521&quot;/&gt;&lt;wsp:rsid wsp:val=&quot;00A1562F&quot;/&gt;&lt;wsp:rsid wsp:val=&quot;00A157EC&quot;/&gt;&lt;wsp:rsid wsp:val=&quot;00A15800&quot;/&gt;&lt;wsp:rsid wsp:val=&quot;00A15ABD&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253&quot;/&gt;&lt;wsp:rsid wsp:val=&quot;00A2049C&quot;/&gt;&lt;wsp:rsid wsp:val=&quot;00A204ED&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6BE&quot;/&gt;&lt;wsp:rsid wsp:val=&quot;00A22D9C&quot;/&gt;&lt;wsp:rsid wsp:val=&quot;00A23921&quot;/&gt;&lt;wsp:rsid wsp:val=&quot;00A23DD8&quot;/&gt;&lt;wsp:rsid wsp:val=&quot;00A24079&quot;/&gt;&lt;wsp:rsid wsp:val=&quot;00A24150&quot;/&gt;&lt;wsp:rsid wsp:val=&quot;00A24701&quot;/&gt;&lt;wsp:rsid wsp:val=&quot;00A2470A&quot;/&gt;&lt;wsp:rsid wsp:val=&quot;00A2481C&quot;/&gt;&lt;wsp:rsid wsp:val=&quot;00A24CCF&quot;/&gt;&lt;wsp:rsid wsp:val=&quot;00A24D81&quot;/&gt;&lt;wsp:rsid wsp:val=&quot;00A25155&quot;/&gt;&lt;wsp:rsid wsp:val=&quot;00A2583E&quot;/&gt;&lt;wsp:rsid wsp:val=&quot;00A25A28&quot;/&gt;&lt;wsp:rsid wsp:val=&quot;00A25F8A&quot;/&gt;&lt;wsp:rsid wsp:val=&quot;00A261E4&quot;/&gt;&lt;wsp:rsid wsp:val=&quot;00A26883&quot;/&gt;&lt;wsp:rsid wsp:val=&quot;00A26CF7&quot;/&gt;&lt;wsp:rsid wsp:val=&quot;00A26D60&quot;/&gt;&lt;wsp:rsid wsp:val=&quot;00A26EE0&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D0&quot;/&gt;&lt;wsp:rsid wsp:val=&quot;00A351D0&quot;/&gt;&lt;wsp:rsid wsp:val=&quot;00A35735&quot;/&gt;&lt;wsp:rsid wsp:val=&quot;00A35A0B&quot;/&gt;&lt;wsp:rsid wsp:val=&quot;00A362CB&quot;/&gt;&lt;wsp:rsid wsp:val=&quot;00A36694&quot;/&gt;&lt;wsp:rsid wsp:val=&quot;00A36D80&quot;/&gt;&lt;wsp:rsid wsp:val=&quot;00A36DC8&quot;/&gt;&lt;wsp:rsid wsp:val=&quot;00A36F1E&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0AB&quot;/&gt;&lt;wsp:rsid wsp:val=&quot;00A4339C&quot;/&gt;&lt;wsp:rsid wsp:val=&quot;00A43666&quot;/&gt;&lt;wsp:rsid wsp:val=&quot;00A43A47&quot;/&gt;&lt;wsp:rsid wsp:val=&quot;00A43B7C&quot;/&gt;&lt;wsp:rsid wsp:val=&quot;00A43E26&quot;/&gt;&lt;wsp:rsid wsp:val=&quot;00A44882&quot;/&gt;&lt;wsp:rsid wsp:val=&quot;00A44AA5&quot;/&gt;&lt;wsp:rsid wsp:val=&quot;00A44B72&quot;/&gt;&lt;wsp:rsid wsp:val=&quot;00A44E28&quot;/&gt;&lt;wsp:rsid wsp:val=&quot;00A4570E&quot;/&gt;&lt;wsp:rsid wsp:val=&quot;00A45A3B&quot;/&gt;&lt;wsp:rsid wsp:val=&quot;00A45B1A&quot;/&gt;&lt;wsp:rsid wsp:val=&quot;00A46FAD&quot;/&gt;&lt;wsp:rsid wsp:val=&quot;00A470ED&quot;/&gt;&lt;wsp:rsid wsp:val=&quot;00A47218&quot;/&gt;&lt;wsp:rsid wsp:val=&quot;00A47391&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11FB&quot;/&gt;&lt;wsp:rsid wsp:val=&quot;00A514EB&quot;/&gt;&lt;wsp:rsid wsp:val=&quot;00A51BC1&quot;/&gt;&lt;wsp:rsid wsp:val=&quot;00A521E0&quot;/&gt;&lt;wsp:rsid wsp:val=&quot;00A52B0A&quot;/&gt;&lt;wsp:rsid wsp:val=&quot;00A52C94&quot;/&gt;&lt;wsp:rsid wsp:val=&quot;00A52D1E&quot;/&gt;&lt;wsp:rsid wsp:val=&quot;00A54492&quot;/&gt;&lt;wsp:rsid wsp:val=&quot;00A544BF&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4E5&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3&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354&quot;/&gt;&lt;wsp:rsid wsp:val=&quot;00A65589&quot;/&gt;&lt;wsp:rsid wsp:val=&quot;00A657CF&quot;/&gt;&lt;wsp:rsid wsp:val=&quot;00A65BE3&quot;/&gt;&lt;wsp:rsid wsp:val=&quot;00A65FBF&quot;/&gt;&lt;wsp:rsid wsp:val=&quot;00A66089&quot;/&gt;&lt;wsp:rsid wsp:val=&quot;00A6681D&quot;/&gt;&lt;wsp:rsid wsp:val=&quot;00A66A5A&quot;/&gt;&lt;wsp:rsid wsp:val=&quot;00A6736A&quot;/&gt;&lt;wsp:rsid wsp:val=&quot;00A677C1&quot;/&gt;&lt;wsp:rsid wsp:val=&quot;00A67A8E&quot;/&gt;&lt;wsp:rsid wsp:val=&quot;00A67AC6&quot;/&gt;&lt;wsp:rsid wsp:val=&quot;00A67AFD&quot;/&gt;&lt;wsp:rsid wsp:val=&quot;00A67EF1&quot;/&gt;&lt;wsp:rsid wsp:val=&quot;00A7001C&quot;/&gt;&lt;wsp:rsid wsp:val=&quot;00A70A35&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212&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1AD&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E2&quot;/&gt;&lt;wsp:rsid wsp:val=&quot;00A85FFF&quot;/&gt;&lt;wsp:rsid wsp:val=&quot;00A8665A&quot;/&gt;&lt;wsp:rsid wsp:val=&quot;00A869B4&quot;/&gt;&lt;wsp:rsid wsp:val=&quot;00A86ACD&quot;/&gt;&lt;wsp:rsid wsp:val=&quot;00A86AE7&quot;/&gt;&lt;wsp:rsid wsp:val=&quot;00A86D23&quot;/&gt;&lt;wsp:rsid wsp:val=&quot;00A86FEF&quot;/&gt;&lt;wsp:rsid wsp:val=&quot;00A87482&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70&quot;/&gt;&lt;wsp:rsid wsp:val=&quot;00A9505F&quot;/&gt;&lt;wsp:rsid wsp:val=&quot;00A9526D&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550&quot;/&gt;&lt;wsp:rsid wsp:val=&quot;00AA0ABC&quot;/&gt;&lt;wsp:rsid wsp:val=&quot;00AA1250&quot;/&gt;&lt;wsp:rsid wsp:val=&quot;00AA158B&quot;/&gt;&lt;wsp:rsid wsp:val=&quot;00AA1D12&quot;/&gt;&lt;wsp:rsid wsp:val=&quot;00AA1DD6&quot;/&gt;&lt;wsp:rsid wsp:val=&quot;00AA1EEC&quot;/&gt;&lt;wsp:rsid wsp:val=&quot;00AA210C&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B68&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3BA&quot;/&gt;&lt;wsp:rsid wsp:val=&quot;00AB57AD&quot;/&gt;&lt;wsp:rsid wsp:val=&quot;00AB583A&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0E4B&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64F&quot;/&gt;&lt;wsp:rsid wsp:val=&quot;00AD0EAA&quot;/&gt;&lt;wsp:rsid wsp:val=&quot;00AD12BD&quot;/&gt;&lt;wsp:rsid wsp:val=&quot;00AD13B2&quot;/&gt;&lt;wsp:rsid wsp:val=&quot;00AD163D&quot;/&gt;&lt;wsp:rsid wsp:val=&quot;00AD1B19&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2F7F&quot;/&gt;&lt;wsp:rsid wsp:val=&quot;00AD3042&quot;/&gt;&lt;wsp:rsid wsp:val=&quot;00AD3047&quot;/&gt;&lt;wsp:rsid wsp:val=&quot;00AD33C3&quot;/&gt;&lt;wsp:rsid wsp:val=&quot;00AD34A1&quot;/&gt;&lt;wsp:rsid wsp:val=&quot;00AD3BEC&quot;/&gt;&lt;wsp:rsid wsp:val=&quot;00AD48F9&quot;/&gt;&lt;wsp:rsid wsp:val=&quot;00AD514B&quot;/&gt;&lt;wsp:rsid wsp:val=&quot;00AD5542&quot;/&gt;&lt;wsp:rsid wsp:val=&quot;00AD567D&quot;/&gt;&lt;wsp:rsid wsp:val=&quot;00AD5930&quot;/&gt;&lt;wsp:rsid wsp:val=&quot;00AD5B1B&quot;/&gt;&lt;wsp:rsid wsp:val=&quot;00AD5F5A&quot;/&gt;&lt;wsp:rsid wsp:val=&quot;00AD6C7F&quot;/&gt;&lt;wsp:rsid wsp:val=&quot;00AD70C9&quot;/&gt;&lt;wsp:rsid wsp:val=&quot;00AD732B&quot;/&gt;&lt;wsp:rsid wsp:val=&quot;00AD75A6&quot;/&gt;&lt;wsp:rsid wsp:val=&quot;00AD7927&quot;/&gt;&lt;wsp:rsid wsp:val=&quot;00AD7B75&quot;/&gt;&lt;wsp:rsid wsp:val=&quot;00AD7CD8&quot;/&gt;&lt;wsp:rsid wsp:val=&quot;00AE075A&quot;/&gt;&lt;wsp:rsid wsp:val=&quot;00AE0794&quot;/&gt;&lt;wsp:rsid wsp:val=&quot;00AE0D23&quot;/&gt;&lt;wsp:rsid wsp:val=&quot;00AE0E9E&quot;/&gt;&lt;wsp:rsid wsp:val=&quot;00AE1418&quot;/&gt;&lt;wsp:rsid wsp:val=&quot;00AE14B7&quot;/&gt;&lt;wsp:rsid wsp:val=&quot;00AE171A&quot;/&gt;&lt;wsp:rsid wsp:val=&quot;00AE186D&quot;/&gt;&lt;wsp:rsid wsp:val=&quot;00AE1C33&quot;/&gt;&lt;wsp:rsid wsp:val=&quot;00AE2205&quot;/&gt;&lt;wsp:rsid wsp:val=&quot;00AE232B&quot;/&gt;&lt;wsp:rsid wsp:val=&quot;00AE29B5&quot;/&gt;&lt;wsp:rsid wsp:val=&quot;00AE2BFE&quot;/&gt;&lt;wsp:rsid wsp:val=&quot;00AE3004&quot;/&gt;&lt;wsp:rsid wsp:val=&quot;00AE31BA&quot;/&gt;&lt;wsp:rsid wsp:val=&quot;00AE32B3&quot;/&gt;&lt;wsp:rsid wsp:val=&quot;00AE34B9&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4F45&quot;/&gt;&lt;wsp:rsid wsp:val=&quot;00AE552C&quot;/&gt;&lt;wsp:rsid wsp:val=&quot;00AE567B&quot;/&gt;&lt;wsp:rsid wsp:val=&quot;00AE5749&quot;/&gt;&lt;wsp:rsid wsp:val=&quot;00AE5E95&quot;/&gt;&lt;wsp:rsid wsp:val=&quot;00AE6271&quot;/&gt;&lt;wsp:rsid wsp:val=&quot;00AE62C7&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992&quot;/&gt;&lt;wsp:rsid wsp:val=&quot;00AE7E0E&quot;/&gt;&lt;wsp:rsid wsp:val=&quot;00AF0801&quot;/&gt;&lt;wsp:rsid wsp:val=&quot;00AF0C77&quot;/&gt;&lt;wsp:rsid wsp:val=&quot;00AF109F&quot;/&gt;&lt;wsp:rsid wsp:val=&quot;00AF13DC&quot;/&gt;&lt;wsp:rsid wsp:val=&quot;00AF1414&quot;/&gt;&lt;wsp:rsid wsp:val=&quot;00AF26BE&quot;/&gt;&lt;wsp:rsid wsp:val=&quot;00AF28B0&quot;/&gt;&lt;wsp:rsid wsp:val=&quot;00AF2D55&quot;/&gt;&lt;wsp:rsid wsp:val=&quot;00AF2DED&quot;/&gt;&lt;wsp:rsid wsp:val=&quot;00AF2E7C&quot;/&gt;&lt;wsp:rsid wsp:val=&quot;00AF377C&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49&quot;/&gt;&lt;wsp:rsid wsp:val=&quot;00AF5A90&quot;/&gt;&lt;wsp:rsid wsp:val=&quot;00AF5B9F&quot;/&gt;&lt;wsp:rsid wsp:val=&quot;00AF5E03&quot;/&gt;&lt;wsp:rsid wsp:val=&quot;00AF5F78&quot;/&gt;&lt;wsp:rsid wsp:val=&quot;00AF5FC2&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D26&quot;/&gt;&lt;wsp:rsid wsp:val=&quot;00B03E1C&quot;/&gt;&lt;wsp:rsid wsp:val=&quot;00B04D36&quot;/&gt;&lt;wsp:rsid wsp:val=&quot;00B04F11&quot;/&gt;&lt;wsp:rsid wsp:val=&quot;00B052E4&quot;/&gt;&lt;wsp:rsid wsp:val=&quot;00B054CE&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EE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CCB&quot;/&gt;&lt;wsp:rsid wsp:val=&quot;00B16E3A&quot;/&gt;&lt;wsp:rsid wsp:val=&quot;00B16F4E&quot;/&gt;&lt;wsp:rsid wsp:val=&quot;00B1736C&quot;/&gt;&lt;wsp:rsid wsp:val=&quot;00B175EA&quot;/&gt;&lt;wsp:rsid wsp:val=&quot;00B17744&quot;/&gt;&lt;wsp:rsid wsp:val=&quot;00B17853&quot;/&gt;&lt;wsp:rsid wsp:val=&quot;00B20057&quot;/&gt;&lt;wsp:rsid wsp:val=&quot;00B20075&quot;/&gt;&lt;wsp:rsid wsp:val=&quot;00B2043A&quot;/&gt;&lt;wsp:rsid wsp:val=&quot;00B206FB&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33A9&quot;/&gt;&lt;wsp:rsid wsp:val=&quot;00B239CC&quot;/&gt;&lt;wsp:rsid wsp:val=&quot;00B23A73&quot;/&gt;&lt;wsp:rsid wsp:val=&quot;00B24059&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D8A&quot;/&gt;&lt;wsp:rsid wsp:val=&quot;00B30F29&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4CFB&quot;/&gt;&lt;wsp:rsid wsp:val=&quot;00B3511C&quot;/&gt;&lt;wsp:rsid wsp:val=&quot;00B3539A&quot;/&gt;&lt;wsp:rsid wsp:val=&quot;00B35620&quot;/&gt;&lt;wsp:rsid wsp:val=&quot;00B35643&quot;/&gt;&lt;wsp:rsid wsp:val=&quot;00B35CB3&quot;/&gt;&lt;wsp:rsid wsp:val=&quot;00B35F8E&quot;/&gt;&lt;wsp:rsid wsp:val=&quot;00B36AB2&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B2&quot;/&gt;&lt;wsp:rsid wsp:val=&quot;00B40BF1&quot;/&gt;&lt;wsp:rsid wsp:val=&quot;00B40D73&quot;/&gt;&lt;wsp:rsid wsp:val=&quot;00B411A3&quot;/&gt;&lt;wsp:rsid wsp:val=&quot;00B412CB&quot;/&gt;&lt;wsp:rsid wsp:val=&quot;00B41351&quot;/&gt;&lt;wsp:rsid wsp:val=&quot;00B415EF&quot;/&gt;&lt;wsp:rsid wsp:val=&quot;00B41B34&quot;/&gt;&lt;wsp:rsid wsp:val=&quot;00B41C34&quot;/&gt;&lt;wsp:rsid wsp:val=&quot;00B427E4&quot;/&gt;&lt;wsp:rsid wsp:val=&quot;00B42879&quot;/&gt;&lt;wsp:rsid wsp:val=&quot;00B428F3&quot;/&gt;&lt;wsp:rsid wsp:val=&quot;00B42B9A&quot;/&gt;&lt;wsp:rsid wsp:val=&quot;00B42C35&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1BC&quot;/&gt;&lt;wsp:rsid wsp:val=&quot;00B443C5&quot;/&gt;&lt;wsp:rsid wsp:val=&quot;00B4472F&quot;/&gt;&lt;wsp:rsid wsp:val=&quot;00B4485B&quot;/&gt;&lt;wsp:rsid wsp:val=&quot;00B45029&quot;/&gt;&lt;wsp:rsid wsp:val=&quot;00B45878&quot;/&gt;&lt;wsp:rsid wsp:val=&quot;00B45A61&quot;/&gt;&lt;wsp:rsid wsp:val=&quot;00B460AA&quot;/&gt;&lt;wsp:rsid wsp:val=&quot;00B462D6&quot;/&gt;&lt;wsp:rsid wsp:val=&quot;00B46BBB&quot;/&gt;&lt;wsp:rsid wsp:val=&quot;00B46F57&quot;/&gt;&lt;wsp:rsid wsp:val=&quot;00B47784&quot;/&gt;&lt;wsp:rsid wsp:val=&quot;00B4783F&quot;/&gt;&lt;wsp:rsid wsp:val=&quot;00B47CEF&quot;/&gt;&lt;wsp:rsid wsp:val=&quot;00B47DDC&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559&quot;/&gt;&lt;wsp:rsid wsp:val=&quot;00B52646&quot;/&gt;&lt;wsp:rsid wsp:val=&quot;00B529F2&quot;/&gt;&lt;wsp:rsid wsp:val=&quot;00B52AAD&quot;/&gt;&lt;wsp:rsid wsp:val=&quot;00B530BA&quot;/&gt;&lt;wsp:rsid wsp:val=&quot;00B531B2&quot;/&gt;&lt;wsp:rsid wsp:val=&quot;00B53630&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A18&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52B0&quot;/&gt;&lt;wsp:rsid wsp:val=&quot;00B657B5&quot;/&gt;&lt;wsp:rsid wsp:val=&quot;00B65D1C&quot;/&gt;&lt;wsp:rsid wsp:val=&quot;00B65E9D&quot;/&gt;&lt;wsp:rsid wsp:val=&quot;00B660F5&quot;/&gt;&lt;wsp:rsid wsp:val=&quot;00B664EC&quot;/&gt;&lt;wsp:rsid wsp:val=&quot;00B66801&quot;/&gt;&lt;wsp:rsid wsp:val=&quot;00B672F3&quot;/&gt;&lt;wsp:rsid wsp:val=&quot;00B6796C&quot;/&gt;&lt;wsp:rsid wsp:val=&quot;00B67B2B&quot;/&gt;&lt;wsp:rsid wsp:val=&quot;00B67E89&quot;/&gt;&lt;wsp:rsid wsp:val=&quot;00B70333&quot;/&gt;&lt;wsp:rsid wsp:val=&quot;00B70A49&quot;/&gt;&lt;wsp:rsid wsp:val=&quot;00B70B3D&quot;/&gt;&lt;wsp:rsid wsp:val=&quot;00B70DDA&quot;/&gt;&lt;wsp:rsid wsp:val=&quot;00B70EDB&quot;/&gt;&lt;wsp:rsid wsp:val=&quot;00B71A5D&quot;/&gt;&lt;wsp:rsid wsp:val=&quot;00B72184&quot;/&gt;&lt;wsp:rsid wsp:val=&quot;00B7273B&quot;/&gt;&lt;wsp:rsid wsp:val=&quot;00B727B8&quot;/&gt;&lt;wsp:rsid wsp:val=&quot;00B72964&quot;/&gt;&lt;wsp:rsid wsp:val=&quot;00B73259&quot;/&gt;&lt;wsp:rsid wsp:val=&quot;00B73453&quot;/&gt;&lt;wsp:rsid wsp:val=&quot;00B737C7&quot;/&gt;&lt;wsp:rsid wsp:val=&quot;00B73801&quot;/&gt;&lt;wsp:rsid wsp:val=&quot;00B73B68&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36B&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B55&quot;/&gt;&lt;wsp:rsid wsp:val=&quot;00B93C36&quot;/&gt;&lt;wsp:rsid wsp:val=&quot;00B94054&quot;/&gt;&lt;wsp:rsid wsp:val=&quot;00B94253&quot;/&gt;&lt;wsp:rsid wsp:val=&quot;00B9436E&quot;/&gt;&lt;wsp:rsid wsp:val=&quot;00B94506&quot;/&gt;&lt;wsp:rsid wsp:val=&quot;00B94D3F&quot;/&gt;&lt;wsp:rsid wsp:val=&quot;00B950E8&quot;/&gt;&lt;wsp:rsid wsp:val=&quot;00B95242&quot;/&gt;&lt;wsp:rsid wsp:val=&quot;00B95305&quot;/&gt;&lt;wsp:rsid wsp:val=&quot;00B954FC&quot;/&gt;&lt;wsp:rsid wsp:val=&quot;00B9561D&quot;/&gt;&lt;wsp:rsid wsp:val=&quot;00B958BA&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C97&quot;/&gt;&lt;wsp:rsid wsp:val=&quot;00BA5EFB&quot;/&gt;&lt;wsp:rsid wsp:val=&quot;00BA6282&quot;/&gt;&lt;wsp:rsid wsp:val=&quot;00BA659A&quot;/&gt;&lt;wsp:rsid wsp:val=&quot;00BA68C1&quot;/&gt;&lt;wsp:rsid wsp:val=&quot;00BA6CFD&quot;/&gt;&lt;wsp:rsid wsp:val=&quot;00BA7339&quot;/&gt;&lt;wsp:rsid wsp:val=&quot;00BA73C4&quot;/&gt;&lt;wsp:rsid wsp:val=&quot;00BA7423&quot;/&gt;&lt;wsp:rsid wsp:val=&quot;00BA7541&quot;/&gt;&lt;wsp:rsid wsp:val=&quot;00BA7688&quot;/&gt;&lt;wsp:rsid wsp:val=&quot;00BA7E99&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966&quot;/&gt;&lt;wsp:rsid wsp:val=&quot;00BB1B24&quot;/&gt;&lt;wsp:rsid wsp:val=&quot;00BB1C4F&quot;/&gt;&lt;wsp:rsid wsp:val=&quot;00BB1D50&quot;/&gt;&lt;wsp:rsid wsp:val=&quot;00BB225D&quot;/&gt;&lt;wsp:rsid wsp:val=&quot;00BB26CC&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5321&quot;/&gt;&lt;wsp:rsid wsp:val=&quot;00BB55E4&quot;/&gt;&lt;wsp:rsid wsp:val=&quot;00BB56F2&quot;/&gt;&lt;wsp:rsid wsp:val=&quot;00BB56F3&quot;/&gt;&lt;wsp:rsid wsp:val=&quot;00BB58A7&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DA3&quot;/&gt;&lt;wsp:rsid wsp:val=&quot;00BC16BF&quot;/&gt;&lt;wsp:rsid wsp:val=&quot;00BC17BC&quot;/&gt;&lt;wsp:rsid wsp:val=&quot;00BC18B2&quot;/&gt;&lt;wsp:rsid wsp:val=&quot;00BC1A03&quot;/&gt;&lt;wsp:rsid wsp:val=&quot;00BC1A99&quot;/&gt;&lt;wsp:rsid wsp:val=&quot;00BC1CDD&quot;/&gt;&lt;wsp:rsid wsp:val=&quot;00BC201A&quot;/&gt;&lt;wsp:rsid wsp:val=&quot;00BC2125&quot;/&gt;&lt;wsp:rsid wsp:val=&quot;00BC27E0&quot;/&gt;&lt;wsp:rsid wsp:val=&quot;00BC2BC7&quot;/&gt;&lt;wsp:rsid wsp:val=&quot;00BC2F45&quot;/&gt;&lt;wsp:rsid wsp:val=&quot;00BC321B&quot;/&gt;&lt;wsp:rsid wsp:val=&quot;00BC344E&quot;/&gt;&lt;wsp:rsid wsp:val=&quot;00BC38B8&quot;/&gt;&lt;wsp:rsid wsp:val=&quot;00BC3B16&quot;/&gt;&lt;wsp:rsid wsp:val=&quot;00BC3CF8&quot;/&gt;&lt;wsp:rsid wsp:val=&quot;00BC3FE8&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F10&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6A38&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EA0&quot;/&gt;&lt;wsp:rsid wsp:val=&quot;00BE403F&quot;/&gt;&lt;wsp:rsid wsp:val=&quot;00BE44A3&quot;/&gt;&lt;wsp:rsid wsp:val=&quot;00BE475F&quot;/&gt;&lt;wsp:rsid wsp:val=&quot;00BE5171&quot;/&gt;&lt;wsp:rsid wsp:val=&quot;00BE5519&quot;/&gt;&lt;wsp:rsid wsp:val=&quot;00BE57B1&quot;/&gt;&lt;wsp:rsid wsp:val=&quot;00BE5813&quot;/&gt;&lt;wsp:rsid wsp:val=&quot;00BE63D5&quot;/&gt;&lt;wsp:rsid wsp:val=&quot;00BE65B3&quot;/&gt;&lt;wsp:rsid wsp:val=&quot;00BE7501&quot;/&gt;&lt;wsp:rsid wsp:val=&quot;00BE7B27&quot;/&gt;&lt;wsp:rsid wsp:val=&quot;00BE7BF8&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72&quot;/&gt;&lt;wsp:rsid wsp:val=&quot;00BF2817&quot;/&gt;&lt;wsp:rsid wsp:val=&quot;00BF28A5&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879&quot;/&gt;&lt;wsp:rsid wsp:val=&quot;00BF6C19&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84F&quot;/&gt;&lt;wsp:rsid wsp:val=&quot;00C039B6&quot;/&gt;&lt;wsp:rsid wsp:val=&quot;00C03B7B&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6E05&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114F&quot;/&gt;&lt;wsp:rsid wsp:val=&quot;00C11183&quot;/&gt;&lt;wsp:rsid wsp:val=&quot;00C11197&quot;/&gt;&lt;wsp:rsid wsp:val=&quot;00C1120D&quot;/&gt;&lt;wsp:rsid wsp:val=&quot;00C11C33&quot;/&gt;&lt;wsp:rsid wsp:val=&quot;00C11C73&quot;/&gt;&lt;wsp:rsid wsp:val=&quot;00C11FE5&quot;/&gt;&lt;wsp:rsid wsp:val=&quot;00C11FF6&quot;/&gt;&lt;wsp:rsid wsp:val=&quot;00C1286D&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BE8&quot;/&gt;&lt;wsp:rsid wsp:val=&quot;00C15135&quot;/&gt;&lt;wsp:rsid wsp:val=&quot;00C15595&quot;/&gt;&lt;wsp:rsid wsp:val=&quot;00C1595F&quot;/&gt;&lt;wsp:rsid wsp:val=&quot;00C159ED&quot;/&gt;&lt;wsp:rsid wsp:val=&quot;00C1662C&quot;/&gt;&lt;wsp:rsid wsp:val=&quot;00C16B93&quot;/&gt;&lt;wsp:rsid wsp:val=&quot;00C16FCA&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B1D&quot;/&gt;&lt;wsp:rsid wsp:val=&quot;00C21C53&quot;/&gt;&lt;wsp:rsid wsp:val=&quot;00C222CF&quot;/&gt;&lt;wsp:rsid wsp:val=&quot;00C232DD&quot;/&gt;&lt;wsp:rsid wsp:val=&quot;00C23989&quot;/&gt;&lt;wsp:rsid wsp:val=&quot;00C23E92&quot;/&gt;&lt;wsp:rsid wsp:val=&quot;00C2423A&quot;/&gt;&lt;wsp:rsid wsp:val=&quot;00C24781&quot;/&gt;&lt;wsp:rsid wsp:val=&quot;00C24CA2&quot;/&gt;&lt;wsp:rsid wsp:val=&quot;00C24EE5&quot;/&gt;&lt;wsp:rsid wsp:val=&quot;00C24F74&quot;/&gt;&lt;wsp:rsid wsp:val=&quot;00C250CF&quot;/&gt;&lt;wsp:rsid wsp:val=&quot;00C2544D&quot;/&gt;&lt;wsp:rsid wsp:val=&quot;00C25B9D&quot;/&gt;&lt;wsp:rsid wsp:val=&quot;00C25D3A&quot;/&gt;&lt;wsp:rsid wsp:val=&quot;00C26181&quot;/&gt;&lt;wsp:rsid wsp:val=&quot;00C263AE&quot;/&gt;&lt;wsp:rsid wsp:val=&quot;00C26871&quot;/&gt;&lt;wsp:rsid wsp:val=&quot;00C2695A&quot;/&gt;&lt;wsp:rsid wsp:val=&quot;00C2716B&quot;/&gt;&lt;wsp:rsid wsp:val=&quot;00C274BE&quot;/&gt;&lt;wsp:rsid wsp:val=&quot;00C307FA&quot;/&gt;&lt;wsp:rsid wsp:val=&quot;00C30D3F&quot;/&gt;&lt;wsp:rsid wsp:val=&quot;00C30DAA&quot;/&gt;&lt;wsp:rsid wsp:val=&quot;00C30F1F&quot;/&gt;&lt;wsp:rsid wsp:val=&quot;00C30F8E&quot;/&gt;&lt;wsp:rsid wsp:val=&quot;00C30FB5&quot;/&gt;&lt;wsp:rsid wsp:val=&quot;00C30FB7&quot;/&gt;&lt;wsp:rsid wsp:val=&quot;00C31089&quot;/&gt;&lt;wsp:rsid wsp:val=&quot;00C311C9&quot;/&gt;&lt;wsp:rsid wsp:val=&quot;00C31206&quot;/&gt;&lt;wsp:rsid wsp:val=&quot;00C31237&quot;/&gt;&lt;wsp:rsid wsp:val=&quot;00C314DF&quot;/&gt;&lt;wsp:rsid wsp:val=&quot;00C3175A&quot;/&gt;&lt;wsp:rsid wsp:val=&quot;00C31895&quot;/&gt;&lt;wsp:rsid wsp:val=&quot;00C319A2&quot;/&gt;&lt;wsp:rsid wsp:val=&quot;00C31DDA&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B77&quot;/&gt;&lt;wsp:rsid wsp:val=&quot;00C35D4F&quot;/&gt;&lt;wsp:rsid wsp:val=&quot;00C36DAD&quot;/&gt;&lt;wsp:rsid wsp:val=&quot;00C37050&quot;/&gt;&lt;wsp:rsid wsp:val=&quot;00C37493&quot;/&gt;&lt;wsp:rsid wsp:val=&quot;00C37984&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5AC&quot;/&gt;&lt;wsp:rsid wsp:val=&quot;00C42784&quot;/&gt;&lt;wsp:rsid wsp:val=&quot;00C429E1&quot;/&gt;&lt;wsp:rsid wsp:val=&quot;00C42BA4&quot;/&gt;&lt;wsp:rsid wsp:val=&quot;00C43421&quot;/&gt;&lt;wsp:rsid wsp:val=&quot;00C439F0&quot;/&gt;&lt;wsp:rsid wsp:val=&quot;00C43CE7&quot;/&gt;&lt;wsp:rsid wsp:val=&quot;00C44189&quot;/&gt;&lt;wsp:rsid wsp:val=&quot;00C4464F&quot;/&gt;&lt;wsp:rsid wsp:val=&quot;00C447FB&quot;/&gt;&lt;wsp:rsid wsp:val=&quot;00C44962&quot;/&gt;&lt;wsp:rsid wsp:val=&quot;00C44ADA&quot;/&gt;&lt;wsp:rsid wsp:val=&quot;00C4522A&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C62&quot;/&gt;&lt;wsp:rsid wsp:val=&quot;00C55ADC&quot;/&gt;&lt;wsp:rsid wsp:val=&quot;00C55B02&quot;/&gt;&lt;wsp:rsid wsp:val=&quot;00C56282&quot;/&gt;&lt;wsp:rsid wsp:val=&quot;00C5638E&quot;/&gt;&lt;wsp:rsid wsp:val=&quot;00C56918&quot;/&gt;&lt;wsp:rsid wsp:val=&quot;00C569CA&quot;/&gt;&lt;wsp:rsid wsp:val=&quot;00C56A29&quot;/&gt;&lt;wsp:rsid wsp:val=&quot;00C5707E&quot;/&gt;&lt;wsp:rsid wsp:val=&quot;00C5718B&quot;/&gt;&lt;wsp:rsid wsp:val=&quot;00C57C29&quot;/&gt;&lt;wsp:rsid wsp:val=&quot;00C57CC6&quot;/&gt;&lt;wsp:rsid wsp:val=&quot;00C601EB&quot;/&gt;&lt;wsp:rsid wsp:val=&quot;00C60EC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68E&quot;/&gt;&lt;wsp:rsid wsp:val=&quot;00C64376&quot;/&gt;&lt;wsp:rsid wsp:val=&quot;00C64626&quot;/&gt;&lt;wsp:rsid wsp:val=&quot;00C646FA&quot;/&gt;&lt;wsp:rsid wsp:val=&quot;00C64849&quot;/&gt;&lt;wsp:rsid wsp:val=&quot;00C64EDC&quot;/&gt;&lt;wsp:rsid wsp:val=&quot;00C658B2&quot;/&gt;&lt;wsp:rsid wsp:val=&quot;00C659D7&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40D&quot;/&gt;&lt;wsp:rsid wsp:val=&quot;00C70B8C&quot;/&gt;&lt;wsp:rsid wsp:val=&quot;00C712FF&quot;/&gt;&lt;wsp:rsid wsp:val=&quot;00C71468&quot;/&gt;&lt;wsp:rsid wsp:val=&quot;00C723AF&quot;/&gt;&lt;wsp:rsid wsp:val=&quot;00C7251B&quot;/&gt;&lt;wsp:rsid wsp:val=&quot;00C72EF5&quot;/&gt;&lt;wsp:rsid wsp:val=&quot;00C73224&quot;/&gt;&lt;wsp:rsid wsp:val=&quot;00C732C5&quot;/&gt;&lt;wsp:rsid wsp:val=&quot;00C7357D&quot;/&gt;&lt;wsp:rsid wsp:val=&quot;00C740FD&quot;/&gt;&lt;wsp:rsid wsp:val=&quot;00C74157&quot;/&gt;&lt;wsp:rsid wsp:val=&quot;00C7448E&quot;/&gt;&lt;wsp:rsid wsp:val=&quot;00C74531&quot;/&gt;&lt;wsp:rsid wsp:val=&quot;00C748E2&quot;/&gt;&lt;wsp:rsid wsp:val=&quot;00C75004&quot;/&gt;&lt;wsp:rsid wsp:val=&quot;00C755BC&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816&quot;/&gt;&lt;wsp:rsid wsp:val=&quot;00C76A56&quot;/&gt;&lt;wsp:rsid wsp:val=&quot;00C76A6B&quot;/&gt;&lt;wsp:rsid wsp:val=&quot;00C7731D&quot;/&gt;&lt;wsp:rsid wsp:val=&quot;00C775EF&quot;/&gt;&lt;wsp:rsid wsp:val=&quot;00C7799E&quot;/&gt;&lt;wsp:rsid wsp:val=&quot;00C77DF7&quot;/&gt;&lt;wsp:rsid wsp:val=&quot;00C80547&quot;/&gt;&lt;wsp:rsid wsp:val=&quot;00C80FD1&quot;/&gt;&lt;wsp:rsid wsp:val=&quot;00C8123B&quot;/&gt;&lt;wsp:rsid wsp:val=&quot;00C8198E&quot;/&gt;&lt;wsp:rsid wsp:val=&quot;00C81B30&quot;/&gt;&lt;wsp:rsid wsp:val=&quot;00C82387&quot;/&gt;&lt;wsp:rsid wsp:val=&quot;00C8312D&quot;/&gt;&lt;wsp:rsid wsp:val=&quot;00C83E22&quot;/&gt;&lt;wsp:rsid wsp:val=&quot;00C842A1&quot;/&gt;&lt;wsp:rsid wsp:val=&quot;00C84C6D&quot;/&gt;&lt;wsp:rsid wsp:val=&quot;00C8511C&quot;/&gt;&lt;wsp:rsid wsp:val=&quot;00C85253&quot;/&gt;&lt;wsp:rsid wsp:val=&quot;00C8534D&quot;/&gt;&lt;wsp:rsid wsp:val=&quot;00C85519&quot;/&gt;&lt;wsp:rsid wsp:val=&quot;00C8624E&quot;/&gt;&lt;wsp:rsid wsp:val=&quot;00C86379&quot;/&gt;&lt;wsp:rsid wsp:val=&quot;00C864DB&quot;/&gt;&lt;wsp:rsid wsp:val=&quot;00C87014&quot;/&gt;&lt;wsp:rsid wsp:val=&quot;00C87183&quot;/&gt;&lt;wsp:rsid wsp:val=&quot;00C87304&quot;/&gt;&lt;wsp:rsid wsp:val=&quot;00C8781D&quot;/&gt;&lt;wsp:rsid wsp:val=&quot;00C901A9&quot;/&gt;&lt;wsp:rsid wsp:val=&quot;00C905AC&quot;/&gt;&lt;wsp:rsid wsp:val=&quot;00C90947&quot;/&gt;&lt;wsp:rsid wsp:val=&quot;00C90B43&quot;/&gt;&lt;wsp:rsid wsp:val=&quot;00C90B74&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10D&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4508&quot;/&gt;&lt;wsp:rsid wsp:val=&quot;00C945A6&quot;/&gt;&lt;wsp:rsid wsp:val=&quot;00C945EC&quot;/&gt;&lt;wsp:rsid wsp:val=&quot;00C94A44&quot;/&gt;&lt;wsp:rsid wsp:val=&quot;00C94C81&quot;/&gt;&lt;wsp:rsid wsp:val=&quot;00C94E45&quot;/&gt;&lt;wsp:rsid wsp:val=&quot;00C95300&quot;/&gt;&lt;wsp:rsid wsp:val=&quot;00C95548&quot;/&gt;&lt;wsp:rsid wsp:val=&quot;00C955AD&quot;/&gt;&lt;wsp:rsid wsp:val=&quot;00C95730&quot;/&gt;&lt;wsp:rsid wsp:val=&quot;00C95962&quot;/&gt;&lt;wsp:rsid wsp:val=&quot;00C95A8A&quot;/&gt;&lt;wsp:rsid wsp:val=&quot;00C95CCD&quot;/&gt;&lt;wsp:rsid wsp:val=&quot;00C95CD4&quot;/&gt;&lt;wsp:rsid wsp:val=&quot;00C96191&quot;/&gt;&lt;wsp:rsid wsp:val=&quot;00C96A19&quot;/&gt;&lt;wsp:rsid wsp:val=&quot;00C96FE0&quot;/&gt;&lt;wsp:rsid wsp:val=&quot;00C973E2&quot;/&gt;&lt;wsp:rsid wsp:val=&quot;00C975B2&quot;/&gt;&lt;wsp:rsid wsp:val=&quot;00C97AF1&quot;/&gt;&lt;wsp:rsid wsp:val=&quot;00C97C0B&quot;/&gt;&lt;wsp:rsid wsp:val=&quot;00C97F72&quot;/&gt;&lt;wsp:rsid wsp:val=&quot;00CA025F&quot;/&gt;&lt;wsp:rsid wsp:val=&quot;00CA03B6&quot;/&gt;&lt;wsp:rsid wsp:val=&quot;00CA09AA&quot;/&gt;&lt;wsp:rsid wsp:val=&quot;00CA0BAF&quot;/&gt;&lt;wsp:rsid wsp:val=&quot;00CA114D&quot;/&gt;&lt;wsp:rsid wsp:val=&quot;00CA1225&quot;/&gt;&lt;wsp:rsid wsp:val=&quot;00CA18D2&quot;/&gt;&lt;wsp:rsid wsp:val=&quot;00CA2919&quot;/&gt;&lt;wsp:rsid wsp:val=&quot;00CA2A7E&quot;/&gt;&lt;wsp:rsid wsp:val=&quot;00CA2B09&quot;/&gt;&lt;wsp:rsid wsp:val=&quot;00CA2C56&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44D&quot;/&gt;&lt;wsp:rsid wsp:val=&quot;00CA657E&quot;/&gt;&lt;wsp:rsid wsp:val=&quot;00CA73B2&quot;/&gt;&lt;wsp:rsid wsp:val=&quot;00CA74E8&quot;/&gt;&lt;wsp:rsid wsp:val=&quot;00CA765C&quot;/&gt;&lt;wsp:rsid wsp:val=&quot;00CA7EE9&quot;/&gt;&lt;wsp:rsid wsp:val=&quot;00CB016A&quot;/&gt;&lt;wsp:rsid wsp:val=&quot;00CB03DE&quot;/&gt;&lt;wsp:rsid wsp:val=&quot;00CB047F&quot;/&gt;&lt;wsp:rsid wsp:val=&quot;00CB0C2A&quot;/&gt;&lt;wsp:rsid wsp:val=&quot;00CB10EC&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108&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AC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AB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79D&quot;/&gt;&lt;wsp:rsid wsp:val=&quot;00CD1E6A&quot;/&gt;&lt;wsp:rsid wsp:val=&quot;00CD1E74&quot;/&gt;&lt;wsp:rsid wsp:val=&quot;00CD1F4A&quot;/&gt;&lt;wsp:rsid wsp:val=&quot;00CD223B&quot;/&gt;&lt;wsp:rsid wsp:val=&quot;00CD2585&quot;/&gt;&lt;wsp:rsid wsp:val=&quot;00CD25A6&quot;/&gt;&lt;wsp:rsid wsp:val=&quot;00CD283A&quot;/&gt;&lt;wsp:rsid wsp:val=&quot;00CD2B04&quot;/&gt;&lt;wsp:rsid wsp:val=&quot;00CD2C72&quot;/&gt;&lt;wsp:rsid wsp:val=&quot;00CD2EFD&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6BD&quot;/&gt;&lt;wsp:rsid wsp:val=&quot;00CE79BC&quot;/&gt;&lt;wsp:rsid wsp:val=&quot;00CE7E65&quot;/&gt;&lt;wsp:rsid wsp:val=&quot;00CF02AC&quot;/&gt;&lt;wsp:rsid wsp:val=&quot;00CF057C&quot;/&gt;&lt;wsp:rsid wsp:val=&quot;00CF06E6&quot;/&gt;&lt;wsp:rsid wsp:val=&quot;00CF0754&quot;/&gt;&lt;wsp:rsid wsp:val=&quot;00CF1328&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BF2&quot;/&gt;&lt;wsp:rsid wsp:val=&quot;00CF2FBF&quot;/&gt;&lt;wsp:rsid wsp:val=&quot;00CF33BA&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5D6&quot;/&gt;&lt;wsp:rsid wsp:val=&quot;00CF66DE&quot;/&gt;&lt;wsp:rsid wsp:val=&quot;00CF6848&quot;/&gt;&lt;wsp:rsid wsp:val=&quot;00CF6AF3&quot;/&gt;&lt;wsp:rsid wsp:val=&quot;00CF6C9A&quot;/&gt;&lt;wsp:rsid wsp:val=&quot;00CF6E82&quot;/&gt;&lt;wsp:rsid wsp:val=&quot;00CF6F64&quot;/&gt;&lt;wsp:rsid wsp:val=&quot;00CF6F70&quot;/&gt;&lt;wsp:rsid wsp:val=&quot;00CF7477&quot;/&gt;&lt;wsp:rsid wsp:val=&quot;00CF7CCF&quot;/&gt;&lt;wsp:rsid wsp:val=&quot;00CF7FC8&quot;/&gt;&lt;wsp:rsid wsp:val=&quot;00D00419&quot;/&gt;&lt;wsp:rsid wsp:val=&quot;00D00522&quot;/&gt;&lt;wsp:rsid wsp:val=&quot;00D00B22&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2C9&quot;/&gt;&lt;wsp:rsid wsp:val=&quot;00D03E71&quot;/&gt;&lt;wsp:rsid wsp:val=&quot;00D0407B&quot;/&gt;&lt;wsp:rsid wsp:val=&quot;00D046D4&quot;/&gt;&lt;wsp:rsid wsp:val=&quot;00D04FC8&quot;/&gt;&lt;wsp:rsid wsp:val=&quot;00D05393&quot;/&gt;&lt;wsp:rsid wsp:val=&quot;00D05962&quot;/&gt;&lt;wsp:rsid wsp:val=&quot;00D05A1A&quot;/&gt;&lt;wsp:rsid wsp:val=&quot;00D05FD4&quot;/&gt;&lt;wsp:rsid wsp:val=&quot;00D06088&quot;/&gt;&lt;wsp:rsid wsp:val=&quot;00D0675C&quot;/&gt;&lt;wsp:rsid wsp:val=&quot;00D06800&quot;/&gt;&lt;wsp:rsid wsp:val=&quot;00D06B22&quot;/&gt;&lt;wsp:rsid wsp:val=&quot;00D06C97&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6D85&quot;/&gt;&lt;wsp:rsid wsp:val=&quot;00D17490&quot;/&gt;&lt;wsp:rsid wsp:val=&quot;00D174E5&quot;/&gt;&lt;wsp:rsid wsp:val=&quot;00D17DBC&quot;/&gt;&lt;wsp:rsid wsp:val=&quot;00D17F37&quot;/&gt;&lt;wsp:rsid wsp:val=&quot;00D20171&quot;/&gt;&lt;wsp:rsid wsp:val=&quot;00D202D3&quot;/&gt;&lt;wsp:rsid wsp:val=&quot;00D20900&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D9C&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7DF2&quot;/&gt;&lt;wsp:rsid wsp:val=&quot;00D27F01&quot;/&gt;&lt;wsp:rsid wsp:val=&quot;00D305AC&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3FF&quot;/&gt;&lt;wsp:rsid wsp:val=&quot;00D35BE8&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1A6&quot;/&gt;&lt;wsp:rsid wsp:val=&quot;00D37C2D&quot;/&gt;&lt;wsp:rsid wsp:val=&quot;00D403D9&quot;/&gt;&lt;wsp:rsid wsp:val=&quot;00D404CE&quot;/&gt;&lt;wsp:rsid wsp:val=&quot;00D40E25&quot;/&gt;&lt;wsp:rsid wsp:val=&quot;00D40E78&quot;/&gt;&lt;wsp:rsid wsp:val=&quot;00D41009&quot;/&gt;&lt;wsp:rsid wsp:val=&quot;00D4155E&quot;/&gt;&lt;wsp:rsid wsp:val=&quot;00D41901&quot;/&gt;&lt;wsp:rsid wsp:val=&quot;00D41BD5&quot;/&gt;&lt;wsp:rsid wsp:val=&quot;00D41C77&quot;/&gt;&lt;wsp:rsid wsp:val=&quot;00D41CD0&quot;/&gt;&lt;wsp:rsid wsp:val=&quot;00D420DA&quot;/&gt;&lt;wsp:rsid wsp:val=&quot;00D421D9&quot;/&gt;&lt;wsp:rsid wsp:val=&quot;00D422E4&quot;/&gt;&lt;wsp:rsid wsp:val=&quot;00D42840&quot;/&gt;&lt;wsp:rsid wsp:val=&quot;00D429DA&quot;/&gt;&lt;wsp:rsid wsp:val=&quot;00D42B71&quot;/&gt;&lt;wsp:rsid wsp:val=&quot;00D42B88&quot;/&gt;&lt;wsp:rsid wsp:val=&quot;00D435FC&quot;/&gt;&lt;wsp:rsid wsp:val=&quot;00D43888&quot;/&gt;&lt;wsp:rsid wsp:val=&quot;00D43E85&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0B&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2F1&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552&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C8E&quot;/&gt;&lt;wsp:rsid wsp:val=&quot;00D56D65&quot;/&gt;&lt;wsp:rsid wsp:val=&quot;00D56E86&quot;/&gt;&lt;wsp:rsid wsp:val=&quot;00D572B2&quot;/&gt;&lt;wsp:rsid wsp:val=&quot;00D578C5&quot;/&gt;&lt;wsp:rsid wsp:val=&quot;00D57A3B&quot;/&gt;&lt;wsp:rsid wsp:val=&quot;00D57C20&quot;/&gt;&lt;wsp:rsid wsp:val=&quot;00D57F0A&quot;/&gt;&lt;wsp:rsid wsp:val=&quot;00D600BE&quot;/&gt;&lt;wsp:rsid wsp:val=&quot;00D60207&quot;/&gt;&lt;wsp:rsid wsp:val=&quot;00D6028B&quot;/&gt;&lt;wsp:rsid wsp:val=&quot;00D60BCB&quot;/&gt;&lt;wsp:rsid wsp:val=&quot;00D60CB2&quot;/&gt;&lt;wsp:rsid wsp:val=&quot;00D60DD4&quot;/&gt;&lt;wsp:rsid wsp:val=&quot;00D610A5&quot;/&gt;&lt;wsp:rsid wsp:val=&quot;00D61834&quot;/&gt;&lt;wsp:rsid wsp:val=&quot;00D61FA8&quot;/&gt;&lt;wsp:rsid wsp:val=&quot;00D620D9&quot;/&gt;&lt;wsp:rsid wsp:val=&quot;00D62243&quot;/&gt;&lt;wsp:rsid wsp:val=&quot;00D62334&quot;/&gt;&lt;wsp:rsid wsp:val=&quot;00D6278F&quot;/&gt;&lt;wsp:rsid wsp:val=&quot;00D62949&quot;/&gt;&lt;wsp:rsid wsp:val=&quot;00D62C7C&quot;/&gt;&lt;wsp:rsid wsp:val=&quot;00D62DEC&quot;/&gt;&lt;wsp:rsid wsp:val=&quot;00D63BAD&quot;/&gt;&lt;wsp:rsid wsp:val=&quot;00D63C5F&quot;/&gt;&lt;wsp:rsid wsp:val=&quot;00D63D8C&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8FD&quot;/&gt;&lt;wsp:rsid wsp:val=&quot;00D66DAA&quot;/&gt;&lt;wsp:rsid wsp:val=&quot;00D7010A&quot;/&gt;&lt;wsp:rsid wsp:val=&quot;00D7040B&quot;/&gt;&lt;wsp:rsid wsp:val=&quot;00D70F5E&quot;/&gt;&lt;wsp:rsid wsp:val=&quot;00D70F87&quot;/&gt;&lt;wsp:rsid wsp:val=&quot;00D7123A&quot;/&gt;&lt;wsp:rsid wsp:val=&quot;00D71259&quot;/&gt;&lt;wsp:rsid wsp:val=&quot;00D71D45&quot;/&gt;&lt;wsp:rsid wsp:val=&quot;00D72400&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3FFE&quot;/&gt;&lt;wsp:rsid wsp:val=&quot;00D740A5&quot;/&gt;&lt;wsp:rsid wsp:val=&quot;00D7416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7FD&quot;/&gt;&lt;wsp:rsid wsp:val=&quot;00D86B37&quot;/&gt;&lt;wsp:rsid wsp:val=&quot;00D86ED1&quot;/&gt;&lt;wsp:rsid wsp:val=&quot;00D87154&quot;/&gt;&lt;wsp:rsid wsp:val=&quot;00D8757E&quot;/&gt;&lt;wsp:rsid wsp:val=&quot;00D8778A&quot;/&gt;&lt;wsp:rsid wsp:val=&quot;00D87BCC&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17&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6E8&quot;/&gt;&lt;wsp:rsid wsp:val=&quot;00D938A9&quot;/&gt;&lt;wsp:rsid wsp:val=&quot;00D93D5E&quot;/&gt;&lt;wsp:rsid wsp:val=&quot;00D948A0&quot;/&gt;&lt;wsp:rsid wsp:val=&quot;00D94BA1&quot;/&gt;&lt;wsp:rsid wsp:val=&quot;00D94BB0&quot;/&gt;&lt;wsp:rsid wsp:val=&quot;00D94FF3&quot;/&gt;&lt;wsp:rsid wsp:val=&quot;00D957C0&quot;/&gt;&lt;wsp:rsid wsp:val=&quot;00D95BF0&quot;/&gt;&lt;wsp:rsid wsp:val=&quot;00D95BFF&quot;/&gt;&lt;wsp:rsid wsp:val=&quot;00D95F44&quot;/&gt;&lt;wsp:rsid wsp:val=&quot;00D96193&quot;/&gt;&lt;wsp:rsid wsp:val=&quot;00D96780&quot;/&gt;&lt;wsp:rsid wsp:val=&quot;00D96824&quot;/&gt;&lt;wsp:rsid wsp:val=&quot;00D96DD2&quot;/&gt;&lt;wsp:rsid wsp:val=&quot;00D97DCE&quot;/&gt;&lt;wsp:rsid wsp:val=&quot;00D97E86&quot;/&gt;&lt;wsp:rsid wsp:val=&quot;00DA0FC0&quot;/&gt;&lt;wsp:rsid wsp:val=&quot;00DA1D80&quot;/&gt;&lt;wsp:rsid wsp:val=&quot;00DA1FF1&quot;/&gt;&lt;wsp:rsid wsp:val=&quot;00DA2046&quot;/&gt;&lt;wsp:rsid wsp:val=&quot;00DA23D2&quot;/&gt;&lt;wsp:rsid wsp:val=&quot;00DA25F8&quot;/&gt;&lt;wsp:rsid wsp:val=&quot;00DA29C4&quot;/&gt;&lt;wsp:rsid wsp:val=&quot;00DA2B47&quot;/&gt;&lt;wsp:rsid wsp:val=&quot;00DA2CD7&quot;/&gt;&lt;wsp:rsid wsp:val=&quot;00DA2D90&quot;/&gt;&lt;wsp:rsid wsp:val=&quot;00DA30A8&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9A6&quot;/&gt;&lt;wsp:rsid wsp:val=&quot;00DA5A53&quot;/&gt;&lt;wsp:rsid wsp:val=&quot;00DA5CA9&quot;/&gt;&lt;wsp:rsid wsp:val=&quot;00DA5E7E&quot;/&gt;&lt;wsp:rsid wsp:val=&quot;00DA5EB0&quot;/&gt;&lt;wsp:rsid wsp:val=&quot;00DA64EB&quot;/&gt;&lt;wsp:rsid wsp:val=&quot;00DA6794&quot;/&gt;&lt;wsp:rsid wsp:val=&quot;00DA6C50&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0D27&quot;/&gt;&lt;wsp:rsid wsp:val=&quot;00DB1239&quot;/&gt;&lt;wsp:rsid wsp:val=&quot;00DB1539&quot;/&gt;&lt;wsp:rsid wsp:val=&quot;00DB1F98&quot;/&gt;&lt;wsp:rsid wsp:val=&quot;00DB2037&quot;/&gt;&lt;wsp:rsid wsp:val=&quot;00DB2551&quot;/&gt;&lt;wsp:rsid wsp:val=&quot;00DB2706&quot;/&gt;&lt;wsp:rsid wsp:val=&quot;00DB286C&quot;/&gt;&lt;wsp:rsid wsp:val=&quot;00DB2DC2&quot;/&gt;&lt;wsp:rsid wsp:val=&quot;00DB34AC&quot;/&gt;&lt;wsp:rsid wsp:val=&quot;00DB35C7&quot;/&gt;&lt;wsp:rsid wsp:val=&quot;00DB369E&quot;/&gt;&lt;wsp:rsid wsp:val=&quot;00DB39DE&quot;/&gt;&lt;wsp:rsid wsp:val=&quot;00DB3D52&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15C&quot;/&gt;&lt;wsp:rsid wsp:val=&quot;00DC65D8&quot;/&gt;&lt;wsp:rsid wsp:val=&quot;00DC6A94&quot;/&gt;&lt;wsp:rsid wsp:val=&quot;00DC6B82&quot;/&gt;&lt;wsp:rsid wsp:val=&quot;00DC7073&quot;/&gt;&lt;wsp:rsid wsp:val=&quot;00DC765F&quot;/&gt;&lt;wsp:rsid wsp:val=&quot;00DC7722&quot;/&gt;&lt;wsp:rsid wsp:val=&quot;00DC7890&quot;/&gt;&lt;wsp:rsid wsp:val=&quot;00DC7E92&quot;/&gt;&lt;wsp:rsid wsp:val=&quot;00DD02C4&quot;/&gt;&lt;wsp:rsid wsp:val=&quot;00DD0877&quot;/&gt;&lt;wsp:rsid wsp:val=&quot;00DD0C93&quot;/&gt;&lt;wsp:rsid wsp:val=&quot;00DD0D46&quot;/&gt;&lt;wsp:rsid wsp:val=&quot;00DD1271&quot;/&gt;&lt;wsp:rsid wsp:val=&quot;00DD128A&quot;/&gt;&lt;wsp:rsid wsp:val=&quot;00DD12B1&quot;/&gt;&lt;wsp:rsid wsp:val=&quot;00DD12B5&quot;/&gt;&lt;wsp:rsid wsp:val=&quot;00DD1422&quot;/&gt;&lt;wsp:rsid wsp:val=&quot;00DD1947&quot;/&gt;&lt;wsp:rsid wsp:val=&quot;00DD1992&quot;/&gt;&lt;wsp:rsid wsp:val=&quot;00DD1A59&quot;/&gt;&lt;wsp:rsid wsp:val=&quot;00DD1B7F&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01E&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D33&quot;/&gt;&lt;wsp:rsid wsp:val=&quot;00DF0E63&quot;/&gt;&lt;wsp:rsid wsp:val=&quot;00DF1280&quot;/&gt;&lt;wsp:rsid wsp:val=&quot;00DF1300&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E97&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6014&quot;/&gt;&lt;wsp:rsid wsp:val=&quot;00DF6154&quot;/&gt;&lt;wsp:rsid wsp:val=&quot;00DF6824&quot;/&gt;&lt;wsp:rsid wsp:val=&quot;00DF6F81&quot;/&gt;&lt;wsp:rsid wsp:val=&quot;00DF7226&quot;/&gt;&lt;wsp:rsid wsp:val=&quot;00DF7644&quot;/&gt;&lt;wsp:rsid wsp:val=&quot;00DF7C0A&quot;/&gt;&lt;wsp:rsid wsp:val=&quot;00E00018&quot;/&gt;&lt;wsp:rsid wsp:val=&quot;00E004D1&quot;/&gt;&lt;wsp:rsid wsp:val=&quot;00E00A07&quot;/&gt;&lt;wsp:rsid wsp:val=&quot;00E00EFF&quot;/&gt;&lt;wsp:rsid wsp:val=&quot;00E0158D&quot;/&gt;&lt;wsp:rsid wsp:val=&quot;00E019EA&quot;/&gt;&lt;wsp:rsid wsp:val=&quot;00E01BD9&quot;/&gt;&lt;wsp:rsid wsp:val=&quot;00E01CAC&quot;/&gt;&lt;wsp:rsid wsp:val=&quot;00E0243C&quot;/&gt;&lt;wsp:rsid wsp:val=&quot;00E028E6&quot;/&gt;&lt;wsp:rsid wsp:val=&quot;00E02C20&quot;/&gt;&lt;wsp:rsid wsp:val=&quot;00E03016&quot;/&gt;&lt;wsp:rsid wsp:val=&quot;00E031D7&quot;/&gt;&lt;wsp:rsid wsp:val=&quot;00E032C1&quot;/&gt;&lt;wsp:rsid wsp:val=&quot;00E03926&quot;/&gt;&lt;wsp:rsid wsp:val=&quot;00E039C0&quot;/&gt;&lt;wsp:rsid wsp:val=&quot;00E046C1&quot;/&gt;&lt;wsp:rsid wsp:val=&quot;00E047AB&quot;/&gt;&lt;wsp:rsid wsp:val=&quot;00E049EC&quot;/&gt;&lt;wsp:rsid wsp:val=&quot;00E04BBA&quot;/&gt;&lt;wsp:rsid wsp:val=&quot;00E04EE6&quot;/&gt;&lt;wsp:rsid wsp:val=&quot;00E04FFA&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45&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43&quot;/&gt;&lt;wsp:rsid wsp:val=&quot;00E150B1&quot;/&gt;&lt;wsp:rsid wsp:val=&quot;00E15352&quot;/&gt;&lt;wsp:rsid wsp:val=&quot;00E154A1&quot;/&gt;&lt;wsp:rsid wsp:val=&quot;00E15B4D&quot;/&gt;&lt;wsp:rsid wsp:val=&quot;00E1626E&quot;/&gt;&lt;wsp:rsid wsp:val=&quot;00E164E8&quot;/&gt;&lt;wsp:rsid wsp:val=&quot;00E1654E&quot;/&gt;&lt;wsp:rsid wsp:val=&quot;00E16706&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1B9&quot;/&gt;&lt;wsp:rsid wsp:val=&quot;00E2446F&quot;/&gt;&lt;wsp:rsid wsp:val=&quot;00E250DB&quot;/&gt;&lt;wsp:rsid wsp:val=&quot;00E259BD&quot;/&gt;&lt;wsp:rsid wsp:val=&quot;00E25C00&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A89&quot;/&gt;&lt;wsp:rsid wsp:val=&quot;00E33B1B&quot;/&gt;&lt;wsp:rsid wsp:val=&quot;00E33BB9&quot;/&gt;&lt;wsp:rsid wsp:val=&quot;00E33E4D&quot;/&gt;&lt;wsp:rsid wsp:val=&quot;00E3457A&quot;/&gt;&lt;wsp:rsid wsp:val=&quot;00E34F08&quot;/&gt;&lt;wsp:rsid wsp:val=&quot;00E35F47&quot;/&gt;&lt;wsp:rsid wsp:val=&quot;00E360A5&quot;/&gt;&lt;wsp:rsid wsp:val=&quot;00E362BC&quot;/&gt;&lt;wsp:rsid wsp:val=&quot;00E36D92&quot;/&gt;&lt;wsp:rsid wsp:val=&quot;00E377BF&quot;/&gt;&lt;wsp:rsid wsp:val=&quot;00E37C25&quot;/&gt;&lt;wsp:rsid wsp:val=&quot;00E40362&quot;/&gt;&lt;wsp:rsid wsp:val=&quot;00E40DAE&quot;/&gt;&lt;wsp:rsid wsp:val=&quot;00E41479&quot;/&gt;&lt;wsp:rsid wsp:val=&quot;00E416D6&quot;/&gt;&lt;wsp:rsid wsp:val=&quot;00E41A3E&quot;/&gt;&lt;wsp:rsid wsp:val=&quot;00E41D2F&quot;/&gt;&lt;wsp:rsid wsp:val=&quot;00E41DB4&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3E8&quot;/&gt;&lt;wsp:rsid wsp:val=&quot;00E45A9D&quot;/&gt;&lt;wsp:rsid wsp:val=&quot;00E460A1&quot;/&gt;&lt;wsp:rsid wsp:val=&quot;00E46398&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548&quot;/&gt;&lt;wsp:rsid wsp:val=&quot;00E515A3&quot;/&gt;&lt;wsp:rsid wsp:val=&quot;00E516B4&quot;/&gt;&lt;wsp:rsid wsp:val=&quot;00E51735&quot;/&gt;&lt;wsp:rsid wsp:val=&quot;00E51817&quot;/&gt;&lt;wsp:rsid wsp:val=&quot;00E51ABD&quot;/&gt;&lt;wsp:rsid wsp:val=&quot;00E51E23&quot;/&gt;&lt;wsp:rsid wsp:val=&quot;00E52CCE&quot;/&gt;&lt;wsp:rsid wsp:val=&quot;00E52F76&quot;/&gt;&lt;wsp:rsid wsp:val=&quot;00E53069&quot;/&gt;&lt;wsp:rsid wsp:val=&quot;00E5315C&quot;/&gt;&lt;wsp:rsid wsp:val=&quot;00E53370&quot;/&gt;&lt;wsp:rsid wsp:val=&quot;00E538E0&quot;/&gt;&lt;wsp:rsid wsp:val=&quot;00E54D33&quot;/&gt;&lt;wsp:rsid wsp:val=&quot;00E55AEB&quot;/&gt;&lt;wsp:rsid wsp:val=&quot;00E56E29&quot;/&gt;&lt;wsp:rsid wsp:val=&quot;00E5711F&quot;/&gt;&lt;wsp:rsid wsp:val=&quot;00E572CE&quot;/&gt;&lt;wsp:rsid wsp:val=&quot;00E5765B&quot;/&gt;&lt;wsp:rsid wsp:val=&quot;00E57A3C&quot;/&gt;&lt;wsp:rsid wsp:val=&quot;00E6000E&quot;/&gt;&lt;wsp:rsid wsp:val=&quot;00E602C9&quot;/&gt;&lt;wsp:rsid wsp:val=&quot;00E6043C&quot;/&gt;&lt;wsp:rsid wsp:val=&quot;00E60774&quot;/&gt;&lt;wsp:rsid wsp:val=&quot;00E608B7&quot;/&gt;&lt;wsp:rsid wsp:val=&quot;00E60AB5&quot;/&gt;&lt;wsp:rsid wsp:val=&quot;00E60D6F&quot;/&gt;&lt;wsp:rsid wsp:val=&quot;00E60F80&quot;/&gt;&lt;wsp:rsid wsp:val=&quot;00E61DAC&quot;/&gt;&lt;wsp:rsid wsp:val=&quot;00E624DA&quot;/&gt;&lt;wsp:rsid wsp:val=&quot;00E6275D&quot;/&gt;&lt;wsp:rsid wsp:val=&quot;00E627BC&quot;/&gt;&lt;wsp:rsid wsp:val=&quot;00E629F9&quot;/&gt;&lt;wsp:rsid wsp:val=&quot;00E62AF2&quot;/&gt;&lt;wsp:rsid wsp:val=&quot;00E62B5D&quot;/&gt;&lt;wsp:rsid wsp:val=&quot;00E62D6E&quot;/&gt;&lt;wsp:rsid wsp:val=&quot;00E630F7&quot;/&gt;&lt;wsp:rsid wsp:val=&quot;00E632B7&quot;/&gt;&lt;wsp:rsid wsp:val=&quot;00E63983&quot;/&gt;&lt;wsp:rsid wsp:val=&quot;00E63AF2&quot;/&gt;&lt;wsp:rsid wsp:val=&quot;00E63C65&quot;/&gt;&lt;wsp:rsid wsp:val=&quot;00E6412A&quot;/&gt;&lt;wsp:rsid wsp:val=&quot;00E64286&quot;/&gt;&lt;wsp:rsid wsp:val=&quot;00E64763&quot;/&gt;&lt;wsp:rsid wsp:val=&quot;00E64C11&quot;/&gt;&lt;wsp:rsid wsp:val=&quot;00E64CDD&quot;/&gt;&lt;wsp:rsid wsp:val=&quot;00E64E79&quot;/&gt;&lt;wsp:rsid wsp:val=&quot;00E65013&quot;/&gt;&lt;wsp:rsid wsp:val=&quot;00E65E6B&quot;/&gt;&lt;wsp:rsid wsp:val=&quot;00E6640D&quot;/&gt;&lt;wsp:rsid wsp:val=&quot;00E6682F&quot;/&gt;&lt;wsp:rsid wsp:val=&quot;00E701D0&quot;/&gt;&lt;wsp:rsid wsp:val=&quot;00E705E5&quot;/&gt;&lt;wsp:rsid wsp:val=&quot;00E70B0C&quot;/&gt;&lt;wsp:rsid wsp:val=&quot;00E70F61&quot;/&gt;&lt;wsp:rsid wsp:val=&quot;00E71542&quot;/&gt;&lt;wsp:rsid wsp:val=&quot;00E71DF1&quot;/&gt;&lt;wsp:rsid wsp:val=&quot;00E722EF&quot;/&gt;&lt;wsp:rsid wsp:val=&quot;00E723D3&quot;/&gt;&lt;wsp:rsid wsp:val=&quot;00E7242A&quot;/&gt;&lt;wsp:rsid wsp:val=&quot;00E7245A&quot;/&gt;&lt;wsp:rsid wsp:val=&quot;00E7251D&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99A&quot;/&gt;&lt;wsp:rsid wsp:val=&quot;00E81F9F&quot;/&gt;&lt;wsp:rsid wsp:val=&quot;00E81FFC&quot;/&gt;&lt;wsp:rsid wsp:val=&quot;00E8213F&quot;/&gt;&lt;wsp:rsid wsp:val=&quot;00E826C8&quot;/&gt;&lt;wsp:rsid wsp:val=&quot;00E828DA&quot;/&gt;&lt;wsp:rsid wsp:val=&quot;00E82B9F&quot;/&gt;&lt;wsp:rsid wsp:val=&quot;00E83280&quot;/&gt;&lt;wsp:rsid wsp:val=&quot;00E832C9&quot;/&gt;&lt;wsp:rsid wsp:val=&quot;00E83469&quot;/&gt;&lt;wsp:rsid wsp:val=&quot;00E83E6E&quot;/&gt;&lt;wsp:rsid wsp:val=&quot;00E83EE9&quot;/&gt;&lt;wsp:rsid wsp:val=&quot;00E843C5&quot;/&gt;&lt;wsp:rsid wsp:val=&quot;00E84A59&quot;/&gt;&lt;wsp:rsid wsp:val=&quot;00E84E78&quot;/&gt;&lt;wsp:rsid wsp:val=&quot;00E850F7&quot;/&gt;&lt;wsp:rsid wsp:val=&quot;00E85483&quot;/&gt;&lt;wsp:rsid wsp:val=&quot;00E8563C&quot;/&gt;&lt;wsp:rsid wsp:val=&quot;00E859CA&quot;/&gt;&lt;wsp:rsid wsp:val=&quot;00E85BAE&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E&quot;/&gt;&lt;wsp:rsid wsp:val=&quot;00E87F95&quot;/&gt;&lt;wsp:rsid wsp:val=&quot;00E90199&quot;/&gt;&lt;wsp:rsid wsp:val=&quot;00E90367&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A9&quot;/&gt;&lt;wsp:rsid wsp:val=&quot;00E91EFC&quot;/&gt;&lt;wsp:rsid wsp:val=&quot;00E92054&quot;/&gt;&lt;wsp:rsid wsp:val=&quot;00E920B8&quot;/&gt;&lt;wsp:rsid wsp:val=&quot;00E9232D&quot;/&gt;&lt;wsp:rsid wsp:val=&quot;00E924C7&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72A&quot;/&gt;&lt;wsp:rsid wsp:val=&quot;00E9694A&quot;/&gt;&lt;wsp:rsid wsp:val=&quot;00E96B89&quot;/&gt;&lt;wsp:rsid wsp:val=&quot;00E96C84&quot;/&gt;&lt;wsp:rsid wsp:val=&quot;00E96EB3&quot;/&gt;&lt;wsp:rsid wsp:val=&quot;00E96FBC&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300C&quot;/&gt;&lt;wsp:rsid wsp:val=&quot;00EA32DE&quot;/&gt;&lt;wsp:rsid wsp:val=&quot;00EA3601&quot;/&gt;&lt;wsp:rsid wsp:val=&quot;00EA3D67&quot;/&gt;&lt;wsp:rsid wsp:val=&quot;00EA3DB9&quot;/&gt;&lt;wsp:rsid wsp:val=&quot;00EA4022&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77E&quot;/&gt;&lt;wsp:rsid wsp:val=&quot;00EB0FD8&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042&quot;/&gt;&lt;wsp:rsid wsp:val=&quot;00EB410B&quot;/&gt;&lt;wsp:rsid wsp:val=&quot;00EB4155&quot;/&gt;&lt;wsp:rsid wsp:val=&quot;00EB42C8&quot;/&gt;&lt;wsp:rsid wsp:val=&quot;00EB4A13&quot;/&gt;&lt;wsp:rsid wsp:val=&quot;00EB52C5&quot;/&gt;&lt;wsp:rsid wsp:val=&quot;00EB534C&quot;/&gt;&lt;wsp:rsid wsp:val=&quot;00EB542F&quot;/&gt;&lt;wsp:rsid wsp:val=&quot;00EB55D2&quot;/&gt;&lt;wsp:rsid wsp:val=&quot;00EB57E7&quot;/&gt;&lt;wsp:rsid wsp:val=&quot;00EB5ADE&quot;/&gt;&lt;wsp:rsid wsp:val=&quot;00EB5CC3&quot;/&gt;&lt;wsp:rsid wsp:val=&quot;00EB6440&quot;/&gt;&lt;wsp:rsid wsp:val=&quot;00EB6698&quot;/&gt;&lt;wsp:rsid wsp:val=&quot;00EB6C27&quot;/&gt;&lt;wsp:rsid wsp:val=&quot;00EB6C53&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3EF&quot;/&gt;&lt;wsp:rsid wsp:val=&quot;00EC0A9B&quot;/&gt;&lt;wsp:rsid wsp:val=&quot;00EC0BF0&quot;/&gt;&lt;wsp:rsid wsp:val=&quot;00EC117E&quot;/&gt;&lt;wsp:rsid wsp:val=&quot;00EC183D&quot;/&gt;&lt;wsp:rsid wsp:val=&quot;00EC1B6D&quot;/&gt;&lt;wsp:rsid wsp:val=&quot;00EC1D83&quot;/&gt;&lt;wsp:rsid wsp:val=&quot;00EC1E45&quot;/&gt;&lt;wsp:rsid wsp:val=&quot;00EC246B&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20F7&quot;/&gt;&lt;wsp:rsid wsp:val=&quot;00ED24AE&quot;/&gt;&lt;wsp:rsid wsp:val=&quot;00ED2FF1&quot;/&gt;&lt;wsp:rsid wsp:val=&quot;00ED3207&quot;/&gt;&lt;wsp:rsid wsp:val=&quot;00ED32E7&quot;/&gt;&lt;wsp:rsid wsp:val=&quot;00ED3534&quot;/&gt;&lt;wsp:rsid wsp:val=&quot;00ED35B9&quot;/&gt;&lt;wsp:rsid wsp:val=&quot;00ED367B&quot;/&gt;&lt;wsp:rsid wsp:val=&quot;00ED378D&quot;/&gt;&lt;wsp:rsid wsp:val=&quot;00ED38D7&quot;/&gt;&lt;wsp:rsid wsp:val=&quot;00ED3B7D&quot;/&gt;&lt;wsp:rsid wsp:val=&quot;00ED3E6E&quot;/&gt;&lt;wsp:rsid wsp:val=&quot;00ED5122&quot;/&gt;&lt;wsp:rsid wsp:val=&quot;00ED54F7&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DCB&quot;/&gt;&lt;wsp:rsid wsp:val=&quot;00EE4AE8&quot;/&gt;&lt;wsp:rsid wsp:val=&quot;00EE5112&quot;/&gt;&lt;wsp:rsid wsp:val=&quot;00EE5553&quot;/&gt;&lt;wsp:rsid wsp:val=&quot;00EE62B4&quot;/&gt;&lt;wsp:rsid wsp:val=&quot;00EE636D&quot;/&gt;&lt;wsp:rsid wsp:val=&quot;00EE66B1&quot;/&gt;&lt;wsp:rsid wsp:val=&quot;00EE6CC0&quot;/&gt;&lt;wsp:rsid wsp:val=&quot;00EE75D6&quot;/&gt;&lt;wsp:rsid wsp:val=&quot;00EE7C06&quot;/&gt;&lt;wsp:rsid wsp:val=&quot;00EE7D91&quot;/&gt;&lt;wsp:rsid wsp:val=&quot;00EE7ECE&quot;/&gt;&lt;wsp:rsid wsp:val=&quot;00EF0225&quot;/&gt;&lt;wsp:rsid wsp:val=&quot;00EF05A6&quot;/&gt;&lt;wsp:rsid wsp:val=&quot;00EF082A&quot;/&gt;&lt;wsp:rsid wsp:val=&quot;00EF0E50&quot;/&gt;&lt;wsp:rsid wsp:val=&quot;00EF118E&quot;/&gt;&lt;wsp:rsid wsp:val=&quot;00EF118F&quot;/&gt;&lt;wsp:rsid wsp:val=&quot;00EF1287&quot;/&gt;&lt;wsp:rsid wsp:val=&quot;00EF1333&quot;/&gt;&lt;wsp:rsid wsp:val=&quot;00EF1AEC&quot;/&gt;&lt;wsp:rsid wsp:val=&quot;00EF20FD&quot;/&gt;&lt;wsp:rsid wsp:val=&quot;00EF2786&quot;/&gt;&lt;wsp:rsid wsp:val=&quot;00EF2A1F&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6141&quot;/&gt;&lt;wsp:rsid wsp:val=&quot;00EF650F&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D6&quot;/&gt;&lt;wsp:rsid wsp:val=&quot;00EF7CE8&quot;/&gt;&lt;wsp:rsid wsp:val=&quot;00F000F0&quot;/&gt;&lt;wsp:rsid wsp:val=&quot;00F00180&quot;/&gt;&lt;wsp:rsid wsp:val=&quot;00F00497&quot;/&gt;&lt;wsp:rsid wsp:val=&quot;00F005AF&quot;/&gt;&lt;wsp:rsid wsp:val=&quot;00F006E4&quot;/&gt;&lt;wsp:rsid wsp:val=&quot;00F00829&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06&quot;/&gt;&lt;wsp:rsid wsp:val=&quot;00F15860&quot;/&gt;&lt;wsp:rsid wsp:val=&quot;00F15B3A&quot;/&gt;&lt;wsp:rsid wsp:val=&quot;00F1698C&quot;/&gt;&lt;wsp:rsid wsp:val=&quot;00F16BB1&quot;/&gt;&lt;wsp:rsid wsp:val=&quot;00F17A8F&quot;/&gt;&lt;wsp:rsid wsp:val=&quot;00F20046&quot;/&gt;&lt;wsp:rsid wsp:val=&quot;00F205A6&quot;/&gt;&lt;wsp:rsid wsp:val=&quot;00F206FE&quot;/&gt;&lt;wsp:rsid wsp:val=&quot;00F20798&quot;/&gt;&lt;wsp:rsid wsp:val=&quot;00F20F5B&quot;/&gt;&lt;wsp:rsid wsp:val=&quot;00F21048&quot;/&gt;&lt;wsp:rsid wsp:val=&quot;00F210AB&quot;/&gt;&lt;wsp:rsid wsp:val=&quot;00F211CB&quot;/&gt;&lt;wsp:rsid wsp:val=&quot;00F21345&quot;/&gt;&lt;wsp:rsid wsp:val=&quot;00F21484&quot;/&gt;&lt;wsp:rsid wsp:val=&quot;00F215C3&quot;/&gt;&lt;wsp:rsid wsp:val=&quot;00F21857&quot;/&gt;&lt;wsp:rsid wsp:val=&quot;00F218EF&quot;/&gt;&lt;wsp:rsid wsp:val=&quot;00F21A0B&quot;/&gt;&lt;wsp:rsid wsp:val=&quot;00F21B4F&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E0C&quot;/&gt;&lt;wsp:rsid wsp:val=&quot;00F27EF4&quot;/&gt;&lt;wsp:rsid wsp:val=&quot;00F3002F&quot;/&gt;&lt;wsp:rsid wsp:val=&quot;00F30031&quot;/&gt;&lt;wsp:rsid wsp:val=&quot;00F30063&quot;/&gt;&lt;wsp:rsid wsp:val=&quot;00F30353&quot;/&gt;&lt;wsp:rsid wsp:val=&quot;00F308C0&quot;/&gt;&lt;wsp:rsid wsp:val=&quot;00F30BE8&quot;/&gt;&lt;wsp:rsid wsp:val=&quot;00F30FF2&quot;/&gt;&lt;wsp:rsid wsp:val=&quot;00F31375&quot;/&gt;&lt;wsp:rsid wsp:val=&quot;00F316ED&quot;/&gt;&lt;wsp:rsid wsp:val=&quot;00F318E7&quot;/&gt;&lt;wsp:rsid wsp:val=&quot;00F31F17&quot;/&gt;&lt;wsp:rsid wsp:val=&quot;00F3236F&quot;/&gt;&lt;wsp:rsid wsp:val=&quot;00F32374&quot;/&gt;&lt;wsp:rsid wsp:val=&quot;00F32F0E&quot;/&gt;&lt;wsp:rsid wsp:val=&quot;00F32F3E&quot;/&gt;&lt;wsp:rsid wsp:val=&quot;00F3338A&quot;/&gt;&lt;wsp:rsid wsp:val=&quot;00F3372E&quot;/&gt;&lt;wsp:rsid wsp:val=&quot;00F3383E&quot;/&gt;&lt;wsp:rsid wsp:val=&quot;00F34057&quot;/&gt;&lt;wsp:rsid wsp:val=&quot;00F34286&quot;/&gt;&lt;wsp:rsid wsp:val=&quot;00F342E5&quot;/&gt;&lt;wsp:rsid wsp:val=&quot;00F346BC&quot;/&gt;&lt;wsp:rsid wsp:val=&quot;00F347D0&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8D6&quot;/&gt;&lt;wsp:rsid wsp:val=&quot;00F37922&quot;/&gt;&lt;wsp:rsid wsp:val=&quot;00F37A1D&quot;/&gt;&lt;wsp:rsid wsp:val=&quot;00F37AEF&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0F3&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0939&quot;/&gt;&lt;wsp:rsid wsp:val=&quot;00F513BA&quot;/&gt;&lt;wsp:rsid wsp:val=&quot;00F51447&quot;/&gt;&lt;wsp:rsid wsp:val=&quot;00F514EF&quot;/&gt;&lt;wsp:rsid wsp:val=&quot;00F516F4&quot;/&gt;&lt;wsp:rsid wsp:val=&quot;00F52477&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4192&quot;/&gt;&lt;wsp:rsid wsp:val=&quot;00F542D8&quot;/&gt;&lt;wsp:rsid wsp:val=&quot;00F546DB&quot;/&gt;&lt;wsp:rsid wsp:val=&quot;00F548C8&quot;/&gt;&lt;wsp:rsid wsp:val=&quot;00F54E13&quot;/&gt;&lt;wsp:rsid wsp:val=&quot;00F55331&quot;/&gt;&lt;wsp:rsid wsp:val=&quot;00F55AC5&quot;/&gt;&lt;wsp:rsid wsp:val=&quot;00F55C34&quot;/&gt;&lt;wsp:rsid wsp:val=&quot;00F5679C&quot;/&gt;&lt;wsp:rsid wsp:val=&quot;00F568FF&quot;/&gt;&lt;wsp:rsid wsp:val=&quot;00F56918&quot;/&gt;&lt;wsp:rsid wsp:val=&quot;00F56B25&quot;/&gt;&lt;wsp:rsid wsp:val=&quot;00F570BA&quot;/&gt;&lt;wsp:rsid wsp:val=&quot;00F570D9&quot;/&gt;&lt;wsp:rsid wsp:val=&quot;00F57581&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596&quot;/&gt;&lt;wsp:rsid wsp:val=&quot;00F61701&quot;/&gt;&lt;wsp:rsid wsp:val=&quot;00F61902&quot;/&gt;&lt;wsp:rsid wsp:val=&quot;00F61C45&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AF6&quot;/&gt;&lt;wsp:rsid wsp:val=&quot;00F675DD&quot;/&gt;&lt;wsp:rsid wsp:val=&quot;00F67A85&quot;/&gt;&lt;wsp:rsid wsp:val=&quot;00F70559&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D87&quot;/&gt;&lt;wsp:rsid wsp:val=&quot;00F73E55&quot;/&gt;&lt;wsp:rsid wsp:val=&quot;00F73F43&quot;/&gt;&lt;wsp:rsid wsp:val=&quot;00F7409F&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A00&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5AB&quot;/&gt;&lt;wsp:rsid wsp:val=&quot;00F9174D&quot;/&gt;&lt;wsp:rsid wsp:val=&quot;00F91906&quot;/&gt;&lt;wsp:rsid wsp:val=&quot;00F91CA2&quot;/&gt;&lt;wsp:rsid wsp:val=&quot;00F91DAB&quot;/&gt;&lt;wsp:rsid wsp:val=&quot;00F91DAC&quot;/&gt;&lt;wsp:rsid wsp:val=&quot;00F91FBE&quot;/&gt;&lt;wsp:rsid wsp:val=&quot;00F92174&quot;/&gt;&lt;wsp:rsid wsp:val=&quot;00F923DB&quot;/&gt;&lt;wsp:rsid wsp:val=&quot;00F92725&quot;/&gt;&lt;wsp:rsid wsp:val=&quot;00F9344F&quot;/&gt;&lt;wsp:rsid wsp:val=&quot;00F93A3D&quot;/&gt;&lt;wsp:rsid wsp:val=&quot;00F93C3E&quot;/&gt;&lt;wsp:rsid wsp:val=&quot;00F93D13&quot;/&gt;&lt;wsp:rsid wsp:val=&quot;00F93EE6&quot;/&gt;&lt;wsp:rsid wsp:val=&quot;00F94003&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59B&quot;/&gt;&lt;wsp:rsid wsp:val=&quot;00F958CD&quot;/&gt;&lt;wsp:rsid wsp:val=&quot;00F9632D&quot;/&gt;&lt;wsp:rsid wsp:val=&quot;00F9644F&quot;/&gt;&lt;wsp:rsid wsp:val=&quot;00F965D9&quot;/&gt;&lt;wsp:rsid wsp:val=&quot;00F968CC&quot;/&gt;&lt;wsp:rsid wsp:val=&quot;00F96C7A&quot;/&gt;&lt;wsp:rsid wsp:val=&quot;00F96E7C&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24&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1E9&quot;/&gt;&lt;wsp:rsid wsp:val=&quot;00FA7A20&quot;/&gt;&lt;wsp:rsid wsp:val=&quot;00FA7AA6&quot;/&gt;&lt;wsp:rsid wsp:val=&quot;00FA7C04&quot;/&gt;&lt;wsp:rsid wsp:val=&quot;00FB007D&quot;/&gt;&lt;wsp:rsid wsp:val=&quot;00FB0443&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81C&quot;/&gt;&lt;wsp:rsid wsp:val=&quot;00FB3A91&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3CC&quot;/&gt;&lt;wsp:rsid wsp:val=&quot;00FC1485&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60B6&quot;/&gt;&lt;wsp:rsid wsp:val=&quot;00FC65A0&quot;/&gt;&lt;wsp:rsid wsp:val=&quot;00FC6672&quot;/&gt;&lt;wsp:rsid wsp:val=&quot;00FC6B41&quot;/&gt;&lt;wsp:rsid wsp:val=&quot;00FC7308&quot;/&gt;&lt;wsp:rsid wsp:val=&quot;00FC7896&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5502&quot;/&gt;&lt;wsp:rsid wsp:val=&quot;00FD6318&quot;/&gt;&lt;wsp:rsid wsp:val=&quot;00FD6556&quot;/&gt;&lt;wsp:rsid wsp:val=&quot;00FD691F&quot;/&gt;&lt;wsp:rsid wsp:val=&quot;00FD6A3D&quot;/&gt;&lt;wsp:rsid wsp:val=&quot;00FD6BD7&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352&quot;/&gt;&lt;wsp:rsid wsp:val=&quot;00FE1718&quot;/&gt;&lt;wsp:rsid wsp:val=&quot;00FE1B11&quot;/&gt;&lt;wsp:rsid wsp:val=&quot;00FE20AB&quot;/&gt;&lt;wsp:rsid wsp:val=&quot;00FE22FE&quot;/&gt;&lt;wsp:rsid wsp:val=&quot;00FE2955&quot;/&gt;&lt;wsp:rsid wsp:val=&quot;00FE2B7B&quot;/&gt;&lt;wsp:rsid wsp:val=&quot;00FE3100&quot;/&gt;&lt;wsp:rsid wsp:val=&quot;00FE3439&quot;/&gt;&lt;wsp:rsid wsp:val=&quot;00FE3768&quot;/&gt;&lt;wsp:rsid wsp:val=&quot;00FE4705&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FE&quot;/&gt;&lt;wsp:rsid wsp:val=&quot;00FF609A&quot;/&gt;&lt;wsp:rsid wsp:val=&quot;00FF6A39&quot;/&gt;&lt;wsp:rsid wsp:val=&quot;00FF6CF6&quot;/&gt;&lt;wsp:rsid wsp:val=&quot;00FF707C&quot;/&gt;&lt;wsp:rsid wsp:val=&quot;00FF7237&quot;/&gt;&lt;wsp:rsid wsp:val=&quot;00FF78DB&quot;/&gt;&lt;/wsp:rsids&gt;&lt;/w:docPr&gt;&lt;w:body&gt;&lt;wx:sect&gt;&lt;w:p wsp:rsidR=&quot;00000000&quot; wsp:rsidRDefault=&quot;00F57581&quot; wsp:rsidP=&quot;00F57581&quot;&gt;&lt;m:oMathPara&gt;&lt;m:oMath&gt;&lt;m:r&gt;&lt;w:rPr&gt;&lt;w:rFonts w:ascii=&quot;Cambria Math&quot;/&gt;&lt;wx:font wx:val=&quot;Cambria Math&quot;/&gt;&lt;w:i/&gt;&lt;w:highlight w:val=&quot;yellow&quot;/&gt;&lt;w:lang w:fareast=&quot;EN-GB&quot;/&gt;&lt;/w:rPr&gt;&lt;m:t&gt;T&lt;/m:t&gt;&lt;/m:r&gt;&lt;m:r&gt;&lt;w:rPr&gt;&lt;w:rFonts w:ascii=&quot;Cambria Math&quot; w:h-ansi=&quot;Cambria Math&quot; w:cs=&quot;Cambria Math&quot;/&gt;&lt;wx:font wx:val=&quot;Cambria Math&quot;/&gt;&lt;w:i/&gt;&lt;w:highlight w:val=&quot;yellow&quot;/&gt;&lt;w:lang w:fareast=&quot;EN-GB&quot;/&gt;&lt;/w:rPr&gt;&lt;m:t&gt;h&lt;/m:t&gt;&lt;/m:r&gt;&lt;m:r&gt;&lt;w:rPr&gt;&lt;w:rFonts w:ascii=&quot;Cambria Math&quot; w:h-ansi=&quot;Cambria Math&quot;/&gt;&lt;wx:font wx:val=&quot;Cambria Math&quot;/&gt;&lt;w:i/&gt;&lt;w:highlight w:val=&quot;yellow&quot;/&gt;&lt;w:lang w:fareast=&quot;EN-GB&quot;/&gt;&lt;/w:rPr&gt;&lt;m:t&gt;(&lt;/m:t&gt;&lt;/m:r&gt;&lt;m:sSub&gt;&lt;m:sSubPr&gt;&lt;m:ctrlPr&gt;&lt;w:rPr&gt;&lt;w:rFonts w:ascii=&quot;Cambria Math&quot; w:fareast=&quot;Malgun Gothic&quot; w:h-ansi=&quot;Cambria Math&quot;/&gt;&lt;wx:font wx:val=&quot;Cambria Math&quot;/&gt;&lt;w:highlight w:val=&quot;yellow&quot;/&gt;&lt;w:lang w:fareast=&quot;KO&quot;/&gt;&lt;/w:rPr&gt;&lt;/m:ctrlPr&gt;&lt;/m:sSubPr&gt;&lt;m:e&gt;&lt;m:r&gt;&lt;w:rPr&gt;&lt;w:rFonts w:ascii=&quot;Cambria Math&quot; w:fareast=&quot;Malgun Gothic&quot; w:h-ansi=&quot;Cambria Math&quot;/&gt;&lt;wx:font wx:val=&quot;Cambria Math&quot;/&gt;&lt;w:i/&gt;&lt;w:highlight w:val=&quot;yellow&quot;/&gt;&lt;w:lang w:fareast=&quot;KO&quot;/&gt;&lt;/w:rPr&gt;&lt;m:t&gt;p&lt;/m:t&gt;&lt;/m:r&gt;&lt;/m:e&gt;&lt;m:sub&gt;&lt;m:r&gt;&lt;w:rPr&gt;&lt;w:rFonts w:ascii=&quot;Cambria Math&quot; w:fareast=&quot;Malgun Gothic&quot; w:h-ansi=&quot;Cambria Math&quot;/&gt;&lt;wx:font wx:val=&quot;Cambria Math&quot;/&gt;&lt;w:i/&gt;&lt;w:highlight w:val=&quot;yellow&quot;/&gt;&lt;w:lang w:fareast=&quot;KO&quot;/&gt;&lt;/w:rPr&gt;&lt;m:t&gt;i&lt;/m:t&gt;&lt;/m:r&gt;&lt;/m:sub&gt;&lt;/m:sSub&gt;&lt;m:r&gt;&lt;w:rPr&gt;&lt;w:rFonts w:ascii=&quot;Cambria Math&quot; w:fareast=&quot;Malgun Gothic&quot; w:h-ansi=&quot;Cambria Math&quot;/&gt;&lt;wx:font wx:val=&quot;Cambria Math&quot;/&gt;&lt;w:i/&gt;&lt;w:highlight w:val=&quot;yellow&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40C61">
        <w:rPr>
          <w:rFonts w:eastAsia="Malgun Gothic"/>
          <w:i/>
          <w:iCs/>
          <w:lang w:eastAsia="ko-KR"/>
        </w:rPr>
        <w:instrText xml:space="preserve"> </w:instrText>
      </w:r>
      <w:r w:rsidRPr="00740C61">
        <w:rPr>
          <w:rFonts w:eastAsia="Malgun Gothic"/>
          <w:i/>
          <w:iCs/>
          <w:lang w:eastAsia="ko-KR"/>
        </w:rPr>
        <w:fldChar w:fldCharType="separate"/>
      </w:r>
      <w:r w:rsidR="008D5F4A">
        <w:rPr>
          <w:i/>
          <w:iCs/>
          <w:position w:val="-5"/>
        </w:rPr>
        <w:pict w14:anchorId="6D8C7C32">
          <v:shape id="_x0000_i1032" type="#_x0000_t75" style="width:29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1924&quot;/&gt;&lt;wsp:rsid wsp:val=&quot;000121EC&quot;/&gt;&lt;wsp:rsid wsp:val=&quot;000124D1&quot;/&gt;&lt;wsp:rsid wsp:val=&quot;00012D90&quot;/&gt;&lt;wsp:rsid wsp:val=&quot;00012DCC&quot;/&gt;&lt;wsp:rsid wsp:val=&quot;0001321B&quot;/&gt;&lt;wsp:rsid wsp:val=&quot;00013488&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3DD2&quot;/&gt;&lt;wsp:rsid wsp:val=&quot;0002400D&quot;/&gt;&lt;wsp:rsid wsp:val=&quot;00024A87&quot;/&gt;&lt;wsp:rsid wsp:val=&quot;00024E37&quot;/&gt;&lt;wsp:rsid wsp:val=&quot;00024E57&quot;/&gt;&lt;wsp:rsid wsp:val=&quot;0002506A&quot;/&gt;&lt;wsp:rsid wsp:val=&quot;00025281&quot;/&gt;&lt;wsp:rsid wsp:val=&quot;000254B6&quot;/&gt;&lt;wsp:rsid wsp:val=&quot;000255A1&quot;/&gt;&lt;wsp:rsid wsp:val=&quot;00025825&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E02&quot;/&gt;&lt;wsp:rsid wsp:val=&quot;00031EDD&quot;/&gt;&lt;wsp:rsid wsp:val=&quot;000321DC&quot;/&gt;&lt;wsp:rsid wsp:val=&quot;00032905&quot;/&gt;&lt;wsp:rsid wsp:val=&quot;00032A64&quot;/&gt;&lt;wsp:rsid wsp:val=&quot;000334D2&quot;/&gt;&lt;wsp:rsid wsp:val=&quot;00033834&quot;/&gt;&lt;wsp:rsid wsp:val=&quot;00033A55&quot;/&gt;&lt;wsp:rsid wsp:val=&quot;00033AE8&quot;/&gt;&lt;wsp:rsid wsp:val=&quot;00033E5C&quot;/&gt;&lt;wsp:rsid wsp:val=&quot;00033FE2&quot;/&gt;&lt;wsp:rsid wsp:val=&quot;0003441E&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8D6&quot;/&gt;&lt;wsp:rsid wsp:val=&quot;00036A16&quot;/&gt;&lt;wsp:rsid wsp:val=&quot;00036C45&quot;/&gt;&lt;wsp:rsid wsp:val=&quot;00036FA7&quot;/&gt;&lt;wsp:rsid wsp:val=&quot;000377E3&quot;/&gt;&lt;wsp:rsid wsp:val=&quot;00037910&quot;/&gt;&lt;wsp:rsid wsp:val=&quot;00037A21&quot;/&gt;&lt;wsp:rsid wsp:val=&quot;00037D3E&quot;/&gt;&lt;wsp:rsid wsp:val=&quot;00040279&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527&quot;/&gt;&lt;wsp:rsid wsp:val=&quot;000426B1&quot;/&gt;&lt;wsp:rsid wsp:val=&quot;000429CD&quot;/&gt;&lt;wsp:rsid wsp:val=&quot;00042BFC&quot;/&gt;&lt;wsp:rsid wsp:val=&quot;000430CF&quot;/&gt;&lt;wsp:rsid wsp:val=&quot;000433B7&quot;/&gt;&lt;wsp:rsid wsp:val=&quot;00043607&quot;/&gt;&lt;wsp:rsid wsp:val=&quot;00043703&quot;/&gt;&lt;wsp:rsid wsp:val=&quot;00043CFE&quot;/&gt;&lt;wsp:rsid wsp:val=&quot;0004403C&quot;/&gt;&lt;wsp:rsid wsp:val=&quot;000441EC&quot;/&gt;&lt;wsp:rsid wsp:val=&quot;00044225&quot;/&gt;&lt;wsp:rsid wsp:val=&quot;00044359&quot;/&gt;&lt;wsp:rsid wsp:val=&quot;000444AD&quot;/&gt;&lt;wsp:rsid wsp:val=&quot;0004457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885&quot;/&gt;&lt;wsp:rsid wsp:val=&quot;00047A82&quot;/&gt;&lt;wsp:rsid wsp:val=&quot;00047D3D&quot;/&gt;&lt;wsp:rsid wsp:val=&quot;0005055B&quot;/&gt;&lt;wsp:rsid wsp:val=&quot;000505B9&quot;/&gt;&lt;wsp:rsid wsp:val=&quot;000505E0&quot;/&gt;&lt;wsp:rsid wsp:val=&quot;000508D9&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56B&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9C&quot;/&gt;&lt;wsp:rsid wsp:val=&quot;0005504C&quot;/&gt;&lt;wsp:rsid wsp:val=&quot;00055871&quot;/&gt;&lt;wsp:rsid wsp:val=&quot;00055873&quot;/&gt;&lt;wsp:rsid wsp:val=&quot;00055B8E&quot;/&gt;&lt;wsp:rsid wsp:val=&quot;0005602E&quot;/&gt;&lt;wsp:rsid wsp:val=&quot;00056052&quot;/&gt;&lt;wsp:rsid wsp:val=&quot;00056057&quot;/&gt;&lt;wsp:rsid wsp:val=&quot;00056318&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1E9&quot;/&gt;&lt;wsp:rsid wsp:val=&quot;00060586&quot;/&gt;&lt;wsp:rsid wsp:val=&quot;00060A9B&quot;/&gt;&lt;wsp:rsid wsp:val=&quot;00060FDB&quot;/&gt;&lt;wsp:rsid wsp:val=&quot;000612C5&quot;/&gt;&lt;wsp:rsid wsp:val=&quot;00061C96&quot;/&gt;&lt;wsp:rsid wsp:val=&quot;00061E34&quot;/&gt;&lt;wsp:rsid wsp:val=&quot;000621A9&quot;/&gt;&lt;wsp:rsid wsp:val=&quot;0006263A&quot;/&gt;&lt;wsp:rsid wsp:val=&quot;00062A7F&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5FE&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8E&quot;/&gt;&lt;wsp:rsid wsp:val=&quot;00074BF5&quot;/&gt;&lt;wsp:rsid wsp:val=&quot;00074E65&quot;/&gt;&lt;wsp:rsid wsp:val=&quot;000752CD&quot;/&gt;&lt;wsp:rsid wsp:val=&quot;00075680&quot;/&gt;&lt;wsp:rsid wsp:val=&quot;0007590A&quot;/&gt;&lt;wsp:rsid wsp:val=&quot;00075999&quot;/&gt;&lt;wsp:rsid wsp:val=&quot;00075FE3&quot;/&gt;&lt;wsp:rsid wsp:val=&quot;00076622&quot;/&gt;&lt;wsp:rsid wsp:val=&quot;00076775&quot;/&gt;&lt;wsp:rsid wsp:val=&quot;00076D63&quot;/&gt;&lt;wsp:rsid wsp:val=&quot;00076D95&quot;/&gt;&lt;wsp:rsid wsp:val=&quot;00077579&quot;/&gt;&lt;wsp:rsid wsp:val=&quot;00077A78&quot;/&gt;&lt;wsp:rsid wsp:val=&quot;00080170&quot;/&gt;&lt;wsp:rsid wsp:val=&quot;000805B2&quot;/&gt;&lt;wsp:rsid wsp:val=&quot;00080786&quot;/&gt;&lt;wsp:rsid wsp:val=&quot;00080D74&quot;/&gt;&lt;wsp:rsid wsp:val=&quot;000812DB&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60&quot;/&gt;&lt;wsp:rsid wsp:val=&quot;00087881&quot;/&gt;&lt;wsp:rsid wsp:val=&quot;00087BAB&quot;/&gt;&lt;wsp:rsid wsp:val=&quot;00087E29&quot;/&gt;&lt;wsp:rsid wsp:val=&quot;00087F91&quot;/&gt;&lt;wsp:rsid wsp:val=&quot;00090573&quot;/&gt;&lt;wsp:rsid wsp:val=&quot;00090586&quot;/&gt;&lt;wsp:rsid wsp:val=&quot;00090653&quot;/&gt;&lt;wsp:rsid wsp:val=&quot;00091277&quot;/&gt;&lt;wsp:rsid wsp:val=&quot;00091714&quot;/&gt;&lt;wsp:rsid wsp:val=&quot;000921E3&quot;/&gt;&lt;wsp:rsid wsp:val=&quot;00092334&quot;/&gt;&lt;wsp:rsid wsp:val=&quot;000923BD&quot;/&gt;&lt;wsp:rsid wsp:val=&quot;000924A8&quot;/&gt;&lt;wsp:rsid wsp:val=&quot;000931C3&quot;/&gt;&lt;wsp:rsid wsp:val=&quot;000938A0&quot;/&gt;&lt;wsp:rsid wsp:val=&quot;00093B72&quot;/&gt;&lt;wsp:rsid wsp:val=&quot;0009437A&quot;/&gt;&lt;wsp:rsid wsp:val=&quot;000947B7&quot;/&gt;&lt;wsp:rsid wsp:val=&quot;0009493A&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A0296&quot;/&gt;&lt;wsp:rsid wsp:val=&quot;000A02DC&quot;/&gt;&lt;wsp:rsid wsp:val=&quot;000A06C9&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D49&quot;/&gt;&lt;wsp:rsid wsp:val=&quot;000A1F8D&quot;/&gt;&lt;wsp:rsid wsp:val=&quot;000A23B7&quot;/&gt;&lt;wsp:rsid wsp:val=&quot;000A2D70&quot;/&gt;&lt;wsp:rsid wsp:val=&quot;000A3A3A&quot;/&gt;&lt;wsp:rsid wsp:val=&quot;000A3ACB&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499&quot;/&gt;&lt;wsp:rsid wsp:val=&quot;000B081C&quot;/&gt;&lt;wsp:rsid wsp:val=&quot;000B10AB&quot;/&gt;&lt;wsp:rsid wsp:val=&quot;000B17A1&quot;/&gt;&lt;wsp:rsid wsp:val=&quot;000B1CD3&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33&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05B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2B9&quot;/&gt;&lt;wsp:rsid wsp:val=&quot;000C4C76&quot;/&gt;&lt;wsp:rsid wsp:val=&quot;000C54A6&quot;/&gt;&lt;wsp:rsid wsp:val=&quot;000C550B&quot;/&gt;&lt;wsp:rsid wsp:val=&quot;000C5759&quot;/&gt;&lt;wsp:rsid wsp:val=&quot;000C5B91&quot;/&gt;&lt;wsp:rsid wsp:val=&quot;000C5E7D&quot;/&gt;&lt;wsp:rsid wsp:val=&quot;000C673C&quot;/&gt;&lt;wsp:rsid wsp:val=&quot;000C69F8&quot;/&gt;&lt;wsp:rsid wsp:val=&quot;000C71D9&quot;/&gt;&lt;wsp:rsid wsp:val=&quot;000C7C3E&quot;/&gt;&lt;wsp:rsid wsp:val=&quot;000D037E&quot;/&gt;&lt;wsp:rsid wsp:val=&quot;000D0A0F&quot;/&gt;&lt;wsp:rsid wsp:val=&quot;000D0AB8&quot;/&gt;&lt;wsp:rsid wsp:val=&quot;000D0BCC&quot;/&gt;&lt;wsp:rsid wsp:val=&quot;000D0F9A&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DE6&quot;/&gt;&lt;wsp:rsid wsp:val=&quot;000D4DFF&quot;/&gt;&lt;wsp:rsid wsp:val=&quot;000D4F5A&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1DF&quot;/&gt;&lt;wsp:rsid wsp:val=&quot;000D7268&quot;/&gt;&lt;wsp:rsid wsp:val=&quot;000D7383&quot;/&gt;&lt;wsp:rsid wsp:val=&quot;000D745D&quot;/&gt;&lt;wsp:rsid wsp:val=&quot;000D75CC&quot;/&gt;&lt;wsp:rsid wsp:val=&quot;000D75EE&quot;/&gt;&lt;wsp:rsid wsp:val=&quot;000D7783&quot;/&gt;&lt;wsp:rsid wsp:val=&quot;000D7A10&quot;/&gt;&lt;wsp:rsid wsp:val=&quot;000D7C7C&quot;/&gt;&lt;wsp:rsid wsp:val=&quot;000E011D&quot;/&gt;&lt;wsp:rsid wsp:val=&quot;000E0706&quot;/&gt;&lt;wsp:rsid wsp:val=&quot;000E14B9&quot;/&gt;&lt;wsp:rsid wsp:val=&quot;000E182B&quot;/&gt;&lt;wsp:rsid wsp:val=&quot;000E19C9&quot;/&gt;&lt;wsp:rsid wsp:val=&quot;000E1E8E&quot;/&gt;&lt;wsp:rsid wsp:val=&quot;000E279B&quot;/&gt;&lt;wsp:rsid wsp:val=&quot;000E2D41&quot;/&gt;&lt;wsp:rsid wsp:val=&quot;000E3075&quot;/&gt;&lt;wsp:rsid wsp:val=&quot;000E3358&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8E2&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38E&quot;/&gt;&lt;wsp:rsid wsp:val=&quot;000F251F&quot;/&gt;&lt;wsp:rsid wsp:val=&quot;000F2965&quot;/&gt;&lt;wsp:rsid wsp:val=&quot;000F2A21&quot;/&gt;&lt;wsp:rsid wsp:val=&quot;000F2A71&quot;/&gt;&lt;wsp:rsid wsp:val=&quot;000F2E12&quot;/&gt;&lt;wsp:rsid wsp:val=&quot;000F34C7&quot;/&gt;&lt;wsp:rsid wsp:val=&quot;000F3755&quot;/&gt;&lt;wsp:rsid wsp:val=&quot;000F3B40&quot;/&gt;&lt;wsp:rsid wsp:val=&quot;000F3FFF&quot;/&gt;&lt;wsp:rsid wsp:val=&quot;000F42EA&quot;/&gt;&lt;wsp:rsid wsp:val=&quot;000F4A11&quot;/&gt;&lt;wsp:rsid wsp:val=&quot;000F4CAF&quot;/&gt;&lt;wsp:rsid wsp:val=&quot;000F4D95&quot;/&gt;&lt;wsp:rsid wsp:val=&quot;000F4F44&quot;/&gt;&lt;wsp:rsid wsp:val=&quot;000F53CB&quot;/&gt;&lt;wsp:rsid wsp:val=&quot;000F55F2&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789F&quot;/&gt;&lt;wsp:rsid wsp:val=&quot;00117957&quot;/&gt;&lt;wsp:rsid wsp:val=&quot;00117AF5&quot;/&gt;&lt;wsp:rsid wsp:val=&quot;00117B4F&quot;/&gt;&lt;wsp:rsid wsp:val=&quot;00117B90&quot;/&gt;&lt;wsp:rsid wsp:val=&quot;00117CB8&quot;/&gt;&lt;wsp:rsid wsp:val=&quot;001202E9&quot;/&gt;&lt;wsp:rsid wsp:val=&quot;001203DB&quot;/&gt;&lt;wsp:rsid wsp:val=&quot;0012079F&quot;/&gt;&lt;wsp:rsid wsp:val=&quot;001207F3&quot;/&gt;&lt;wsp:rsid wsp:val=&quot;00120A7B&quot;/&gt;&lt;wsp:rsid wsp:val=&quot;00121316&quot;/&gt;&lt;wsp:rsid wsp:val=&quot;0012142A&quot;/&gt;&lt;wsp:rsid wsp:val=&quot;001215DB&quot;/&gt;&lt;wsp:rsid wsp:val=&quot;00121897&quot;/&gt;&lt;wsp:rsid wsp:val=&quot;001218BF&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467D&quot;/&gt;&lt;wsp:rsid wsp:val=&quot;001246EC&quot;/&gt;&lt;wsp:rsid wsp:val=&quot;001249D7&quot;/&gt;&lt;wsp:rsid wsp:val=&quot;00124E10&quot;/&gt;&lt;wsp:rsid wsp:val=&quot;00125078&quot;/&gt;&lt;wsp:rsid wsp:val=&quot;001252FE&quot;/&gt;&lt;wsp:rsid wsp:val=&quot;001257E6&quot;/&gt;&lt;wsp:rsid wsp:val=&quot;00126D98&quot;/&gt;&lt;wsp:rsid wsp:val=&quot;00126DAB&quot;/&gt;&lt;wsp:rsid wsp:val=&quot;00127080&quot;/&gt;&lt;wsp:rsid wsp:val=&quot;001274AC&quot;/&gt;&lt;wsp:rsid wsp:val=&quot;001275E6&quot;/&gt;&lt;wsp:rsid wsp:val=&quot;00127DE2&quot;/&gt;&lt;wsp:rsid wsp:val=&quot;00127F28&quot;/&gt;&lt;wsp:rsid wsp:val=&quot;00127F4C&quot;/&gt;&lt;wsp:rsid wsp:val=&quot;0013009E&quot;/&gt;&lt;wsp:rsid wsp:val=&quot;0013013D&quot;/&gt;&lt;wsp:rsid wsp:val=&quot;001301E5&quot;/&gt;&lt;wsp:rsid wsp:val=&quot;001305AC&quot;/&gt;&lt;wsp:rsid wsp:val=&quot;00130714&quot;/&gt;&lt;wsp:rsid wsp:val=&quot;00130953&quot;/&gt;&lt;wsp:rsid wsp:val=&quot;001309B5&quot;/&gt;&lt;wsp:rsid wsp:val=&quot;00130A25&quot;/&gt;&lt;wsp:rsid wsp:val=&quot;00131162&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B3A&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3&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6A9&quot;/&gt;&lt;wsp:rsid wsp:val=&quot;00147884&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208&quot;/&gt;&lt;wsp:rsid wsp:val=&quot;0015347E&quot;/&gt;&lt;wsp:rsid wsp:val=&quot;00153578&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F7A&quot;/&gt;&lt;wsp:rsid wsp:val=&quot;00156199&quot;/&gt;&lt;wsp:rsid wsp:val=&quot;00156260&quot;/&gt;&lt;wsp:rsid wsp:val=&quot;0015674F&quot;/&gt;&lt;wsp:rsid wsp:val=&quot;0015722A&quot;/&gt;&lt;wsp:rsid wsp:val=&quot;0016019C&quot;/&gt;&lt;wsp:rsid wsp:val=&quot;00160674&quot;/&gt;&lt;wsp:rsid wsp:val=&quot;00160786&quot;/&gt;&lt;wsp:rsid wsp:val=&quot;00160D2A&quot;/&gt;&lt;wsp:rsid wsp:val=&quot;0016117C&quot;/&gt;&lt;wsp:rsid wsp:val=&quot;001613AD&quot;/&gt;&lt;wsp:rsid wsp:val=&quot;001616AF&quot;/&gt;&lt;wsp:rsid wsp:val=&quot;001618A3&quot;/&gt;&lt;wsp:rsid wsp:val=&quot;0016223A&quot;/&gt;&lt;wsp:rsid wsp:val=&quot;00162262&quot;/&gt;&lt;wsp:rsid wsp:val=&quot;00162898&quot;/&gt;&lt;wsp:rsid wsp:val=&quot;00162BD5&quot;/&gt;&lt;wsp:rsid wsp:val=&quot;00162CF1&quot;/&gt;&lt;wsp:rsid wsp:val=&quot;00162F82&quot;/&gt;&lt;wsp:rsid wsp:val=&quot;001630E4&quot;/&gt;&lt;wsp:rsid wsp:val=&quot;001634EB&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634F&quot;/&gt;&lt;wsp:rsid wsp:val=&quot;00166994&quot;/&gt;&lt;wsp:rsid wsp:val=&quot;001669F9&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190&quot;/&gt;&lt;wsp:rsid wsp:val=&quot;00171944&quot;/&gt;&lt;wsp:rsid wsp:val=&quot;00171D7E&quot;/&gt;&lt;wsp:rsid wsp:val=&quot;00171F14&quot;/&gt;&lt;wsp:rsid wsp:val=&quot;0017226B&quot;/&gt;&lt;wsp:rsid wsp:val=&quot;00172304&quot;/&gt;&lt;wsp:rsid wsp:val=&quot;00172403&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1C5&quot;/&gt;&lt;wsp:rsid wsp:val=&quot;00180DC7&quot;/&gt;&lt;wsp:rsid wsp:val=&quot;00180E60&quot;/&gt;&lt;wsp:rsid wsp:val=&quot;00180EC7&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9D3&quot;/&gt;&lt;wsp:rsid wsp:val=&quot;0019022C&quot;/&gt;&lt;wsp:rsid wsp:val=&quot;00190307&quot;/&gt;&lt;wsp:rsid wsp:val=&quot;001907C7&quot;/&gt;&lt;wsp:rsid wsp:val=&quot;00190927&quot;/&gt;&lt;wsp:rsid wsp:val=&quot;00190BD5&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643&quot;/&gt;&lt;wsp:rsid wsp:val=&quot;001A272C&quot;/&gt;&lt;wsp:rsid wsp:val=&quot;001A2939&quot;/&gt;&lt;wsp:rsid wsp:val=&quot;001A2FD5&quot;/&gt;&lt;wsp:rsid wsp:val=&quot;001A3037&quot;/&gt;&lt;wsp:rsid wsp:val=&quot;001A30B0&quot;/&gt;&lt;wsp:rsid wsp:val=&quot;001A30FB&quot;/&gt;&lt;wsp:rsid wsp:val=&quot;001A35B2&quot;/&gt;&lt;wsp:rsid wsp:val=&quot;001A36AC&quot;/&gt;&lt;wsp:rsid wsp:val=&quot;001A36CF&quot;/&gt;&lt;wsp:rsid wsp:val=&quot;001A3974&quot;/&gt;&lt;wsp:rsid wsp:val=&quot;001A3F0F&quot;/&gt;&lt;wsp:rsid wsp:val=&quot;001A3FA5&quot;/&gt;&lt;wsp:rsid wsp:val=&quot;001A4156&quot;/&gt;&lt;wsp:rsid wsp:val=&quot;001A43B8&quot;/&gt;&lt;wsp:rsid wsp:val=&quot;001A4EDF&quot;/&gt;&lt;wsp:rsid wsp:val=&quot;001A5174&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7E6&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256&quot;/&gt;&lt;wsp:rsid wsp:val=&quot;001B748B&quot;/&gt;&lt;wsp:rsid wsp:val=&quot;001B7CD0&quot;/&gt;&lt;wsp:rsid wsp:val=&quot;001C002C&quot;/&gt;&lt;wsp:rsid wsp:val=&quot;001C0085&quot;/&gt;&lt;wsp:rsid wsp:val=&quot;001C04E1&quot;/&gt;&lt;wsp:rsid wsp:val=&quot;001C063F&quot;/&gt;&lt;wsp:rsid wsp:val=&quot;001C0883&quot;/&gt;&lt;wsp:rsid wsp:val=&quot;001C0CD4&quot;/&gt;&lt;wsp:rsid wsp:val=&quot;001C1163&quot;/&gt;&lt;wsp:rsid wsp:val=&quot;001C16A9&quot;/&gt;&lt;wsp:rsid wsp:val=&quot;001C1E53&quot;/&gt;&lt;wsp:rsid wsp:val=&quot;001C211D&quot;/&gt;&lt;wsp:rsid wsp:val=&quot;001C2582&quot;/&gt;&lt;wsp:rsid wsp:val=&quot;001C2C3E&quot;/&gt;&lt;wsp:rsid wsp:val=&quot;001C2E60&quot;/&gt;&lt;wsp:rsid wsp:val=&quot;001C3227&quot;/&gt;&lt;wsp:rsid wsp:val=&quot;001C3474&quot;/&gt;&lt;wsp:rsid wsp:val=&quot;001C3B46&quot;/&gt;&lt;wsp:rsid wsp:val=&quot;001C3DC6&quot;/&gt;&lt;wsp:rsid wsp:val=&quot;001C3EAE&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185&quot;/&gt;&lt;wsp:rsid wsp:val=&quot;001C73C4&quot;/&gt;&lt;wsp:rsid wsp:val=&quot;001C76FC&quot;/&gt;&lt;wsp:rsid wsp:val=&quot;001C7AB6&quot;/&gt;&lt;wsp:rsid wsp:val=&quot;001C7BC3&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77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A25&quot;/&gt;&lt;wsp:rsid wsp:val=&quot;001D3C68&quot;/&gt;&lt;wsp:rsid wsp:val=&quot;001D4315&quot;/&gt;&lt;wsp:rsid wsp:val=&quot;001D43C0&quot;/&gt;&lt;wsp:rsid wsp:val=&quot;001D46EB&quot;/&gt;&lt;wsp:rsid wsp:val=&quot;001D4969&quot;/&gt;&lt;wsp:rsid wsp:val=&quot;001D4AF0&quot;/&gt;&lt;wsp:rsid wsp:val=&quot;001D4C91&quot;/&gt;&lt;wsp:rsid wsp:val=&quot;001D4F24&quot;/&gt;&lt;wsp:rsid wsp:val=&quot;001D506F&quot;/&gt;&lt;wsp:rsid wsp:val=&quot;001D53DC&quot;/&gt;&lt;wsp:rsid wsp:val=&quot;001D57B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DF7&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26E&quot;/&gt;&lt;wsp:rsid wsp:val=&quot;001E636D&quot;/&gt;&lt;wsp:rsid wsp:val=&quot;001E6446&quot;/&gt;&lt;wsp:rsid wsp:val=&quot;001E684F&quot;/&gt;&lt;wsp:rsid wsp:val=&quot;001E689D&quot;/&gt;&lt;wsp:rsid wsp:val=&quot;001E69D5&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A2&quot;/&gt;&lt;wsp:rsid wsp:val=&quot;001F54C5&quot;/&gt;&lt;wsp:rsid wsp:val=&quot;001F55C8&quot;/&gt;&lt;wsp:rsid wsp:val=&quot;001F5AF6&quot;/&gt;&lt;wsp:rsid wsp:val=&quot;001F5C84&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2C0&quot;/&gt;&lt;wsp:rsid wsp:val=&quot;00203A6E&quot;/&gt;&lt;wsp:rsid wsp:val=&quot;00203B71&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362&quot;/&gt;&lt;wsp:rsid wsp:val=&quot;0021651E&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66C&quot;/&gt;&lt;wsp:rsid wsp:val=&quot;00220E92&quot;/&gt;&lt;wsp:rsid wsp:val=&quot;00220F1A&quot;/&gt;&lt;wsp:rsid wsp:val=&quot;002211DD&quot;/&gt;&lt;wsp:rsid wsp:val=&quot;0022135D&quot;/&gt;&lt;wsp:rsid wsp:val=&quot;00221B93&quot;/&gt;&lt;wsp:rsid wsp:val=&quot;002222A4&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3B5&quot;/&gt;&lt;wsp:rsid wsp:val=&quot;002314EE&quot;/&gt;&lt;wsp:rsid wsp:val=&quot;00231565&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21F2&quot;/&gt;&lt;wsp:rsid wsp:val=&quot;0024231F&quot;/&gt;&lt;wsp:rsid wsp:val=&quot;00242B2A&quot;/&gt;&lt;wsp:rsid wsp:val=&quot;00242CAE&quot;/&gt;&lt;wsp:rsid wsp:val=&quot;00242E87&quot;/&gt;&lt;wsp:rsid wsp:val=&quot;00243472&quot;/&gt;&lt;wsp:rsid wsp:val=&quot;00243ACD&quot;/&gt;&lt;wsp:rsid wsp:val=&quot;00243DCC&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587&quot;/&gt;&lt;wsp:rsid wsp:val=&quot;00246C52&quot;/&gt;&lt;wsp:rsid wsp:val=&quot;00246C98&quot;/&gt;&lt;wsp:rsid wsp:val=&quot;00246EB6&quot;/&gt;&lt;wsp:rsid wsp:val=&quot;0024703D&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EA4&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37C&quot;/&gt;&lt;wsp:rsid wsp:val=&quot;0026075E&quot;/&gt;&lt;wsp:rsid wsp:val=&quot;00260FAD&quot;/&gt;&lt;wsp:rsid wsp:val=&quot;00260FC7&quot;/&gt;&lt;wsp:rsid wsp:val=&quot;002612A1&quot;/&gt;&lt;wsp:rsid wsp:val=&quot;00261559&quot;/&gt;&lt;wsp:rsid wsp:val=&quot;00261A63&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BAC&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210&quot;/&gt;&lt;wsp:rsid wsp:val=&quot;00266427&quot;/&gt;&lt;wsp:rsid wsp:val=&quot;00266447&quot;/&gt;&lt;wsp:rsid wsp:val=&quot;00267026&quot;/&gt;&lt;wsp:rsid wsp:val=&quot;0026716C&quot;/&gt;&lt;wsp:rsid wsp:val=&quot;002673AD&quot;/&gt;&lt;wsp:rsid wsp:val=&quot;00267959&quot;/&gt;&lt;wsp:rsid wsp:val=&quot;00267D2F&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FB&quot;/&gt;&lt;wsp:rsid wsp:val=&quot;00276BEE&quot;/&gt;&lt;wsp:rsid wsp:val=&quot;00276EFA&quot;/&gt;&lt;wsp:rsid wsp:val=&quot;00277E66&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A5D&quot;/&gt;&lt;wsp:rsid wsp:val=&quot;00280D6E&quot;/&gt;&lt;wsp:rsid wsp:val=&quot;00281166&quot;/&gt;&lt;wsp:rsid wsp:val=&quot;00281679&quot;/&gt;&lt;wsp:rsid wsp:val=&quot;002825CE&quot;/&gt;&lt;wsp:rsid wsp:val=&quot;002826D0&quot;/&gt;&lt;wsp:rsid wsp:val=&quot;00282872&quot;/&gt;&lt;wsp:rsid wsp:val=&quot;002829E8&quot;/&gt;&lt;wsp:rsid wsp:val=&quot;00282E85&quot;/&gt;&lt;wsp:rsid wsp:val=&quot;00282FCB&quot;/&gt;&lt;wsp:rsid wsp:val=&quot;0028316F&quot;/&gt;&lt;wsp:rsid wsp:val=&quot;00283181&quot;/&gt;&lt;wsp:rsid wsp:val=&quot;002832C5&quot;/&gt;&lt;wsp:rsid wsp:val=&quot;002835A5&quot;/&gt;&lt;wsp:rsid wsp:val=&quot;002836DC&quot;/&gt;&lt;wsp:rsid wsp:val=&quot;002838CB&quot;/&gt;&lt;wsp:rsid wsp:val=&quot;00283D6B&quot;/&gt;&lt;wsp:rsid wsp:val=&quot;00284E7F&quot;/&gt;&lt;wsp:rsid wsp:val=&quot;002851CC&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937&quot;/&gt;&lt;wsp:rsid wsp:val=&quot;00287C28&quot;/&gt;&lt;wsp:rsid wsp:val=&quot;00287E5A&quot;/&gt;&lt;wsp:rsid wsp:val=&quot;00287EA3&quot;/&gt;&lt;wsp:rsid wsp:val=&quot;00290006&quot;/&gt;&lt;wsp:rsid wsp:val=&quot;0029006E&quot;/&gt;&lt;wsp:rsid wsp:val=&quot;00290254&quot;/&gt;&lt;wsp:rsid wsp:val=&quot;0029028C&quot;/&gt;&lt;wsp:rsid wsp:val=&quot;0029111B&quot;/&gt;&lt;wsp:rsid wsp:val=&quot;0029178D&quot;/&gt;&lt;wsp:rsid wsp:val=&quot;0029178F&quot;/&gt;&lt;wsp:rsid wsp:val=&quot;00291B01&quot;/&gt;&lt;wsp:rsid wsp:val=&quot;0029230A&quot;/&gt;&lt;wsp:rsid wsp:val=&quot;0029267A&quot;/&gt;&lt;wsp:rsid wsp:val=&quot;002928BD&quot;/&gt;&lt;wsp:rsid wsp:val=&quot;00293504&quot;/&gt;&lt;wsp:rsid wsp:val=&quot;002935D3&quot;/&gt;&lt;wsp:rsid wsp:val=&quot;00293CE8&quot;/&gt;&lt;wsp:rsid wsp:val=&quot;002944CA&quot;/&gt;&lt;wsp:rsid wsp:val=&quot;00294722&quot;/&gt;&lt;wsp:rsid wsp:val=&quot;00294AB1&quot;/&gt;&lt;wsp:rsid wsp:val=&quot;00295018&quot;/&gt;&lt;wsp:rsid wsp:val=&quot;00295226&quot;/&gt;&lt;wsp:rsid wsp:val=&quot;0029548C&quot;/&gt;&lt;wsp:rsid wsp:val=&quot;00295539&quot;/&gt;&lt;wsp:rsid wsp:val=&quot;00295F1C&quot;/&gt;&lt;wsp:rsid wsp:val=&quot;0029636B&quot;/&gt;&lt;wsp:rsid wsp:val=&quot;002963EC&quot;/&gt;&lt;wsp:rsid wsp:val=&quot;002965C5&quot;/&gt;&lt;wsp:rsid wsp:val=&quot;00296E40&quot;/&gt;&lt;wsp:rsid wsp:val=&quot;00296EF9&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4102&quot;/&gt;&lt;wsp:rsid wsp:val=&quot;002A4625&quot;/&gt;&lt;wsp:rsid wsp:val=&quot;002A4918&quot;/&gt;&lt;wsp:rsid wsp:val=&quot;002A4E20&quot;/&gt;&lt;wsp:rsid wsp:val=&quot;002A51FE&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D54&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C00D6&quot;/&gt;&lt;wsp:rsid wsp:val=&quot;002C04C2&quot;/&gt;&lt;wsp:rsid wsp:val=&quot;002C0512&quot;/&gt;&lt;wsp:rsid wsp:val=&quot;002C07DB&quot;/&gt;&lt;wsp:rsid wsp:val=&quot;002C0818&quot;/&gt;&lt;wsp:rsid wsp:val=&quot;002C0AC9&quot;/&gt;&lt;wsp:rsid wsp:val=&quot;002C0DD0&quot;/&gt;&lt;wsp:rsid wsp:val=&quot;002C0E0A&quot;/&gt;&lt;wsp:rsid wsp:val=&quot;002C1368&quot;/&gt;&lt;wsp:rsid wsp:val=&quot;002C1DF1&quot;/&gt;&lt;wsp:rsid wsp:val=&quot;002C203A&quot;/&gt;&lt;wsp:rsid wsp:val=&quot;002C2502&quot;/&gt;&lt;wsp:rsid wsp:val=&quot;002C2E8A&quot;/&gt;&lt;wsp:rsid wsp:val=&quot;002C2FCD&quot;/&gt;&lt;wsp:rsid wsp:val=&quot;002C33D3&quot;/&gt;&lt;wsp:rsid wsp:val=&quot;002C36D3&quot;/&gt;&lt;wsp:rsid wsp:val=&quot;002C3AE4&quot;/&gt;&lt;wsp:rsid wsp:val=&quot;002C3C99&quot;/&gt;&lt;wsp:rsid wsp:val=&quot;002C3E89&quot;/&gt;&lt;wsp:rsid wsp:val=&quot;002C456C&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661&quot;/&gt;&lt;wsp:rsid wsp:val=&quot;002C6F88&quot;/&gt;&lt;wsp:rsid wsp:val=&quot;002C7014&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A8A&quot;/&gt;&lt;wsp:rsid wsp:val=&quot;002D2B4E&quot;/&gt;&lt;wsp:rsid wsp:val=&quot;002D3968&quot;/&gt;&lt;wsp:rsid wsp:val=&quot;002D3C60&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1A7&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7321&quot;/&gt;&lt;wsp:rsid wsp:val=&quot;002E7894&quot;/&gt;&lt;wsp:rsid wsp:val=&quot;002E7C45&quot;/&gt;&lt;wsp:rsid wsp:val=&quot;002E7EA8&quot;/&gt;&lt;wsp:rsid wsp:val=&quot;002E7F54&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319B&quot;/&gt;&lt;wsp:rsid wsp:val=&quot;002F3AAA&quot;/&gt;&lt;wsp:rsid wsp:val=&quot;002F3C25&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5FF&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0A&quot;/&gt;&lt;wsp:rsid wsp:val=&quot;003004CC&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24D&quot;/&gt;&lt;wsp:rsid wsp:val=&quot;00304506&quot;/&gt;&lt;wsp:rsid wsp:val=&quot;00304549&quot;/&gt;&lt;wsp:rsid wsp:val=&quot;00304AC5&quot;/&gt;&lt;wsp:rsid wsp:val=&quot;00304FCA&quot;/&gt;&lt;wsp:rsid wsp:val=&quot;00305372&quot;/&gt;&lt;wsp:rsid wsp:val=&quot;003054BD&quot;/&gt;&lt;wsp:rsid wsp:val=&quot;0030621C&quot;/&gt;&lt;wsp:rsid wsp:val=&quot;00306306&quot;/&gt;&lt;wsp:rsid wsp:val=&quot;003064DD&quot;/&gt;&lt;wsp:rsid wsp:val=&quot;003065FB&quot;/&gt;&lt;wsp:rsid wsp:val=&quot;00306C47&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941&quot;/&gt;&lt;wsp:rsid wsp:val=&quot;00312064&quot;/&gt;&lt;wsp:rsid wsp:val=&quot;003121B8&quot;/&gt;&lt;wsp:rsid wsp:val=&quot;00312542&quot;/&gt;&lt;wsp:rsid wsp:val=&quot;003133D8&quot;/&gt;&lt;wsp:rsid wsp:val=&quot;003137A0&quot;/&gt;&lt;wsp:rsid wsp:val=&quot;003137ED&quot;/&gt;&lt;wsp:rsid wsp:val=&quot;00313C4F&quot;/&gt;&lt;wsp:rsid wsp:val=&quot;00314176&quot;/&gt;&lt;wsp:rsid wsp:val=&quot;003141C2&quot;/&gt;&lt;wsp:rsid wsp:val=&quot;00314629&quot;/&gt;&lt;wsp:rsid wsp:val=&quot;00314C7C&quot;/&gt;&lt;wsp:rsid wsp:val=&quot;003150EA&quot;/&gt;&lt;wsp:rsid wsp:val=&quot;0031599D&quot;/&gt;&lt;wsp:rsid wsp:val=&quot;00315F72&quot;/&gt;&lt;wsp:rsid wsp:val=&quot;00316072&quot;/&gt;&lt;wsp:rsid wsp:val=&quot;003160FB&quot;/&gt;&lt;wsp:rsid wsp:val=&quot;00316265&quot;/&gt;&lt;wsp:rsid wsp:val=&quot;00316C58&quot;/&gt;&lt;wsp:rsid wsp:val=&quot;00316E46&quot;/&gt;&lt;wsp:rsid wsp:val=&quot;00317050&quot;/&gt;&lt;wsp:rsid wsp:val=&quot;00317884&quot;/&gt;&lt;wsp:rsid wsp:val=&quot;00317B13&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866&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3E27&quot;/&gt;&lt;wsp:rsid wsp:val=&quot;00333FB4&quot;/&gt;&lt;wsp:rsid wsp:val=&quot;00334799&quot;/&gt;&lt;wsp:rsid wsp:val=&quot;003350A7&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725&quot;/&gt;&lt;wsp:rsid wsp:val=&quot;0034511B&quot;/&gt;&lt;wsp:rsid wsp:val=&quot;00345127&quot;/&gt;&lt;wsp:rsid wsp:val=&quot;00345243&quot;/&gt;&lt;wsp:rsid wsp:val=&quot;003454A2&quot;/&gt;&lt;wsp:rsid wsp:val=&quot;003460F4&quot;/&gt;&lt;wsp:rsid wsp:val=&quot;003460F6&quot;/&gt;&lt;wsp:rsid wsp:val=&quot;003461BC&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10E3&quot;/&gt;&lt;wsp:rsid wsp:val=&quot;0035140A&quot;/&gt;&lt;wsp:rsid wsp:val=&quot;0035180B&quot;/&gt;&lt;wsp:rsid wsp:val=&quot;00351C98&quot;/&gt;&lt;wsp:rsid wsp:val=&quot;00351EAA&quot;/&gt;&lt;wsp:rsid wsp:val=&quot;0035216E&quot;/&gt;&lt;wsp:rsid wsp:val=&quot;003522C9&quot;/&gt;&lt;wsp:rsid wsp:val=&quot;0035265C&quot;/&gt;&lt;wsp:rsid wsp:val=&quot;00352759&quot;/&gt;&lt;wsp:rsid wsp:val=&quot;00352812&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EE1&quot;/&gt;&lt;wsp:rsid wsp:val=&quot;00353F9F&quot;/&gt;&lt;wsp:rsid wsp:val=&quot;0035414B&quot;/&gt;&lt;wsp:rsid wsp:val=&quot;0035414E&quot;/&gt;&lt;wsp:rsid wsp:val=&quot;003542BB&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A5&quot;/&gt;&lt;wsp:rsid wsp:val=&quot;00356B3C&quot;/&gt;&lt;wsp:rsid wsp:val=&quot;00356CEC&quot;/&gt;&lt;wsp:rsid wsp:val=&quot;003572DE&quot;/&gt;&lt;wsp:rsid wsp:val=&quot;00357659&quot;/&gt;&lt;wsp:rsid wsp:val=&quot;00357712&quot;/&gt;&lt;wsp:rsid wsp:val=&quot;00357C43&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1C42&quot;/&gt;&lt;wsp:rsid wsp:val=&quot;003621A7&quot;/&gt;&lt;wsp:rsid wsp:val=&quot;0036262C&quot;/&gt;&lt;wsp:rsid wsp:val=&quot;00362A2B&quot;/&gt;&lt;wsp:rsid wsp:val=&quot;00362C5A&quot;/&gt;&lt;wsp:rsid wsp:val=&quot;00363984&quot;/&gt;&lt;wsp:rsid wsp:val=&quot;00363EE9&quot;/&gt;&lt;wsp:rsid wsp:val=&quot;00364280&quot;/&gt;&lt;wsp:rsid wsp:val=&quot;00364A63&quot;/&gt;&lt;wsp:rsid wsp:val=&quot;0036523A&quot;/&gt;&lt;wsp:rsid wsp:val=&quot;003654DA&quot;/&gt;&lt;wsp:rsid wsp:val=&quot;00367349&quot;/&gt;&lt;wsp:rsid wsp:val=&quot;00367D2F&quot;/&gt;&lt;wsp:rsid wsp:val=&quot;003700A7&quot;/&gt;&lt;wsp:rsid wsp:val=&quot;00370285&quot;/&gt;&lt;wsp:rsid wsp:val=&quot;003704EE&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5FE&quot;/&gt;&lt;wsp:rsid wsp:val=&quot;00372A6B&quot;/&gt;&lt;wsp:rsid wsp:val=&quot;00372B3E&quot;/&gt;&lt;wsp:rsid wsp:val=&quot;00372FD7&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4FA&quot;/&gt;&lt;wsp:rsid wsp:val=&quot;0037664D&quot;/&gt;&lt;wsp:rsid wsp:val=&quot;00376778&quot;/&gt;&lt;wsp:rsid wsp:val=&quot;003769B8&quot;/&gt;&lt;wsp:rsid wsp:val=&quot;00376CD6&quot;/&gt;&lt;wsp:rsid wsp:val=&quot;00376E52&quot;/&gt;&lt;wsp:rsid wsp:val=&quot;00376F72&quot;/&gt;&lt;wsp:rsid wsp:val=&quot;0037709A&quot;/&gt;&lt;wsp:rsid wsp:val=&quot;00377146&quot;/&gt;&lt;wsp:rsid wsp:val=&quot;00377397&quot;/&gt;&lt;wsp:rsid wsp:val=&quot;003774FD&quot;/&gt;&lt;wsp:rsid wsp:val=&quot;003775BD&quot;/&gt;&lt;wsp:rsid wsp:val=&quot;00377F1F&quot;/&gt;&lt;wsp:rsid wsp:val=&quot;0038084F&quot;/&gt;&lt;wsp:rsid wsp:val=&quot;00380892&quot;/&gt;&lt;wsp:rsid wsp:val=&quot;00381079&quot;/&gt;&lt;wsp:rsid wsp:val=&quot;00381685&quot;/&gt;&lt;wsp:rsid wsp:val=&quot;00381918&quot;/&gt;&lt;wsp:rsid wsp:val=&quot;00381A1D&quot;/&gt;&lt;wsp:rsid wsp:val=&quot;003821E7&quot;/&gt;&lt;wsp:rsid wsp:val=&quot;0038227A&quot;/&gt;&lt;wsp:rsid wsp:val=&quot;00382425&quot;/&gt;&lt;wsp:rsid wsp:val=&quot;0038245B&quot;/&gt;&lt;wsp:rsid wsp:val=&quot;003826CF&quot;/&gt;&lt;wsp:rsid wsp:val=&quot;003827B3&quot;/&gt;&lt;wsp:rsid wsp:val=&quot;00382903&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7D2&quot;/&gt;&lt;wsp:rsid wsp:val=&quot;00390837&quot;/&gt;&lt;wsp:rsid wsp:val=&quot;00390B8F&quot;/&gt;&lt;wsp:rsid wsp:val=&quot;00390C56&quot;/&gt;&lt;wsp:rsid wsp:val=&quot;00390E89&quot;/&gt;&lt;wsp:rsid wsp:val=&quot;0039122C&quot;/&gt;&lt;wsp:rsid wsp:val=&quot;0039124D&quot;/&gt;&lt;wsp:rsid wsp:val=&quot;003912B7&quot;/&gt;&lt;wsp:rsid wsp:val=&quot;003914C2&quot;/&gt;&lt;wsp:rsid wsp:val=&quot;00391688&quot;/&gt;&lt;wsp:rsid wsp:val=&quot;00391A92&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11E&quot;/&gt;&lt;wsp:rsid wsp:val=&quot;00397464&quot;/&gt;&lt;wsp:rsid wsp:val=&quot;00397514&quot;/&gt;&lt;wsp:rsid wsp:val=&quot;003978B8&quot;/&gt;&lt;wsp:rsid wsp:val=&quot;00397B96&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8FC&quot;/&gt;&lt;wsp:rsid wsp:val=&quot;003A4E82&quot;/&gt;&lt;wsp:rsid wsp:val=&quot;003A5167&quot;/&gt;&lt;wsp:rsid wsp:val=&quot;003A590E&quot;/&gt;&lt;wsp:rsid wsp:val=&quot;003A591A&quot;/&gt;&lt;wsp:rsid wsp:val=&quot;003A5C66&quot;/&gt;&lt;wsp:rsid wsp:val=&quot;003A6330&quot;/&gt;&lt;wsp:rsid wsp:val=&quot;003A67EA&quot;/&gt;&lt;wsp:rsid wsp:val=&quot;003A6A9D&quot;/&gt;&lt;wsp:rsid wsp:val=&quot;003A6BC9&quot;/&gt;&lt;wsp:rsid wsp:val=&quot;003A6F54&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89F&quot;/&gt;&lt;wsp:rsid wsp:val=&quot;003B1CC2&quot;/&gt;&lt;wsp:rsid wsp:val=&quot;003B21B1&quot;/&gt;&lt;wsp:rsid wsp:val=&quot;003B2B79&quot;/&gt;&lt;wsp:rsid wsp:val=&quot;003B31F9&quot;/&gt;&lt;wsp:rsid wsp:val=&quot;003B4482&quot;/&gt;&lt;wsp:rsid wsp:val=&quot;003B493D&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0C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D7&quot;/&gt;&lt;wsp:rsid wsp:val=&quot;003C0985&quot;/&gt;&lt;wsp:rsid wsp:val=&quot;003C0D37&quot;/&gt;&lt;wsp:rsid wsp:val=&quot;003C16F5&quot;/&gt;&lt;wsp:rsid wsp:val=&quot;003C1A16&quot;/&gt;&lt;wsp:rsid wsp:val=&quot;003C1C23&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4FB&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4E6&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707&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6279&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FF0&quot;/&gt;&lt;wsp:rsid wsp:val=&quot;003F30AD&quot;/&gt;&lt;wsp:rsid wsp:val=&quot;003F34D2&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147&quot;/&gt;&lt;wsp:rsid wsp:val=&quot;0040015E&quot;/&gt;&lt;wsp:rsid wsp:val=&quot;00400427&quot;/&gt;&lt;wsp:rsid wsp:val=&quot;004010CF&quot;/&gt;&lt;wsp:rsid wsp:val=&quot;004012FA&quot;/&gt;&lt;wsp:rsid wsp:val=&quot;00401612&quot;/&gt;&lt;wsp:rsid wsp:val=&quot;004017C6&quot;/&gt;&lt;wsp:rsid wsp:val=&quot;00401D54&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D95&quot;/&gt;&lt;wsp:rsid wsp:val=&quot;00405F90&quot;/&gt;&lt;wsp:rsid wsp:val=&quot;00406108&quot;/&gt;&lt;wsp:rsid wsp:val=&quot;00406412&quot;/&gt;&lt;wsp:rsid wsp:val=&quot;00406F4B&quot;/&gt;&lt;wsp:rsid wsp:val=&quot;00406FBD&quot;/&gt;&lt;wsp:rsid wsp:val=&quot;0040711A&quot;/&gt;&lt;wsp:rsid wsp:val=&quot;00407186&quot;/&gt;&lt;wsp:rsid wsp:val=&quot;004073B0&quot;/&gt;&lt;wsp:rsid wsp:val=&quot;00407455&quot;/&gt;&lt;wsp:rsid wsp:val=&quot;00407612&quot;/&gt;&lt;wsp:rsid wsp:val=&quot;00407888&quot;/&gt;&lt;wsp:rsid wsp:val=&quot;00407A66&quot;/&gt;&lt;wsp:rsid wsp:val=&quot;00407C9E&quot;/&gt;&lt;wsp:rsid wsp:val=&quot;0041029D&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8D&quot;/&gt;&lt;wsp:rsid wsp:val=&quot;00413369&quot;/&gt;&lt;wsp:rsid wsp:val=&quot;004135B0&quot;/&gt;&lt;wsp:rsid wsp:val=&quot;00413E02&quot;/&gt;&lt;wsp:rsid wsp:val=&quot;00414129&quot;/&gt;&lt;wsp:rsid wsp:val=&quot;004145AE&quot;/&gt;&lt;wsp:rsid wsp:val=&quot;0041577E&quot;/&gt;&lt;wsp:rsid wsp:val=&quot;004157F6&quot;/&gt;&lt;wsp:rsid wsp:val=&quot;004159D3&quot;/&gt;&lt;wsp:rsid wsp:val=&quot;00415A14&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A33&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476&quot;/&gt;&lt;wsp:rsid wsp:val=&quot;00425771&quot;/&gt;&lt;wsp:rsid wsp:val=&quot;00425B2C&quot;/&gt;&lt;wsp:rsid wsp:val=&quot;00425B4E&quot;/&gt;&lt;wsp:rsid wsp:val=&quot;00425C97&quot;/&gt;&lt;wsp:rsid wsp:val=&quot;00425FFD&quot;/&gt;&lt;wsp:rsid wsp:val=&quot;004262F8&quot;/&gt;&lt;wsp:rsid wsp:val=&quot;00426442&quot;/&gt;&lt;wsp:rsid wsp:val=&quot;0042654A&quot;/&gt;&lt;wsp:rsid wsp:val=&quot;00426A93&quot;/&gt;&lt;wsp:rsid wsp:val=&quot;00426DFA&quot;/&gt;&lt;wsp:rsid wsp:val=&quot;00427299&quot;/&gt;&lt;wsp:rsid wsp:val=&quot;00427300&quot;/&gt;&lt;wsp:rsid wsp:val=&quot;004276E3&quot;/&gt;&lt;wsp:rsid wsp:val=&quot;004279ED&quot;/&gt;&lt;wsp:rsid wsp:val=&quot;00427E67&quot;/&gt;&lt;wsp:rsid wsp:val=&quot;00430178&quot;/&gt;&lt;wsp:rsid wsp:val=&quot;00430495&quot;/&gt;&lt;wsp:rsid wsp:val=&quot;00430680&quot;/&gt;&lt;wsp:rsid wsp:val=&quot;00430685&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C13&quot;/&gt;&lt;wsp:rsid wsp:val=&quot;00432DB9&quot;/&gt;&lt;wsp:rsid wsp:val=&quot;00432DF0&quot;/&gt;&lt;wsp:rsid wsp:val=&quot;00432E64&quot;/&gt;&lt;wsp:rsid wsp:val=&quot;00432F8F&quot;/&gt;&lt;wsp:rsid wsp:val=&quot;00432F9E&quot;/&gt;&lt;wsp:rsid wsp:val=&quot;00433106&quot;/&gt;&lt;wsp:rsid wsp:val=&quot;004338F7&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D46&quot;/&gt;&lt;wsp:rsid wsp:val=&quot;00435248&quot;/&gt;&lt;wsp:rsid wsp:val=&quot;004353C1&quot;/&gt;&lt;wsp:rsid wsp:val=&quot;0043542F&quot;/&gt;&lt;wsp:rsid wsp:val=&quot;0043548D&quot;/&gt;&lt;wsp:rsid wsp:val=&quot;004355EB&quot;/&gt;&lt;wsp:rsid wsp:val=&quot;00435602&quot;/&gt;&lt;wsp:rsid wsp:val=&quot;004356FA&quot;/&gt;&lt;wsp:rsid wsp:val=&quot;00435CCF&quot;/&gt;&lt;wsp:rsid wsp:val=&quot;00436A3B&quot;/&gt;&lt;wsp:rsid wsp:val=&quot;00436CA7&quot;/&gt;&lt;wsp:rsid wsp:val=&quot;00437027&quot;/&gt;&lt;wsp:rsid wsp:val=&quot;004370C7&quot;/&gt;&lt;wsp:rsid wsp:val=&quot;004371AB&quot;/&gt;&lt;wsp:rsid wsp:val=&quot;004402A7&quot;/&gt;&lt;wsp:rsid wsp:val=&quot;0044035D&quot;/&gt;&lt;wsp:rsid wsp:val=&quot;00440EA5&quot;/&gt;&lt;wsp:rsid wsp:val=&quot;0044131C&quot;/&gt;&lt;wsp:rsid wsp:val=&quot;0044142F&quot;/&gt;&lt;wsp:rsid wsp:val=&quot;004423B8&quot;/&gt;&lt;wsp:rsid wsp:val=&quot;00442416&quot;/&gt;&lt;wsp:rsid wsp:val=&quot;004425C2&quot;/&gt;&lt;wsp:rsid wsp:val=&quot;00442824&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0FEB&quot;/&gt;&lt;wsp:rsid wsp:val=&quot;004518D5&quot;/&gt;&lt;wsp:rsid wsp:val=&quot;004519BF&quot;/&gt;&lt;wsp:rsid wsp:val=&quot;00451A88&quot;/&gt;&lt;wsp:rsid wsp:val=&quot;00451B06&quot;/&gt;&lt;wsp:rsid wsp:val=&quot;00451BEB&quot;/&gt;&lt;wsp:rsid wsp:val=&quot;004525E6&quot;/&gt;&lt;wsp:rsid wsp:val=&quot;0045267C&quot;/&gt;&lt;wsp:rsid wsp:val=&quot;004527C0&quot;/&gt;&lt;wsp:rsid wsp:val=&quot;0045344C&quot;/&gt;&lt;wsp:rsid wsp:val=&quot;00453871&quot;/&gt;&lt;wsp:rsid wsp:val=&quot;00453DEF&quot;/&gt;&lt;wsp:rsid wsp:val=&quot;00453E84&quot;/&gt;&lt;wsp:rsid wsp:val=&quot;00453F0D&quot;/&gt;&lt;wsp:rsid wsp:val=&quot;00453F94&quot;/&gt;&lt;wsp:rsid wsp:val=&quot;004543E4&quot;/&gt;&lt;wsp:rsid wsp:val=&quot;004548E5&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6EDC&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B0&quot;/&gt;&lt;wsp:rsid wsp:val=&quot;00460894&quot;/&gt;&lt;wsp:rsid wsp:val=&quot;00460921&quot;/&gt;&lt;wsp:rsid wsp:val=&quot;00460958&quot;/&gt;&lt;wsp:rsid wsp:val=&quot;0046100B&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C11&quot;/&gt;&lt;wsp:rsid wsp:val=&quot;00461F05&quot;/&gt;&lt;wsp:rsid wsp:val=&quot;004622A1&quot;/&gt;&lt;wsp:rsid wsp:val=&quot;004622D0&quot;/&gt;&lt;wsp:rsid wsp:val=&quot;00462420&quot;/&gt;&lt;wsp:rsid wsp:val=&quot;0046267C&quot;/&gt;&lt;wsp:rsid wsp:val=&quot;00462A9C&quot;/&gt;&lt;wsp:rsid wsp:val=&quot;00462B09&quot;/&gt;&lt;wsp:rsid wsp:val=&quot;00462B29&quot;/&gt;&lt;wsp:rsid wsp:val=&quot;00462D1C&quot;/&gt;&lt;wsp:rsid wsp:val=&quot;00462FC4&quot;/&gt;&lt;wsp:rsid wsp:val=&quot;00463448&quot;/&gt;&lt;wsp:rsid wsp:val=&quot;00463940&quot;/&gt;&lt;wsp:rsid wsp:val=&quot;00464130&quot;/&gt;&lt;wsp:rsid wsp:val=&quot;0046434B&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185&quot;/&gt;&lt;wsp:rsid wsp:val=&quot;0046645E&quot;/&gt;&lt;wsp:rsid wsp:val=&quot;0046698E&quot;/&gt;&lt;wsp:rsid wsp:val=&quot;004671AF&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2E11&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31&quot;/&gt;&lt;wsp:rsid wsp:val=&quot;004821B4&quot;/&gt;&lt;wsp:rsid wsp:val=&quot;004821BC&quot;/&gt;&lt;wsp:rsid wsp:val=&quot;00482389&quot;/&gt;&lt;wsp:rsid wsp:val=&quot;004824F5&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0F18&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3D5F&quot;/&gt;&lt;wsp:rsid wsp:val=&quot;00494C34&quot;/&gt;&lt;wsp:rsid wsp:val=&quot;00494E75&quot;/&gt;&lt;wsp:rsid wsp:val=&quot;00495071&quot;/&gt;&lt;wsp:rsid wsp:val=&quot;00495227&quot;/&gt;&lt;wsp:rsid wsp:val=&quot;00495555&quot;/&gt;&lt;wsp:rsid wsp:val=&quot;004961DB&quot;/&gt;&lt;wsp:rsid wsp:val=&quot;0049653E&quot;/&gt;&lt;wsp:rsid wsp:val=&quot;00496BEF&quot;/&gt;&lt;wsp:rsid wsp:val=&quot;004970A1&quot;/&gt;&lt;wsp:rsid wsp:val=&quot;0049792C&quot;/&gt;&lt;wsp:rsid wsp:val=&quot;00497BD3&quot;/&gt;&lt;wsp:rsid wsp:val=&quot;00497F24&quot;/&gt;&lt;wsp:rsid wsp:val=&quot;00497F2F&quot;/&gt;&lt;wsp:rsid wsp:val=&quot;00497F71&quot;/&gt;&lt;wsp:rsid wsp:val=&quot;004A01E1&quot;/&gt;&lt;wsp:rsid wsp:val=&quot;004A0273&quot;/&gt;&lt;wsp:rsid wsp:val=&quot;004A09A7&quot;/&gt;&lt;wsp:rsid wsp:val=&quot;004A0E00&quot;/&gt;&lt;wsp:rsid wsp:val=&quot;004A15F7&quot;/&gt;&lt;wsp:rsid wsp:val=&quot;004A1600&quot;/&gt;&lt;wsp:rsid wsp:val=&quot;004A166B&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5A2&quot;/&gt;&lt;wsp:rsid wsp:val=&quot;004B4A0F&quot;/&gt;&lt;wsp:rsid wsp:val=&quot;004B4AA2&quot;/&gt;&lt;wsp:rsid wsp:val=&quot;004B4C67&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A89&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A25&quot;/&gt;&lt;wsp:rsid wsp:val=&quot;004C0AE9&quot;/&gt;&lt;wsp:rsid wsp:val=&quot;004C0B5B&quot;/&gt;&lt;wsp:rsid wsp:val=&quot;004C0EE4&quot;/&gt;&lt;wsp:rsid wsp:val=&quot;004C0F99&quot;/&gt;&lt;wsp:rsid wsp:val=&quot;004C130D&quot;/&gt;&lt;wsp:rsid wsp:val=&quot;004C132F&quot;/&gt;&lt;wsp:rsid wsp:val=&quot;004C1624&quot;/&gt;&lt;wsp:rsid wsp:val=&quot;004C171F&quot;/&gt;&lt;wsp:rsid wsp:val=&quot;004C19E0&quot;/&gt;&lt;wsp:rsid wsp:val=&quot;004C1BD6&quot;/&gt;&lt;wsp:rsid wsp:val=&quot;004C2371&quot;/&gt;&lt;wsp:rsid wsp:val=&quot;004C246F&quot;/&gt;&lt;wsp:rsid wsp:val=&quot;004C2C4E&quot;/&gt;&lt;wsp:rsid wsp:val=&quot;004C2F01&quot;/&gt;&lt;wsp:rsid wsp:val=&quot;004C2F96&quot;/&gt;&lt;wsp:rsid wsp:val=&quot;004C2FAE&quot;/&gt;&lt;wsp:rsid wsp:val=&quot;004C3472&quot;/&gt;&lt;wsp:rsid wsp:val=&quot;004C34E8&quot;/&gt;&lt;wsp:rsid wsp:val=&quot;004C3C51&quot;/&gt;&lt;wsp:rsid wsp:val=&quot;004C3E9B&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0E&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30E&quot;/&gt;&lt;wsp:rsid wsp:val=&quot;004C73C9&quot;/&gt;&lt;wsp:rsid wsp:val=&quot;004C7739&quot;/&gt;&lt;wsp:rsid wsp:val=&quot;004C7A83&quot;/&gt;&lt;wsp:rsid wsp:val=&quot;004C7BDF&quot;/&gt;&lt;wsp:rsid wsp:val=&quot;004C7EFE&quot;/&gt;&lt;wsp:rsid wsp:val=&quot;004C7F09&quot;/&gt;&lt;wsp:rsid wsp:val=&quot;004D0200&quot;/&gt;&lt;wsp:rsid wsp:val=&quot;004D0E42&quot;/&gt;&lt;wsp:rsid wsp:val=&quot;004D171F&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309&quot;/&gt;&lt;wsp:rsid wsp:val=&quot;004D58D1&quot;/&gt;&lt;wsp:rsid wsp:val=&quot;004D5AA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D3&quot;/&gt;&lt;wsp:rsid wsp:val=&quot;004E2AFA&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E4&quot;/&gt;&lt;wsp:rsid wsp:val=&quot;004E471C&quot;/&gt;&lt;wsp:rsid wsp:val=&quot;004E4754&quot;/&gt;&lt;wsp:rsid wsp:val=&quot;004E48A1&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003&quot;/&gt;&lt;wsp:rsid wsp:val=&quot;004E7691&quot;/&gt;&lt;wsp:rsid wsp:val=&quot;004E76A5&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735&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7AE&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C3F&quot;/&gt;&lt;wsp:rsid wsp:val=&quot;005050F8&quot;/&gt;&lt;wsp:rsid wsp:val=&quot;00505A2A&quot;/&gt;&lt;wsp:rsid wsp:val=&quot;00505ABD&quot;/&gt;&lt;wsp:rsid wsp:val=&quot;00505E39&quot;/&gt;&lt;wsp:rsid wsp:val=&quot;0050614B&quot;/&gt;&lt;wsp:rsid wsp:val=&quot;00506571&quot;/&gt;&lt;wsp:rsid wsp:val=&quot;00506816&quot;/&gt;&lt;wsp:rsid wsp:val=&quot;00506A8D&quot;/&gt;&lt;wsp:rsid wsp:val=&quot;00506C2E&quot;/&gt;&lt;wsp:rsid wsp:val=&quot;00506E46&quot;/&gt;&lt;wsp:rsid wsp:val=&quot;005074C9&quot;/&gt;&lt;wsp:rsid wsp:val=&quot;00507718&quot;/&gt;&lt;wsp:rsid wsp:val=&quot;00507754&quot;/&gt;&lt;wsp:rsid wsp:val=&quot;00507CAF&quot;/&gt;&lt;wsp:rsid wsp:val=&quot;00507DB4&quot;/&gt;&lt;wsp:rsid wsp:val=&quot;00507EDF&quot;/&gt;&lt;wsp:rsid wsp:val=&quot;00510374&quot;/&gt;&lt;wsp:rsid wsp:val=&quot;00510444&quot;/&gt;&lt;wsp:rsid wsp:val=&quot;00510B25&quot;/&gt;&lt;wsp:rsid wsp:val=&quot;0051179B&quot;/&gt;&lt;wsp:rsid wsp:val=&quot;00511E67&quot;/&gt;&lt;wsp:rsid wsp:val=&quot;00512747&quot;/&gt;&lt;wsp:rsid wsp:val=&quot;00512E1C&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0DB&quot;/&gt;&lt;wsp:rsid wsp:val=&quot;00516B96&quot;/&gt;&lt;wsp:rsid wsp:val=&quot;005173A4&quot;/&gt;&lt;wsp:rsid wsp:val=&quot;0051770E&quot;/&gt;&lt;wsp:rsid wsp:val=&quot;00517B28&quot;/&gt;&lt;wsp:rsid wsp:val=&quot;0052001B&quot;/&gt;&lt;wsp:rsid wsp:val=&quot;005205C8&quot;/&gt;&lt;wsp:rsid wsp:val=&quot;00521642&quot;/&gt;&lt;wsp:rsid wsp:val=&quot;00521D65&quot;/&gt;&lt;wsp:rsid wsp:val=&quot;005221A4&quot;/&gt;&lt;wsp:rsid wsp:val=&quot;00522F19&quot;/&gt;&lt;wsp:rsid wsp:val=&quot;0052333B&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5C&quot;/&gt;&lt;wsp:rsid wsp:val=&quot;00524DEC&quot;/&gt;&lt;wsp:rsid wsp:val=&quot;00524E6A&quot;/&gt;&lt;wsp:rsid wsp:val=&quot;0052501F&quot;/&gt;&lt;wsp:rsid wsp:val=&quot;005251DA&quot;/&gt;&lt;wsp:rsid wsp:val=&quot;00525407&quot;/&gt;&lt;wsp:rsid wsp:val=&quot;00525EB1&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73A&quot;/&gt;&lt;wsp:rsid wsp:val=&quot;00531824&quot;/&gt;&lt;wsp:rsid wsp:val=&quot;00531AF4&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7FB&quot;/&gt;&lt;wsp:rsid wsp:val=&quot;005349C5&quot;/&gt;&lt;wsp:rsid wsp:val=&quot;005349EB&quot;/&gt;&lt;wsp:rsid wsp:val=&quot;00534AA6&quot;/&gt;&lt;wsp:rsid wsp:val=&quot;00534C83&quot;/&gt;&lt;wsp:rsid wsp:val=&quot;00534C8C&quot;/&gt;&lt;wsp:rsid wsp:val=&quot;00534DB1&quot;/&gt;&lt;wsp:rsid wsp:val=&quot;00535A27&quot;/&gt;&lt;wsp:rsid wsp:val=&quot;0053637E&quot;/&gt;&lt;wsp:rsid wsp:val=&quot;005365F6&quot;/&gt;&lt;wsp:rsid wsp:val=&quot;00536625&quot;/&gt;&lt;wsp:rsid wsp:val=&quot;00536AEE&quot;/&gt;&lt;wsp:rsid wsp:val=&quot;00536D3C&quot;/&gt;&lt;wsp:rsid wsp:val=&quot;00537066&quot;/&gt;&lt;wsp:rsid wsp:val=&quot;0053713E&quot;/&gt;&lt;wsp:rsid wsp:val=&quot;00537BE9&quot;/&gt;&lt;wsp:rsid wsp:val=&quot;00537E22&quot;/&gt;&lt;wsp:rsid wsp:val=&quot;00540147&quot;/&gt;&lt;wsp:rsid wsp:val=&quot;00540CD0&quot;/&gt;&lt;wsp:rsid wsp:val=&quot;00540EB6&quot;/&gt;&lt;wsp:rsid wsp:val=&quot;00540FF7&quot;/&gt;&lt;wsp:rsid wsp:val=&quot;0054101A&quot;/&gt;&lt;wsp:rsid wsp:val=&quot;00541385&quot;/&gt;&lt;wsp:rsid wsp:val=&quot;00541735&quot;/&gt;&lt;wsp:rsid wsp:val=&quot;005417A0&quot;/&gt;&lt;wsp:rsid wsp:val=&quot;00541B6E&quot;/&gt;&lt;wsp:rsid wsp:val=&quot;00541E2B&quot;/&gt;&lt;wsp:rsid wsp:val=&quot;00542607&quot;/&gt;&lt;wsp:rsid wsp:val=&quot;005436D7&quot;/&gt;&lt;wsp:rsid wsp:val=&quot;00543703&quot;/&gt;&lt;wsp:rsid wsp:val=&quot;00543A66&quot;/&gt;&lt;wsp:rsid wsp:val=&quot;00543A83&quot;/&gt;&lt;wsp:rsid wsp:val=&quot;00544220&quot;/&gt;&lt;wsp:rsid wsp:val=&quot;005444D2&quot;/&gt;&lt;wsp:rsid wsp:val=&quot;005448FC&quot;/&gt;&lt;wsp:rsid wsp:val=&quot;00544B77&quot;/&gt;&lt;wsp:rsid wsp:val=&quot;00544C33&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91D&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33D&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4E6&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B4B&quot;/&gt;&lt;wsp:rsid wsp:val=&quot;00576FC7&quot;/&gt;&lt;wsp:rsid wsp:val=&quot;00577368&quot;/&gt;&lt;wsp:rsid wsp:val=&quot;005777AC&quot;/&gt;&lt;wsp:rsid wsp:val=&quot;005777E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0EE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E&quot;/&gt;&lt;wsp:rsid wsp:val=&quot;005836D0&quot;/&gt;&lt;wsp:rsid wsp:val=&quot;005838AC&quot;/&gt;&lt;wsp:rsid wsp:val=&quot;00583C6C&quot;/&gt;&lt;wsp:rsid wsp:val=&quot;00583E78&quot;/&gt;&lt;wsp:rsid wsp:val=&quot;00583F5E&quot;/&gt;&lt;wsp:rsid wsp:val=&quot;00584496&quot;/&gt;&lt;wsp:rsid wsp:val=&quot;00584D31&quot;/&gt;&lt;wsp:rsid wsp:val=&quot;00584DB8&quot;/&gt;&lt;wsp:rsid wsp:val=&quot;00584E97&quot;/&gt;&lt;wsp:rsid wsp:val=&quot;00585125&quot;/&gt;&lt;wsp:rsid wsp:val=&quot;005854EF&quot;/&gt;&lt;wsp:rsid wsp:val=&quot;0058582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26C&quot;/&gt;&lt;wsp:rsid wsp:val=&quot;00590749&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E31&quot;/&gt;&lt;wsp:rsid wsp:val=&quot;00593ED6&quot;/&gt;&lt;wsp:rsid wsp:val=&quot;00594131&quot;/&gt;&lt;wsp:rsid wsp:val=&quot;005942B6&quot;/&gt;&lt;wsp:rsid wsp:val=&quot;005943C6&quot;/&gt;&lt;wsp:rsid wsp:val=&quot;00594695&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B63&quot;/&gt;&lt;wsp:rsid wsp:val=&quot;00597E86&quot;/&gt;&lt;wsp:rsid wsp:val=&quot;005A05C6&quot;/&gt;&lt;wsp:rsid wsp:val=&quot;005A05DF&quot;/&gt;&lt;wsp:rsid wsp:val=&quot;005A0753&quot;/&gt;&lt;wsp:rsid wsp:val=&quot;005A0CB6&quot;/&gt;&lt;wsp:rsid wsp:val=&quot;005A1515&quot;/&gt;&lt;wsp:rsid wsp:val=&quot;005A1D03&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B79&quot;/&gt;&lt;wsp:rsid wsp:val=&quot;005A4E38&quot;/&gt;&lt;wsp:rsid wsp:val=&quot;005A4E39&quot;/&gt;&lt;wsp:rsid wsp:val=&quot;005A50CE&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107A&quot;/&gt;&lt;wsp:rsid wsp:val=&quot;005B1A0D&quot;/&gt;&lt;wsp:rsid wsp:val=&quot;005B1C8E&quot;/&gt;&lt;wsp:rsid wsp:val=&quot;005B1EB5&quot;/&gt;&lt;wsp:rsid wsp:val=&quot;005B2D4D&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E83&quot;/&gt;&lt;wsp:rsid wsp:val=&quot;005B6FAE&quot;/&gt;&lt;wsp:rsid wsp:val=&quot;005B703E&quot;/&gt;&lt;wsp:rsid wsp:val=&quot;005B70E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752&quot;/&gt;&lt;wsp:rsid wsp:val=&quot;005C2144&quot;/&gt;&lt;wsp:rsid wsp:val=&quot;005C2322&quot;/&gt;&lt;wsp:rsid wsp:val=&quot;005C2476&quot;/&gt;&lt;wsp:rsid wsp:val=&quot;005C2A50&quot;/&gt;&lt;wsp:rsid wsp:val=&quot;005C2D85&quot;/&gt;&lt;wsp:rsid wsp:val=&quot;005C376D&quot;/&gt;&lt;wsp:rsid wsp:val=&quot;005C3A65&quot;/&gt;&lt;wsp:rsid wsp:val=&quot;005C3CDF&quot;/&gt;&lt;wsp:rsid wsp:val=&quot;005C44FE&quot;/&gt;&lt;wsp:rsid wsp:val=&quot;005C482A&quot;/&gt;&lt;wsp:rsid wsp:val=&quot;005C4B4D&quot;/&gt;&lt;wsp:rsid wsp:val=&quot;005C4CB2&quot;/&gt;&lt;wsp:rsid wsp:val=&quot;005C4DE3&quot;/&gt;&lt;wsp:rsid wsp:val=&quot;005C50E9&quot;/&gt;&lt;wsp:rsid wsp:val=&quot;005C5320&quot;/&gt;&lt;wsp:rsid wsp:val=&quot;005C5379&quot;/&gt;&lt;wsp:rsid wsp:val=&quot;005C5656&quot;/&gt;&lt;wsp:rsid wsp:val=&quot;005C5849&quot;/&gt;&lt;wsp:rsid wsp:val=&quot;005C5985&quot;/&gt;&lt;wsp:rsid wsp:val=&quot;005C61E1&quot;/&gt;&lt;wsp:rsid wsp:val=&quot;005C67B4&quot;/&gt;&lt;wsp:rsid wsp:val=&quot;005C7234&quot;/&gt;&lt;wsp:rsid wsp:val=&quot;005C7340&quot;/&gt;&lt;wsp:rsid wsp:val=&quot;005C7A54&quot;/&gt;&lt;wsp:rsid wsp:val=&quot;005C7CAD&quot;/&gt;&lt;wsp:rsid wsp:val=&quot;005C7EF8&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1D3&quot;/&gt;&lt;wsp:rsid wsp:val=&quot;005D32ED&quot;/&gt;&lt;wsp:rsid wsp:val=&quot;005D37FF&quot;/&gt;&lt;wsp:rsid wsp:val=&quot;005D38F9&quot;/&gt;&lt;wsp:rsid wsp:val=&quot;005D4764&quot;/&gt;&lt;wsp:rsid wsp:val=&quot;005D5499&quot;/&gt;&lt;wsp:rsid wsp:val=&quot;005D576B&quot;/&gt;&lt;wsp:rsid wsp:val=&quot;005D57B5&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1385&quot;/&gt;&lt;wsp:rsid wsp:val=&quot;005E1393&quot;/&gt;&lt;wsp:rsid wsp:val=&quot;005E1A58&quot;/&gt;&lt;wsp:rsid wsp:val=&quot;005E1C06&quot;/&gt;&lt;wsp:rsid wsp:val=&quot;005E2E2C&quot;/&gt;&lt;wsp:rsid wsp:val=&quot;005E35FD&quot;/&gt;&lt;wsp:rsid wsp:val=&quot;005E383F&quot;/&gt;&lt;wsp:rsid wsp:val=&quot;005E3C1D&quot;/&gt;&lt;wsp:rsid wsp:val=&quot;005E42F5&quot;/&gt;&lt;wsp:rsid wsp:val=&quot;005E48F7&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4B&quot;/&gt;&lt;wsp:rsid wsp:val=&quot;0060268D&quot;/&gt;&lt;wsp:rsid wsp:val=&quot;0060319B&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4FC3&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6F4F&quot;/&gt;&lt;wsp:rsid wsp:val=&quot;00607039&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110B&quot;/&gt;&lt;wsp:rsid wsp:val=&quot;006113A9&quot;/&gt;&lt;wsp:rsid wsp:val=&quot;00611A0D&quot;/&gt;&lt;wsp:rsid wsp:val=&quot;00611E96&quot;/&gt;&lt;wsp:rsid wsp:val=&quot;00612A01&quot;/&gt;&lt;wsp:rsid wsp:val=&quot;00612C73&quot;/&gt;&lt;wsp:rsid wsp:val=&quot;00613036&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B6A&quot;/&gt;&lt;wsp:rsid wsp:val=&quot;00621C0B&quot;/&gt;&lt;wsp:rsid wsp:val=&quot;00621C72&quot;/&gt;&lt;wsp:rsid wsp:val=&quot;00621CAD&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B24&quot;/&gt;&lt;wsp:rsid wsp:val=&quot;00625D29&quot;/&gt;&lt;wsp:rsid wsp:val=&quot;0062657C&quot;/&gt;&lt;wsp:rsid wsp:val=&quot;006269CB&quot;/&gt;&lt;wsp:rsid wsp:val=&quot;00626C25&quot;/&gt;&lt;wsp:rsid wsp:val=&quot;00626E64&quot;/&gt;&lt;wsp:rsid wsp:val=&quot;00627BA3&quot;/&gt;&lt;wsp:rsid wsp:val=&quot;00627BF8&quot;/&gt;&lt;wsp:rsid wsp:val=&quot;00627C39&quot;/&gt;&lt;wsp:rsid wsp:val=&quot;00627E44&quot;/&gt;&lt;wsp:rsid wsp:val=&quot;006300D7&quot;/&gt;&lt;wsp:rsid wsp:val=&quot;0063046A&quot;/&gt;&lt;wsp:rsid wsp:val=&quot;006307B0&quot;/&gt;&lt;wsp:rsid wsp:val=&quot;00630F58&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F5&quot;/&gt;&lt;wsp:rsid wsp:val=&quot;00633296&quot;/&gt;&lt;wsp:rsid wsp:val=&quot;00633780&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B12&quot;/&gt;&lt;wsp:rsid wsp:val=&quot;00635EDC&quot;/&gt;&lt;wsp:rsid wsp:val=&quot;00635F56&quot;/&gt;&lt;wsp:rsid wsp:val=&quot;00636094&quot;/&gt;&lt;wsp:rsid wsp:val=&quot;0063681F&quot;/&gt;&lt;wsp:rsid wsp:val=&quot;00636A76&quot;/&gt;&lt;wsp:rsid wsp:val=&quot;00636FB3&quot;/&gt;&lt;wsp:rsid wsp:val=&quot;00637395&quot;/&gt;&lt;wsp:rsid wsp:val=&quot;006373B0&quot;/&gt;&lt;wsp:rsid wsp:val=&quot;006373C7&quot;/&gt;&lt;wsp:rsid wsp:val=&quot;006374F0&quot;/&gt;&lt;wsp:rsid wsp:val=&quot;00637932&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5B2&quot;/&gt;&lt;wsp:rsid wsp:val=&quot;0064163B&quot;/&gt;&lt;wsp:rsid wsp:val=&quot;006416DD&quot;/&gt;&lt;wsp:rsid wsp:val=&quot;006419ED&quot;/&gt;&lt;wsp:rsid wsp:val=&quot;00642D10&quot;/&gt;&lt;wsp:rsid wsp:val=&quot;006434BA&quot;/&gt;&lt;wsp:rsid wsp:val=&quot;00643769&quot;/&gt;&lt;wsp:rsid wsp:val=&quot;006437A9&quot;/&gt;&lt;wsp:rsid wsp:val=&quot;00643973&quot;/&gt;&lt;wsp:rsid wsp:val=&quot;00644177&quot;/&gt;&lt;wsp:rsid wsp:val=&quot;00644200&quot;/&gt;&lt;wsp:rsid wsp:val=&quot;0064428B&quot;/&gt;&lt;wsp:rsid wsp:val=&quot;00644511&quot;/&gt;&lt;wsp:rsid wsp:val=&quot;0064486C&quot;/&gt;&lt;wsp:rsid wsp:val=&quot;00644E60&quot;/&gt;&lt;wsp:rsid wsp:val=&quot;00644F00&quot;/&gt;&lt;wsp:rsid wsp:val=&quot;006457B7&quot;/&gt;&lt;wsp:rsid wsp:val=&quot;00647CB3&quot;/&gt;&lt;wsp:rsid wsp:val=&quot;00647D60&quot;/&gt;&lt;wsp:rsid wsp:val=&quot;00647DB8&quot;/&gt;&lt;wsp:rsid wsp:val=&quot;00647F91&quot;/&gt;&lt;wsp:rsid wsp:val=&quot;00650150&quot;/&gt;&lt;wsp:rsid wsp:val=&quot;00650719&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8B1&quot;/&gt;&lt;wsp:rsid wsp:val=&quot;00651AD3&quot;/&gt;&lt;wsp:rsid wsp:val=&quot;00651E5A&quot;/&gt;&lt;wsp:rsid wsp:val=&quot;00651FA0&quot;/&gt;&lt;wsp:rsid wsp:val=&quot;00652BB4&quot;/&gt;&lt;wsp:rsid wsp:val=&quot;00653273&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60&quot;/&gt;&lt;wsp:rsid wsp:val=&quot;006635DC&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966&quot;/&gt;&lt;wsp:rsid wsp:val=&quot;006729A2&quot;/&gt;&lt;wsp:rsid wsp:val=&quot;00672F44&quot;/&gt;&lt;wsp:rsid wsp:val=&quot;00673201&quot;/&gt;&lt;wsp:rsid wsp:val=&quot;0067330E&quot;/&gt;&lt;wsp:rsid wsp:val=&quot;0067346F&quot;/&gt;&lt;wsp:rsid wsp:val=&quot;006735BC&quot;/&gt;&lt;wsp:rsid wsp:val=&quot;006737DD&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7B8&quot;/&gt;&lt;wsp:rsid wsp:val=&quot;00676D77&quot;/&gt;&lt;wsp:rsid wsp:val=&quot;00677370&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65E&quot;/&gt;&lt;wsp:rsid wsp:val=&quot;006819F6&quot;/&gt;&lt;wsp:rsid wsp:val=&quot;00681A9A&quot;/&gt;&lt;wsp:rsid wsp:val=&quot;00681BF2&quot;/&gt;&lt;wsp:rsid wsp:val=&quot;0068226B&quot;/&gt;&lt;wsp:rsid wsp:val=&quot;00682318&quot;/&gt;&lt;wsp:rsid wsp:val=&quot;006827C5&quot;/&gt;&lt;wsp:rsid wsp:val=&quot;00682A4A&quot;/&gt;&lt;wsp:rsid wsp:val=&quot;00682DD1&quot;/&gt;&lt;wsp:rsid wsp:val=&quot;00682ED3&quot;/&gt;&lt;wsp:rsid wsp:val=&quot;00683125&quot;/&gt;&lt;wsp:rsid wsp:val=&quot;00683136&quot;/&gt;&lt;wsp:rsid wsp:val=&quot;00683BF9&quot;/&gt;&lt;wsp:rsid wsp:val=&quot;00683D7F&quot;/&gt;&lt;wsp:rsid wsp:val=&quot;00684035&quot;/&gt;&lt;wsp:rsid wsp:val=&quot;006841F4&quot;/&gt;&lt;wsp:rsid wsp:val=&quot;00684258&quot;/&gt;&lt;wsp:rsid wsp:val=&quot;00684353&quot;/&gt;&lt;wsp:rsid wsp:val=&quot;00684594&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7C4&quot;/&gt;&lt;wsp:rsid wsp:val=&quot;00686C33&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39A&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15&quot;/&gt;&lt;wsp:rsid wsp:val=&quot;006A0942&quot;/&gt;&lt;wsp:rsid wsp:val=&quot;006A0A60&quot;/&gt;&lt;wsp:rsid wsp:val=&quot;006A18CF&quot;/&gt;&lt;wsp:rsid wsp:val=&quot;006A18DD&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F94&quot;/&gt;&lt;wsp:rsid wsp:val=&quot;006A4113&quot;/&gt;&lt;wsp:rsid wsp:val=&quot;006A457C&quot;/&gt;&lt;wsp:rsid wsp:val=&quot;006A4584&quot;/&gt;&lt;wsp:rsid wsp:val=&quot;006A484F&quot;/&gt;&lt;wsp:rsid wsp:val=&quot;006A49B5&quot;/&gt;&lt;wsp:rsid wsp:val=&quot;006A5185&quot;/&gt;&lt;wsp:rsid wsp:val=&quot;006A5551&quot;/&gt;&lt;wsp:rsid wsp:val=&quot;006A5A45&quot;/&gt;&lt;wsp:rsid wsp:val=&quot;006A5CA3&quot;/&gt;&lt;wsp:rsid wsp:val=&quot;006A5E26&quot;/&gt;&lt;wsp:rsid wsp:val=&quot;006A606B&quot;/&gt;&lt;wsp:rsid wsp:val=&quot;006A6725&quot;/&gt;&lt;wsp:rsid wsp:val=&quot;006A6B69&quot;/&gt;&lt;wsp:rsid wsp:val=&quot;006A6CCF&quot;/&gt;&lt;wsp:rsid wsp:val=&quot;006A73DA&quot;/&gt;&lt;wsp:rsid wsp:val=&quot;006A7574&quot;/&gt;&lt;wsp:rsid wsp:val=&quot;006A7984&quot;/&gt;&lt;wsp:rsid wsp:val=&quot;006A7BF2&quot;/&gt;&lt;wsp:rsid wsp:val=&quot;006A7C40&quot;/&gt;&lt;wsp:rsid wsp:val=&quot;006A7FDD&quot;/&gt;&lt;wsp:rsid wsp:val=&quot;006B015F&quot;/&gt;&lt;wsp:rsid wsp:val=&quot;006B0489&quot;/&gt;&lt;wsp:rsid wsp:val=&quot;006B08D4&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6D0&quot;/&gt;&lt;wsp:rsid wsp:val=&quot;006B2790&quot;/&gt;&lt;wsp:rsid wsp:val=&quot;006B32B5&quot;/&gt;&lt;wsp:rsid wsp:val=&quot;006B393F&quot;/&gt;&lt;wsp:rsid wsp:val=&quot;006B3E55&quot;/&gt;&lt;wsp:rsid wsp:val=&quot;006B43A5&quot;/&gt;&lt;wsp:rsid wsp:val=&quot;006B4566&quot;/&gt;&lt;wsp:rsid wsp:val=&quot;006B460F&quot;/&gt;&lt;wsp:rsid wsp:val=&quot;006B4D4E&quot;/&gt;&lt;wsp:rsid wsp:val=&quot;006B54EE&quot;/&gt;&lt;wsp:rsid wsp:val=&quot;006B6190&quot;/&gt;&lt;wsp:rsid wsp:val=&quot;006B6955&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9DD&quot;/&gt;&lt;wsp:rsid wsp:val=&quot;006C0A1A&quot;/&gt;&lt;wsp:rsid wsp:val=&quot;006C10B4&quot;/&gt;&lt;wsp:rsid wsp:val=&quot;006C1B3F&quot;/&gt;&lt;wsp:rsid wsp:val=&quot;006C2113&quot;/&gt;&lt;wsp:rsid wsp:val=&quot;006C27DA&quot;/&gt;&lt;wsp:rsid wsp:val=&quot;006C3009&quot;/&gt;&lt;wsp:rsid wsp:val=&quot;006C375B&quot;/&gt;&lt;wsp:rsid wsp:val=&quot;006C377A&quot;/&gt;&lt;wsp:rsid wsp:val=&quot;006C3F40&quot;/&gt;&lt;wsp:rsid wsp:val=&quot;006C44D3&quot;/&gt;&lt;wsp:rsid wsp:val=&quot;006C45C1&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B3E&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164&quot;/&gt;&lt;wsp:rsid wsp:val=&quot;006C7428&quot;/&gt;&lt;wsp:rsid wsp:val=&quot;006C75C9&quot;/&gt;&lt;wsp:rsid wsp:val=&quot;006C7ED2&quot;/&gt;&lt;wsp:rsid wsp:val=&quot;006D0233&quot;/&gt;&lt;wsp:rsid wsp:val=&quot;006D03CD&quot;/&gt;&lt;wsp:rsid wsp:val=&quot;006D0A70&quot;/&gt;&lt;wsp:rsid wsp:val=&quot;006D0AD9&quot;/&gt;&lt;wsp:rsid wsp:val=&quot;006D0DED&quot;/&gt;&lt;wsp:rsid wsp:val=&quot;006D19ED&quot;/&gt;&lt;wsp:rsid wsp:val=&quot;006D1A23&quot;/&gt;&lt;wsp:rsid wsp:val=&quot;006D1F1A&quot;/&gt;&lt;wsp:rsid wsp:val=&quot;006D21FF&quot;/&gt;&lt;wsp:rsid wsp:val=&quot;006D2627&quot;/&gt;&lt;wsp:rsid wsp:val=&quot;006D2B11&quot;/&gt;&lt;wsp:rsid wsp:val=&quot;006D2F55&quot;/&gt;&lt;wsp:rsid wsp:val=&quot;006D31AF&quot;/&gt;&lt;wsp:rsid wsp:val=&quot;006D31DD&quot;/&gt;&lt;wsp:rsid wsp:val=&quot;006D343D&quot;/&gt;&lt;wsp:rsid wsp:val=&quot;006D3D66&quot;/&gt;&lt;wsp:rsid wsp:val=&quot;006D3E35&quot;/&gt;&lt;wsp:rsid wsp:val=&quot;006D409F&quot;/&gt;&lt;wsp:rsid wsp:val=&quot;006D43CB&quot;/&gt;&lt;wsp:rsid wsp:val=&quot;006D4542&quot;/&gt;&lt;wsp:rsid wsp:val=&quot;006D492A&quot;/&gt;&lt;wsp:rsid wsp:val=&quot;006D493C&quot;/&gt;&lt;wsp:rsid wsp:val=&quot;006D4E49&quot;/&gt;&lt;wsp:rsid wsp:val=&quot;006D4F72&quot;/&gt;&lt;wsp:rsid wsp:val=&quot;006D5606&quot;/&gt;&lt;wsp:rsid wsp:val=&quot;006D59BF&quot;/&gt;&lt;wsp:rsid wsp:val=&quot;006D5AE7&quot;/&gt;&lt;wsp:rsid wsp:val=&quot;006D5B99&quot;/&gt;&lt;wsp:rsid wsp:val=&quot;006D5EC2&quot;/&gt;&lt;wsp:rsid wsp:val=&quot;006D5FEF&quot;/&gt;&lt;wsp:rsid wsp:val=&quot;006D615D&quot;/&gt;&lt;wsp:rsid wsp:val=&quot;006D63C2&quot;/&gt;&lt;wsp:rsid wsp:val=&quot;006D6486&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2CC&quot;/&gt;&lt;wsp:rsid wsp:val=&quot;006E2AA6&quot;/&gt;&lt;wsp:rsid wsp:val=&quot;006E2C18&quot;/&gt;&lt;wsp:rsid wsp:val=&quot;006E3854&quot;/&gt;&lt;wsp:rsid wsp:val=&quot;006E3BA9&quot;/&gt;&lt;wsp:rsid wsp:val=&quot;006E3D3A&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C62&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BD&quot;/&gt;&lt;wsp:rsid wsp:val=&quot;006F1008&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2A89&quot;/&gt;&lt;wsp:rsid wsp:val=&quot;00702BFC&quot;/&gt;&lt;wsp:rsid wsp:val=&quot;007034BC&quot;/&gt;&lt;wsp:rsid wsp:val=&quot;007035F6&quot;/&gt;&lt;wsp:rsid wsp:val=&quot;007036E5&quot;/&gt;&lt;wsp:rsid wsp:val=&quot;00703D58&quot;/&gt;&lt;wsp:rsid wsp:val=&quot;007044C2&quot;/&gt;&lt;wsp:rsid wsp:val=&quot;007047A7&quot;/&gt;&lt;wsp:rsid wsp:val=&quot;00704A33&quot;/&gt;&lt;wsp:rsid wsp:val=&quot;00704DEB&quot;/&gt;&lt;wsp:rsid wsp:val=&quot;00705584&quot;/&gt;&lt;wsp:rsid wsp:val=&quot;00705E96&quot;/&gt;&lt;wsp:rsid wsp:val=&quot;007069EA&quot;/&gt;&lt;wsp:rsid wsp:val=&quot;00706E08&quot;/&gt;&lt;wsp:rsid wsp:val=&quot;00706F3F&quot;/&gt;&lt;wsp:rsid wsp:val=&quot;0070711F&quot;/&gt;&lt;wsp:rsid wsp:val=&quot;0070730D&quot;/&gt;&lt;wsp:rsid wsp:val=&quot;0070743B&quot;/&gt;&lt;wsp:rsid wsp:val=&quot;0070746F&quot;/&gt;&lt;wsp:rsid wsp:val=&quot;0070796A&quot;/&gt;&lt;wsp:rsid wsp:val=&quot;00707A89&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B0A&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FC0&quot;/&gt;&lt;wsp:rsid wsp:val=&quot;00717267&quot;/&gt;&lt;wsp:rsid wsp:val=&quot;007178EE&quot;/&gt;&lt;wsp:rsid wsp:val=&quot;00717B0A&quot;/&gt;&lt;wsp:rsid wsp:val=&quot;00720759&quot;/&gt;&lt;wsp:rsid wsp:val=&quot;007208FF&quot;/&gt;&lt;wsp:rsid wsp:val=&quot;00720BD4&quot;/&gt;&lt;wsp:rsid wsp:val=&quot;00721011&quot;/&gt;&lt;wsp:rsid wsp:val=&quot;0072116F&quot;/&gt;&lt;wsp:rsid wsp:val=&quot;00721287&quot;/&gt;&lt;wsp:rsid wsp:val=&quot;007215A9&quot;/&gt;&lt;wsp:rsid wsp:val=&quot;007215BF&quot;/&gt;&lt;wsp:rsid wsp:val=&quot;007218A9&quot;/&gt;&lt;wsp:rsid wsp:val=&quot;0072190B&quot;/&gt;&lt;wsp:rsid wsp:val=&quot;00721E1D&quot;/&gt;&lt;wsp:rsid wsp:val=&quot;00721E87&quot;/&gt;&lt;wsp:rsid wsp:val=&quot;00721F9A&quot;/&gt;&lt;wsp:rsid wsp:val=&quot;0072227B&quot;/&gt;&lt;wsp:rsid wsp:val=&quot;00722B72&quot;/&gt;&lt;wsp:rsid wsp:val=&quot;00722C58&quot;/&gt;&lt;wsp:rsid wsp:val=&quot;00723701&quot;/&gt;&lt;wsp:rsid wsp:val=&quot;00723C7E&quot;/&gt;&lt;wsp:rsid wsp:val=&quot;00723EC3&quot;/&gt;&lt;wsp:rsid wsp:val=&quot;00724012&quot;/&gt;&lt;wsp:rsid wsp:val=&quot;00724426&quot;/&gt;&lt;wsp:rsid wsp:val=&quot;0072464B&quot;/&gt;&lt;wsp:rsid wsp:val=&quot;00725068&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3E3&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519&quot;/&gt;&lt;wsp:rsid wsp:val=&quot;007356D0&quot;/&gt;&lt;wsp:rsid wsp:val=&quot;0073637C&quot;/&gt;&lt;wsp:rsid wsp:val=&quot;007366CA&quot;/&gt;&lt;wsp:rsid wsp:val=&quot;00736D7B&quot;/&gt;&lt;wsp:rsid wsp:val=&quot;0073742F&quot;/&gt;&lt;wsp:rsid wsp:val=&quot;007377ED&quot;/&gt;&lt;wsp:rsid wsp:val=&quot;007379C8&quot;/&gt;&lt;wsp:rsid wsp:val=&quot;00740094&quot;/&gt;&lt;wsp:rsid wsp:val=&quot;00740698&quot;/&gt;&lt;wsp:rsid wsp:val=&quot;007406C0&quot;/&gt;&lt;wsp:rsid wsp:val=&quot;00740797&quot;/&gt;&lt;wsp:rsid wsp:val=&quot;00740AC1&quot;/&gt;&lt;wsp:rsid wsp:val=&quot;00740BBF&quot;/&gt;&lt;wsp:rsid wsp:val=&quot;00740C61&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446&quot;/&gt;&lt;wsp:rsid wsp:val=&quot;0074769D&quot;/&gt;&lt;wsp:rsid wsp:val=&quot;00747BD8&quot;/&gt;&lt;wsp:rsid wsp:val=&quot;00747E09&quot;/&gt;&lt;wsp:rsid wsp:val=&quot;00747F05&quot;/&gt;&lt;wsp:rsid wsp:val=&quot;007500FC&quot;/&gt;&lt;wsp:rsid wsp:val=&quot;0075038A&quot;/&gt;&lt;wsp:rsid wsp:val=&quot;00750443&quot;/&gt;&lt;wsp:rsid wsp:val=&quot;007509F9&quot;/&gt;&lt;wsp:rsid wsp:val=&quot;00750A2B&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8FD&quot;/&gt;&lt;wsp:rsid wsp:val=&quot;00752FE7&quot;/&gt;&lt;wsp:rsid wsp:val=&quot;0075312F&quot;/&gt;&lt;wsp:rsid wsp:val=&quot;00753662&quot;/&gt;&lt;wsp:rsid wsp:val=&quot;007536BB&quot;/&gt;&lt;wsp:rsid wsp:val=&quot;00753B0F&quot;/&gt;&lt;wsp:rsid wsp:val=&quot;00753B9D&quot;/&gt;&lt;wsp:rsid wsp:val=&quot;00753F01&quot;/&gt;&lt;wsp:rsid wsp:val=&quot;0075412E&quot;/&gt;&lt;wsp:rsid wsp:val=&quot;00754D64&quot;/&gt;&lt;wsp:rsid wsp:val=&quot;00754EDC&quot;/&gt;&lt;wsp:rsid wsp:val=&quot;007553DB&quot;/&gt;&lt;wsp:rsid wsp:val=&quot;0075583A&quot;/&gt;&lt;wsp:rsid wsp:val=&quot;00755A86&quot;/&gt;&lt;wsp:rsid wsp:val=&quot;00755B06&quot;/&gt;&lt;wsp:rsid wsp:val=&quot;00755C07&quot;/&gt;&lt;wsp:rsid wsp:val=&quot;00755E06&quot;/&gt;&lt;wsp:rsid wsp:val=&quot;00756211&quot;/&gt;&lt;wsp:rsid wsp:val=&quot;007564B4&quot;/&gt;&lt;wsp:rsid wsp:val=&quot;007565E2&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4B9&quot;/&gt;&lt;wsp:rsid wsp:val=&quot;00762924&quot;/&gt;&lt;wsp:rsid wsp:val=&quot;0076295C&quot;/&gt;&lt;wsp:rsid wsp:val=&quot;00762DC1&quot;/&gt;&lt;wsp:rsid wsp:val=&quot;00762F26&quot;/&gt;&lt;wsp:rsid wsp:val=&quot;00763055&quot;/&gt;&lt;wsp:rsid wsp:val=&quot;0076375B&quot;/&gt;&lt;wsp:rsid wsp:val=&quot;00763D32&quot;/&gt;&lt;wsp:rsid wsp:val=&quot;00763F7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E5F&quot;/&gt;&lt;wsp:rsid wsp:val=&quot;00765FCE&quot;/&gt;&lt;wsp:rsid wsp:val=&quot;00765FDC&quot;/&gt;&lt;wsp:rsid wsp:val=&quot;00766559&quot;/&gt;&lt;wsp:rsid wsp:val=&quot;007667D5&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34&quot;/&gt;&lt;wsp:rsid wsp:val=&quot;00773A60&quot;/&gt;&lt;wsp:rsid wsp:val=&quot;007743A1&quot;/&gt;&lt;wsp:rsid wsp:val=&quot;007744EF&quot;/&gt;&lt;wsp:rsid wsp:val=&quot;00774E74&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06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8FA&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01&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982&quot;/&gt;&lt;wsp:rsid wsp:val=&quot;00787A55&quot;/&gt;&lt;wsp:rsid wsp:val=&quot;00787FF1&quot;/&gt;&lt;wsp:rsid wsp:val=&quot;00790E7E&quot;/&gt;&lt;wsp:rsid wsp:val=&quot;00791296&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9C7&quot;/&gt;&lt;wsp:rsid wsp:val=&quot;00793D62&quot;/&gt;&lt;wsp:rsid wsp:val=&quot;00793F70&quot;/&gt;&lt;wsp:rsid wsp:val=&quot;0079400D&quot;/&gt;&lt;wsp:rsid wsp:val=&quot;007947FB&quot;/&gt;&lt;wsp:rsid wsp:val=&quot;00794842&quot;/&gt;&lt;wsp:rsid wsp:val=&quot;0079485D&quot;/&gt;&lt;wsp:rsid wsp:val=&quot;00794E42&quot;/&gt;&lt;wsp:rsid wsp:val=&quot;007954AC&quot;/&gt;&lt;wsp:rsid wsp:val=&quot;0079601B&quot;/&gt;&lt;wsp:rsid wsp:val=&quot;007962E1&quot;/&gt;&lt;wsp:rsid wsp:val=&quot;00796589&quot;/&gt;&lt;wsp:rsid wsp:val=&quot;0079663F&quot;/&gt;&lt;wsp:rsid wsp:val=&quot;00796726&quot;/&gt;&lt;wsp:rsid wsp:val=&quot;0079692D&quot;/&gt;&lt;wsp:rsid wsp:val=&quot;00796F91&quot;/&gt;&lt;wsp:rsid wsp:val=&quot;00797CCD&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847&quot;/&gt;&lt;wsp:rsid wsp:val=&quot;007A1964&quot;/&gt;&lt;wsp:rsid wsp:val=&quot;007A1B63&quot;/&gt;&lt;wsp:rsid wsp:val=&quot;007A2A53&quot;/&gt;&lt;wsp:rsid wsp:val=&quot;007A2BFF&quot;/&gt;&lt;wsp:rsid wsp:val=&quot;007A2D84&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E48&quot;/&gt;&lt;wsp:rsid wsp:val=&quot;007A618D&quot;/&gt;&lt;wsp:rsid wsp:val=&quot;007A6333&quot;/&gt;&lt;wsp:rsid wsp:val=&quot;007A6477&quot;/&gt;&lt;wsp:rsid wsp:val=&quot;007A6909&quot;/&gt;&lt;wsp:rsid wsp:val=&quot;007A6D88&quot;/&gt;&lt;wsp:rsid wsp:val=&quot;007A75A3&quot;/&gt;&lt;wsp:rsid wsp:val=&quot;007A75D9&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937&quot;/&gt;&lt;wsp:rsid wsp:val=&quot;007B51B7&quot;/&gt;&lt;wsp:rsid wsp:val=&quot;007B53E5&quot;/&gt;&lt;wsp:rsid wsp:val=&quot;007B5A66&quot;/&gt;&lt;wsp:rsid wsp:val=&quot;007B601C&quot;/&gt;&lt;wsp:rsid wsp:val=&quot;007B630D&quot;/&gt;&lt;wsp:rsid wsp:val=&quot;007B64F4&quot;/&gt;&lt;wsp:rsid wsp:val=&quot;007B697F&quot;/&gt;&lt;wsp:rsid wsp:val=&quot;007B6B11&quot;/&gt;&lt;wsp:rsid wsp:val=&quot;007B741A&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839&quot;/&gt;&lt;wsp:rsid wsp:val=&quot;007C1B94&quot;/&gt;&lt;wsp:rsid wsp:val=&quot;007C2A39&quot;/&gt;&lt;wsp:rsid wsp:val=&quot;007C2DBF&quot;/&gt;&lt;wsp:rsid wsp:val=&quot;007C3D88&quot;/&gt;&lt;wsp:rsid wsp:val=&quot;007C3F14&quot;/&gt;&lt;wsp:rsid wsp:val=&quot;007C508D&quot;/&gt;&lt;wsp:rsid wsp:val=&quot;007C515A&quot;/&gt;&lt;wsp:rsid wsp:val=&quot;007C52ED&quot;/&gt;&lt;wsp:rsid wsp:val=&quot;007C56CE&quot;/&gt;&lt;wsp:rsid wsp:val=&quot;007C5768&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287&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357E&quot;/&gt;&lt;wsp:rsid wsp:val=&quot;007D3889&quot;/&gt;&lt;wsp:rsid wsp:val=&quot;007D39A2&quot;/&gt;&lt;wsp:rsid wsp:val=&quot;007D39AC&quot;/&gt;&lt;wsp:rsid wsp:val=&quot;007D39D7&quot;/&gt;&lt;wsp:rsid wsp:val=&quot;007D3A84&quot;/&gt;&lt;wsp:rsid wsp:val=&quot;007D4EA2&quot;/&gt;&lt;wsp:rsid wsp:val=&quot;007D4FF2&quot;/&gt;&lt;wsp:rsid wsp:val=&quot;007D512C&quot;/&gt;&lt;wsp:rsid wsp:val=&quot;007D526F&quot;/&gt;&lt;wsp:rsid wsp:val=&quot;007D5FAA&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46A3&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735&quot;/&gt;&lt;wsp:rsid wsp:val=&quot;007E67F4&quot;/&gt;&lt;wsp:rsid wsp:val=&quot;007E6936&quot;/&gt;&lt;wsp:rsid wsp:val=&quot;007E6EF1&quot;/&gt;&lt;wsp:rsid wsp:val=&quot;007E7B2B&quot;/&gt;&lt;wsp:rsid wsp:val=&quot;007E7CBA&quot;/&gt;&lt;wsp:rsid wsp:val=&quot;007E7FF8&quot;/&gt;&lt;wsp:rsid wsp:val=&quot;007F0076&quot;/&gt;&lt;wsp:rsid wsp:val=&quot;007F02A8&quot;/&gt;&lt;wsp:rsid wsp:val=&quot;007F05E0&quot;/&gt;&lt;wsp:rsid wsp:val=&quot;007F0B77&quot;/&gt;&lt;wsp:rsid wsp:val=&quot;007F0DD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23F&quot;/&gt;&lt;wsp:rsid wsp:val=&quot;007F6562&quot;/&gt;&lt;wsp:rsid wsp:val=&quot;007F65F2&quot;/&gt;&lt;wsp:rsid wsp:val=&quot;007F6F8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408&quot;/&gt;&lt;wsp:rsid wsp:val=&quot;0080179D&quot;/&gt;&lt;wsp:rsid wsp:val=&quot;00801838&quot;/&gt;&lt;wsp:rsid wsp:val=&quot;00801D99&quot;/&gt;&lt;wsp:rsid wsp:val=&quot;00801DCC&quot;/&gt;&lt;wsp:rsid wsp:val=&quot;00801FBC&quot;/&gt;&lt;wsp:rsid wsp:val=&quot;008021CF&quot;/&gt;&lt;wsp:rsid wsp:val=&quot;00802410&quot;/&gt;&lt;wsp:rsid wsp:val=&quot;00803A20&quot;/&gt;&lt;wsp:rsid wsp:val=&quot;00803E2E&quot;/&gt;&lt;wsp:rsid wsp:val=&quot;008041E1&quot;/&gt;&lt;wsp:rsid wsp:val=&quot;00804437&quot;/&gt;&lt;wsp:rsid wsp:val=&quot;00804867&quot;/&gt;&lt;wsp:rsid wsp:val=&quot;00804B2F&quot;/&gt;&lt;wsp:rsid wsp:val=&quot;00804C3F&quot;/&gt;&lt;wsp:rsid wsp:val=&quot;00805227&quot;/&gt;&lt;wsp:rsid wsp:val=&quot;008052B1&quot;/&gt;&lt;wsp:rsid wsp:val=&quot;008058F5&quot;/&gt;&lt;wsp:rsid wsp:val=&quot;00806979&quot;/&gt;&lt;wsp:rsid wsp:val=&quot;0080699F&quot;/&gt;&lt;wsp:rsid wsp:val=&quot;00806ACA&quot;/&gt;&lt;wsp:rsid wsp:val=&quot;00806D29&quot;/&gt;&lt;wsp:rsid wsp:val=&quot;00807582&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582&quot;/&gt;&lt;wsp:rsid wsp:val=&quot;008127B0&quot;/&gt;&lt;wsp:rsid wsp:val=&quot;00813116&quot;/&gt;&lt;wsp:rsid wsp:val=&quot;008136DD&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A81&quot;/&gt;&lt;wsp:rsid wsp:val=&quot;00820DF1&quot;/&gt;&lt;wsp:rsid wsp:val=&quot;0082150F&quot;/&gt;&lt;wsp:rsid wsp:val=&quot;0082172C&quot;/&gt;&lt;wsp:rsid wsp:val=&quot;00821992&quot;/&gt;&lt;wsp:rsid wsp:val=&quot;00821D8A&quot;/&gt;&lt;wsp:rsid wsp:val=&quot;0082266A&quot;/&gt;&lt;wsp:rsid wsp:val=&quot;008226C2&quot;/&gt;&lt;wsp:rsid wsp:val=&quot;00823335&quot;/&gt;&lt;wsp:rsid wsp:val=&quot;00823571&quot;/&gt;&lt;wsp:rsid wsp:val=&quot;008237B2&quot;/&gt;&lt;wsp:rsid wsp:val=&quot;00823F61&quot;/&gt;&lt;wsp:rsid wsp:val=&quot;0082449E&quot;/&gt;&lt;wsp:rsid wsp:val=&quot;008249FF&quot;/&gt;&lt;wsp:rsid wsp:val=&quot;008251EC&quot;/&gt;&lt;wsp:rsid wsp:val=&quot;0082540D&quot;/&gt;&lt;wsp:rsid wsp:val=&quot;00825DD4&quot;/&gt;&lt;wsp:rsid wsp:val=&quot;00826204&quot;/&gt;&lt;wsp:rsid wsp:val=&quot;00826991&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B0F&quot;/&gt;&lt;wsp:rsid wsp:val=&quot;00827BBF&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C1&quot;/&gt;&lt;wsp:rsid wsp:val=&quot;008330DB&quot;/&gt;&lt;wsp:rsid wsp:val=&quot;00833EF5&quot;/&gt;&lt;wsp:rsid wsp:val=&quot;008340A5&quot;/&gt;&lt;wsp:rsid wsp:val=&quot;0083417A&quot;/&gt;&lt;wsp:rsid wsp:val=&quot;00834512&quot;/&gt;&lt;wsp:rsid wsp:val=&quot;00834746&quot;/&gt;&lt;wsp:rsid wsp:val=&quot;008349E7&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B5&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773&quot;/&gt;&lt;wsp:rsid wsp:val=&quot;00842B18&quot;/&gt;&lt;wsp:rsid wsp:val=&quot;00842C7C&quot;/&gt;&lt;wsp:rsid wsp:val=&quot;00842DB7&quot;/&gt;&lt;wsp:rsid wsp:val=&quot;0084343F&quot;/&gt;&lt;wsp:rsid wsp:val=&quot;00843736&quot;/&gt;&lt;wsp:rsid wsp:val=&quot;0084387F&quot;/&gt;&lt;wsp:rsid wsp:val=&quot;00843AFD&quot;/&gt;&lt;wsp:rsid wsp:val=&quot;008444F8&quot;/&gt;&lt;wsp:rsid wsp:val=&quot;0084464F&quot;/&gt;&lt;wsp:rsid wsp:val=&quot;00844750&quot;/&gt;&lt;wsp:rsid wsp:val=&quot;00844D93&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130C&quot;/&gt;&lt;wsp:rsid wsp:val=&quot;00851B22&quot;/&gt;&lt;wsp:rsid wsp:val=&quot;008521C5&quot;/&gt;&lt;wsp:rsid wsp:val=&quot;00852338&quot;/&gt;&lt;wsp:rsid wsp:val=&quot;00852F3B&quot;/&gt;&lt;wsp:rsid wsp:val=&quot;00853132&quot;/&gt;&lt;wsp:rsid wsp:val=&quot;00853B2A&quot;/&gt;&lt;wsp:rsid wsp:val=&quot;00853B65&quot;/&gt;&lt;wsp:rsid wsp:val=&quot;00853C45&quot;/&gt;&lt;wsp:rsid wsp:val=&quot;00853C94&quot;/&gt;&lt;wsp:rsid wsp:val=&quot;00853EF9&quot;/&gt;&lt;wsp:rsid wsp:val=&quot;00853F11&quot;/&gt;&lt;wsp:rsid wsp:val=&quot;00854090&quot;/&gt;&lt;wsp:rsid wsp:val=&quot;008540E5&quot;/&gt;&lt;wsp:rsid wsp:val=&quot;00854983&quot;/&gt;&lt;wsp:rsid wsp:val=&quot;00854B60&quot;/&gt;&lt;wsp:rsid wsp:val=&quot;00854D51&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987&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500&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CB&quot;/&gt;&lt;wsp:rsid wsp:val=&quot;0087229F&quot;/&gt;&lt;wsp:rsid wsp:val=&quot;008722B0&quot;/&gt;&lt;wsp:rsid wsp:val=&quot;008722F6&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6E1F&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392&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D&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5037&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F2E&quot;/&gt;&lt;wsp:rsid wsp:val=&quot;0089035C&quot;/&gt;&lt;wsp:rsid wsp:val=&quot;00890404&quot;/&gt;&lt;wsp:rsid wsp:val=&quot;008907B2&quot;/&gt;&lt;wsp:rsid wsp:val=&quot;00890B03&quot;/&gt;&lt;wsp:rsid wsp:val=&quot;00890BCD&quot;/&gt;&lt;wsp:rsid wsp:val=&quot;00890D15&quot;/&gt;&lt;wsp:rsid wsp:val=&quot;00890EFE&quot;/&gt;&lt;wsp:rsid wsp:val=&quot;00890F04&quot;/&gt;&lt;wsp:rsid wsp:val=&quot;00890F2B&quot;/&gt;&lt;wsp:rsid wsp:val=&quot;008911A2&quot;/&gt;&lt;wsp:rsid wsp:val=&quot;0089129F&quot;/&gt;&lt;wsp:rsid wsp:val=&quot;00891C27&quot;/&gt;&lt;wsp:rsid wsp:val=&quot;00891F63&quot;/&gt;&lt;wsp:rsid wsp:val=&quot;008922DC&quot;/&gt;&lt;wsp:rsid wsp:val=&quot;008922DF&quot;/&gt;&lt;wsp:rsid wsp:val=&quot;00892357&quot;/&gt;&lt;wsp:rsid wsp:val=&quot;00892494&quot;/&gt;&lt;wsp:rsid wsp:val=&quot;00893024&quot;/&gt;&lt;wsp:rsid wsp:val=&quot;00893B3B&quot;/&gt;&lt;wsp:rsid wsp:val=&quot;00894304&quot;/&gt;&lt;wsp:rsid wsp:val=&quot;00894C16&quot;/&gt;&lt;wsp:rsid wsp:val=&quot;00894C3B&quot;/&gt;&lt;wsp:rsid wsp:val=&quot;00894D6C&quot;/&gt;&lt;wsp:rsid wsp:val=&quot;00894FEF&quot;/&gt;&lt;wsp:rsid wsp:val=&quot;008950EC&quot;/&gt;&lt;wsp:rsid wsp:val=&quot;00895243&quot;/&gt;&lt;wsp:rsid wsp:val=&quot;008953FF&quot;/&gt;&lt;wsp:rsid wsp:val=&quot;00895A0C&quot;/&gt;&lt;wsp:rsid wsp:val=&quot;008960B3&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245&quot;/&gt;&lt;wsp:rsid wsp:val=&quot;008B130E&quot;/&gt;&lt;wsp:rsid wsp:val=&quot;008B1651&quot;/&gt;&lt;wsp:rsid wsp:val=&quot;008B175A&quot;/&gt;&lt;wsp:rsid wsp:val=&quot;008B1B08&quot;/&gt;&lt;wsp:rsid wsp:val=&quot;008B1C8C&quot;/&gt;&lt;wsp:rsid wsp:val=&quot;008B1E55&quot;/&gt;&lt;wsp:rsid wsp:val=&quot;008B1EFF&quot;/&gt;&lt;wsp:rsid wsp:val=&quot;008B20E5&quot;/&gt;&lt;wsp:rsid wsp:val=&quot;008B21F5&quot;/&gt;&lt;wsp:rsid wsp:val=&quot;008B251D&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60E9&quot;/&gt;&lt;wsp:rsid wsp:val=&quot;008B60ED&quot;/&gt;&lt;wsp:rsid wsp:val=&quot;008B614C&quot;/&gt;&lt;wsp:rsid wsp:val=&quot;008B6E5C&quot;/&gt;&lt;wsp:rsid wsp:val=&quot;008B739E&quot;/&gt;&lt;wsp:rsid wsp:val=&quot;008B766A&quot;/&gt;&lt;wsp:rsid wsp:val=&quot;008B7A0E&quot;/&gt;&lt;wsp:rsid wsp:val=&quot;008B7BD4&quot;/&gt;&lt;wsp:rsid wsp:val=&quot;008B7E5B&quot;/&gt;&lt;wsp:rsid wsp:val=&quot;008B7F66&quot;/&gt;&lt;wsp:rsid wsp:val=&quot;008C022D&quot;/&gt;&lt;wsp:rsid wsp:val=&quot;008C0431&quot;/&gt;&lt;wsp:rsid wsp:val=&quot;008C0D78&quot;/&gt;&lt;wsp:rsid wsp:val=&quot;008C1ABE&quot;/&gt;&lt;wsp:rsid wsp:val=&quot;008C2426&quot;/&gt;&lt;wsp:rsid wsp:val=&quot;008C2453&quot;/&gt;&lt;wsp:rsid wsp:val=&quot;008C2608&quot;/&gt;&lt;wsp:rsid wsp:val=&quot;008C265E&quot;/&gt;&lt;wsp:rsid wsp:val=&quot;008C26B4&quot;/&gt;&lt;wsp:rsid wsp:val=&quot;008C28BA&quot;/&gt;&lt;wsp:rsid wsp:val=&quot;008C3240&quot;/&gt;&lt;wsp:rsid wsp:val=&quot;008C4188&quot;/&gt;&lt;wsp:rsid wsp:val=&quot;008C49D5&quot;/&gt;&lt;wsp:rsid wsp:val=&quot;008C4B47&quot;/&gt;&lt;wsp:rsid wsp:val=&quot;008C4DD1&quot;/&gt;&lt;wsp:rsid wsp:val=&quot;008C59D5&quot;/&gt;&lt;wsp:rsid wsp:val=&quot;008C5B10&quot;/&gt;&lt;wsp:rsid wsp:val=&quot;008C6276&quot;/&gt;&lt;wsp:rsid wsp:val=&quot;008C6337&quot;/&gt;&lt;wsp:rsid wsp:val=&quot;008C6345&quot;/&gt;&lt;wsp:rsid wsp:val=&quot;008C65A7&quot;/&gt;&lt;wsp:rsid wsp:val=&quot;008C6C7A&quot;/&gt;&lt;wsp:rsid wsp:val=&quot;008C6F4F&quot;/&gt;&lt;wsp:rsid wsp:val=&quot;008C74CC&quot;/&gt;&lt;wsp:rsid wsp:val=&quot;008C74F9&quot;/&gt;&lt;wsp:rsid wsp:val=&quot;008C75BB&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9D&quot;/&gt;&lt;wsp:rsid wsp:val=&quot;008D1D2C&quot;/&gt;&lt;wsp:rsid wsp:val=&quot;008D1E23&quot;/&gt;&lt;wsp:rsid wsp:val=&quot;008D2461&quot;/&gt;&lt;wsp:rsid wsp:val=&quot;008D2D60&quot;/&gt;&lt;wsp:rsid wsp:val=&quot;008D3208&quot;/&gt;&lt;wsp:rsid wsp:val=&quot;008D382D&quot;/&gt;&lt;wsp:rsid wsp:val=&quot;008D3E0C&quot;/&gt;&lt;wsp:rsid wsp:val=&quot;008D3F21&quot;/&gt;&lt;wsp:rsid wsp:val=&quot;008D40FF&quot;/&gt;&lt;wsp:rsid wsp:val=&quot;008D41F1&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F90&quot;/&gt;&lt;wsp:rsid wsp:val=&quot;008D72A4&quot;/&gt;&lt;wsp:rsid wsp:val=&quot;008D7378&quot;/&gt;&lt;wsp:rsid wsp:val=&quot;008D7554&quot;/&gt;&lt;wsp:rsid wsp:val=&quot;008D7615&quot;/&gt;&lt;wsp:rsid wsp:val=&quot;008D76A0&quot;/&gt;&lt;wsp:rsid wsp:val=&quot;008D78C3&quot;/&gt;&lt;wsp:rsid wsp:val=&quot;008D7ACD&quot;/&gt;&lt;wsp:rsid wsp:val=&quot;008D7BB4&quot;/&gt;&lt;wsp:rsid wsp:val=&quot;008D7DEB&quot;/&gt;&lt;wsp:rsid wsp:val=&quot;008E037E&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791&quot;/&gt;&lt;wsp:rsid wsp:val=&quot;008F0D2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6150&quot;/&gt;&lt;wsp:rsid wsp:val=&quot;008F6188&quot;/&gt;&lt;wsp:rsid wsp:val=&quot;008F6649&quot;/&gt;&lt;wsp:rsid wsp:val=&quot;008F6BB4&quot;/&gt;&lt;wsp:rsid wsp:val=&quot;008F6CD1&quot;/&gt;&lt;wsp:rsid wsp:val=&quot;008F7069&quot;/&gt;&lt;wsp:rsid wsp:val=&quot;008F74EA&quot;/&gt;&lt;wsp:rsid wsp:val=&quot;008F74E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7E4&quot;/&gt;&lt;wsp:rsid wsp:val=&quot;00902997&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6100&quot;/&gt;&lt;wsp:rsid wsp:val=&quot;009061A5&quot;/&gt;&lt;wsp:rsid wsp:val=&quot;009067B8&quot;/&gt;&lt;wsp:rsid wsp:val=&quot;00906EED&quot;/&gt;&lt;wsp:rsid wsp:val=&quot;00907071&quot;/&gt;&lt;wsp:rsid wsp:val=&quot;0090715C&quot;/&gt;&lt;wsp:rsid wsp:val=&quot;009108A7&quot;/&gt;&lt;wsp:rsid wsp:val=&quot;00910E0D&quot;/&gt;&lt;wsp:rsid wsp:val=&quot;00910ED6&quot;/&gt;&lt;wsp:rsid wsp:val=&quot;00911E1A&quot;/&gt;&lt;wsp:rsid wsp:val=&quot;009121EF&quot;/&gt;&lt;wsp:rsid wsp:val=&quot;009123B9&quot;/&gt;&lt;wsp:rsid wsp:val=&quot;00912531&quot;/&gt;&lt;wsp:rsid wsp:val=&quot;009138F9&quot;/&gt;&lt;wsp:rsid wsp:val=&quot;00913F4C&quot;/&gt;&lt;wsp:rsid wsp:val=&quot;00913F9C&quot;/&gt;&lt;wsp:rsid wsp:val=&quot;0091404B&quot;/&gt;&lt;wsp:rsid wsp:val=&quot;0091423A&quot;/&gt;&lt;wsp:rsid wsp:val=&quot;00914A5D&quot;/&gt;&lt;wsp:rsid wsp:val=&quot;00914B18&quot;/&gt;&lt;wsp:rsid wsp:val=&quot;00914F86&quot;/&gt;&lt;wsp:rsid wsp:val=&quot;00915032&quot;/&gt;&lt;wsp:rsid wsp:val=&quot;0091537E&quot;/&gt;&lt;wsp:rsid wsp:val=&quot;009154BD&quot;/&gt;&lt;wsp:rsid wsp:val=&quot;009154CF&quot;/&gt;&lt;wsp:rsid wsp:val=&quot;00915AB4&quot;/&gt;&lt;wsp:rsid wsp:val=&quot;00915F97&quot;/&gt;&lt;wsp:rsid wsp:val=&quot;0091610F&quot;/&gt;&lt;wsp:rsid wsp:val=&quot;009161BA&quot;/&gt;&lt;wsp:rsid wsp:val=&quot;00916827&quot;/&gt;&lt;wsp:rsid wsp:val=&quot;00920FE4&quot;/&gt;&lt;wsp:rsid wsp:val=&quot;00921140&quot;/&gt;&lt;wsp:rsid wsp:val=&quot;0092169A&quot;/&gt;&lt;wsp:rsid wsp:val=&quot;009216BF&quot;/&gt;&lt;wsp:rsid wsp:val=&quot;009218D2&quot;/&gt;&lt;wsp:rsid wsp:val=&quot;009219A7&quot;/&gt;&lt;wsp:rsid wsp:val=&quot;00921A74&quot;/&gt;&lt;wsp:rsid wsp:val=&quot;00921BB1&quot;/&gt;&lt;wsp:rsid wsp:val=&quot;00921C9F&quot;/&gt;&lt;wsp:rsid wsp:val=&quot;00921ED5&quot;/&gt;&lt;wsp:rsid wsp:val=&quot;00921FA1&quot;/&gt;&lt;wsp:rsid wsp:val=&quot;00922106&quot;/&gt;&lt;wsp:rsid wsp:val=&quot;009225B6&quot;/&gt;&lt;wsp:rsid wsp:val=&quot;0092286C&quot;/&gt;&lt;wsp:rsid wsp:val=&quot;00922C09&quot;/&gt;&lt;wsp:rsid wsp:val=&quot;00923151&quot;/&gt;&lt;wsp:rsid wsp:val=&quot;00923560&quot;/&gt;&lt;wsp:rsid wsp:val=&quot;00923883&quot;/&gt;&lt;wsp:rsid wsp:val=&quot;00923ABA&quot;/&gt;&lt;wsp:rsid wsp:val=&quot;00923EB5&quot;/&gt;&lt;wsp:rsid wsp:val=&quot;00923F1B&quot;/&gt;&lt;wsp:rsid wsp:val=&quot;00924108&quot;/&gt;&lt;wsp:rsid wsp:val=&quot;0092423D&quot;/&gt;&lt;wsp:rsid wsp:val=&quot;0092434B&quot;/&gt;&lt;wsp:rsid wsp:val=&quot;009247D8&quot;/&gt;&lt;wsp:rsid wsp:val=&quot;00924A7F&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1196&quot;/&gt;&lt;wsp:rsid wsp:val=&quot;0093135E&quot;/&gt;&lt;wsp:rsid wsp:val=&quot;009313ED&quot;/&gt;&lt;wsp:rsid wsp:val=&quot;0093161F&quot;/&gt;&lt;wsp:rsid wsp:val=&quot;0093195D&quot;/&gt;&lt;wsp:rsid wsp:val=&quot;00932109&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3128&quot;/&gt;&lt;wsp:rsid wsp:val=&quot;0094335F&quot;/&gt;&lt;wsp:rsid wsp:val=&quot;00943D04&quot;/&gt;&lt;wsp:rsid wsp:val=&quot;00943D09&quot;/&gt;&lt;wsp:rsid wsp:val=&quot;009440F3&quot;/&gt;&lt;wsp:rsid wsp:val=&quot;00944202&quot;/&gt;&lt;wsp:rsid wsp:val=&quot;00944335&quot;/&gt;&lt;wsp:rsid wsp:val=&quot;00944710&quot;/&gt;&lt;wsp:rsid wsp:val=&quot;0094480B&quot;/&gt;&lt;wsp:rsid wsp:val=&quot;00944AF4&quot;/&gt;&lt;wsp:rsid wsp:val=&quot;00944D54&quot;/&gt;&lt;wsp:rsid wsp:val=&quot;0094564D&quot;/&gt;&lt;wsp:rsid wsp:val=&quot;00945E49&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769&quot;/&gt;&lt;wsp:rsid wsp:val=&quot;00956B4A&quot;/&gt;&lt;wsp:rsid wsp:val=&quot;00957060&quot;/&gt;&lt;wsp:rsid wsp:val=&quot;009572DC&quot;/&gt;&lt;wsp:rsid wsp:val=&quot;00957478&quot;/&gt;&lt;wsp:rsid wsp:val=&quot;00957487&quot;/&gt;&lt;wsp:rsid wsp:val=&quot;00957656&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FF&quot;/&gt;&lt;wsp:rsid wsp:val=&quot;0096292B&quot;/&gt;&lt;wsp:rsid wsp:val=&quot;009629DE&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BA&quot;/&gt;&lt;wsp:rsid wsp:val=&quot;009739F8&quot;/&gt;&lt;wsp:rsid wsp:val=&quot;00973F29&quot;/&gt;&lt;wsp:rsid wsp:val=&quot;00974182&quot;/&gt;&lt;wsp:rsid wsp:val=&quot;009744FF&quot;/&gt;&lt;wsp:rsid wsp:val=&quot;00974520&quot;/&gt;&lt;wsp:rsid wsp:val=&quot;009746CB&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172B&quot;/&gt;&lt;wsp:rsid wsp:val=&quot;009817F9&quot;/&gt;&lt;wsp:rsid wsp:val=&quot;0098183B&quot;/&gt;&lt;wsp:rsid wsp:val=&quot;00981D4B&quot;/&gt;&lt;wsp:rsid wsp:val=&quot;009822AF&quot;/&gt;&lt;wsp:rsid wsp:val=&quot;009823A3&quot;/&gt;&lt;wsp:rsid wsp:val=&quot;00982AB4&quot;/&gt;&lt;wsp:rsid wsp:val=&quot;00982B3A&quot;/&gt;&lt;wsp:rsid wsp:val=&quot;00982E67&quot;/&gt;&lt;wsp:rsid wsp:val=&quot;00983061&quot;/&gt;&lt;wsp:rsid wsp:val=&quot;00983223&quot;/&gt;&lt;wsp:rsid wsp:val=&quot;009838CE&quot;/&gt;&lt;wsp:rsid wsp:val=&quot;00983C41&quot;/&gt;&lt;wsp:rsid wsp:val=&quot;00984206&quot;/&gt;&lt;wsp:rsid wsp:val=&quot;00984449&quot;/&gt;&lt;wsp:rsid wsp:val=&quot;00984E62&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2F3&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E5D&quot;/&gt;&lt;wsp:rsid wsp:val=&quot;009A3183&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127&quot;/&gt;&lt;wsp:rsid wsp:val=&quot;009A637B&quot;/&gt;&lt;wsp:rsid wsp:val=&quot;009A6456&quot;/&gt;&lt;wsp:rsid wsp:val=&quot;009A6513&quot;/&gt;&lt;wsp:rsid wsp:val=&quot;009A6770&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BB7&quot;/&gt;&lt;wsp:rsid wsp:val=&quot;009B7FFA&quot;/&gt;&lt;wsp:rsid wsp:val=&quot;009C00EF&quot;/&gt;&lt;wsp:rsid wsp:val=&quot;009C01D2&quot;/&gt;&lt;wsp:rsid wsp:val=&quot;009C080A&quot;/&gt;&lt;wsp:rsid wsp:val=&quot;009C098E&quot;/&gt;&lt;wsp:rsid wsp:val=&quot;009C0A96&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D12&quot;/&gt;&lt;wsp:rsid wsp:val=&quot;009C3D88&quot;/&gt;&lt;wsp:rsid wsp:val=&quot;009C40AD&quot;/&gt;&lt;wsp:rsid wsp:val=&quot;009C45A3&quot;/&gt;&lt;wsp:rsid wsp:val=&quot;009C4E6A&quot;/&gt;&lt;wsp:rsid wsp:val=&quot;009C4EF7&quot;/&gt;&lt;wsp:rsid wsp:val=&quot;009C520B&quot;/&gt;&lt;wsp:rsid wsp:val=&quot;009C52FB&quot;/&gt;&lt;wsp:rsid wsp:val=&quot;009C5538&quot;/&gt;&lt;wsp:rsid wsp:val=&quot;009C5785&quot;/&gt;&lt;wsp:rsid wsp:val=&quot;009C5874&quot;/&gt;&lt;wsp:rsid wsp:val=&quot;009C5BDA&quot;/&gt;&lt;wsp:rsid wsp:val=&quot;009C6768&quot;/&gt;&lt;wsp:rsid wsp:val=&quot;009C681F&quot;/&gt;&lt;wsp:rsid wsp:val=&quot;009C6894&quot;/&gt;&lt;wsp:rsid wsp:val=&quot;009C6B3B&quot;/&gt;&lt;wsp:rsid wsp:val=&quot;009C6B7B&quot;/&gt;&lt;wsp:rsid wsp:val=&quot;009C6CAA&quot;/&gt;&lt;wsp:rsid wsp:val=&quot;009C6E93&quot;/&gt;&lt;wsp:rsid wsp:val=&quot;009C7147&quot;/&gt;&lt;wsp:rsid wsp:val=&quot;009C7893&quot;/&gt;&lt;wsp:rsid wsp:val=&quot;009C7F47&quot;/&gt;&lt;wsp:rsid wsp:val=&quot;009C7FEB&quot;/&gt;&lt;wsp:rsid wsp:val=&quot;009D00B2&quot;/&gt;&lt;wsp:rsid wsp:val=&quot;009D0361&quot;/&gt;&lt;wsp:rsid wsp:val=&quot;009D0720&quot;/&gt;&lt;wsp:rsid wsp:val=&quot;009D079F&quot;/&gt;&lt;wsp:rsid wsp:val=&quot;009D0897&quot;/&gt;&lt;wsp:rsid wsp:val=&quot;009D09A8&quot;/&gt;&lt;wsp:rsid wsp:val=&quot;009D2118&quot;/&gt;&lt;wsp:rsid wsp:val=&quot;009D22EA&quot;/&gt;&lt;wsp:rsid wsp:val=&quot;009D264B&quot;/&gt;&lt;wsp:rsid wsp:val=&quot;009D280C&quot;/&gt;&lt;wsp:rsid wsp:val=&quot;009D2C43&quot;/&gt;&lt;wsp:rsid wsp:val=&quot;009D327E&quot;/&gt;&lt;wsp:rsid wsp:val=&quot;009D3C90&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3A5F&quot;/&gt;&lt;wsp:rsid wsp:val=&quot;009E457F&quot;/&gt;&lt;wsp:rsid wsp:val=&quot;009E5039&quot;/&gt;&lt;wsp:rsid wsp:val=&quot;009E532F&quot;/&gt;&lt;wsp:rsid wsp:val=&quot;009E5386&quot;/&gt;&lt;wsp:rsid wsp:val=&quot;009E53AA&quot;/&gt;&lt;wsp:rsid wsp:val=&quot;009E53D6&quot;/&gt;&lt;wsp:rsid wsp:val=&quot;009E5656&quot;/&gt;&lt;wsp:rsid wsp:val=&quot;009E5A6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05&quot;/&gt;&lt;wsp:rsid wsp:val=&quot;009F0C38&quot;/&gt;&lt;wsp:rsid wsp:val=&quot;009F0CD1&quot;/&gt;&lt;wsp:rsid wsp:val=&quot;009F1033&quot;/&gt;&lt;wsp:rsid wsp:val=&quot;009F187B&quot;/&gt;&lt;wsp:rsid wsp:val=&quot;009F1933&quot;/&gt;&lt;wsp:rsid wsp:val=&quot;009F2E7E&quot;/&gt;&lt;wsp:rsid wsp:val=&quot;009F3713&quot;/&gt;&lt;wsp:rsid wsp:val=&quot;009F3740&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267E&quot;/&gt;&lt;wsp:rsid wsp:val=&quot;00A02A7C&quot;/&gt;&lt;wsp:rsid wsp:val=&quot;00A02B26&quot;/&gt;&lt;wsp:rsid wsp:val=&quot;00A03255&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738B&quot;/&gt;&lt;wsp:rsid wsp:val=&quot;00A07654&quot;/&gt;&lt;wsp:rsid wsp:val=&quot;00A077DB&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D0&quot;/&gt;&lt;wsp:rsid wsp:val=&quot;00A14743&quot;/&gt;&lt;wsp:rsid wsp:val=&quot;00A14B5D&quot;/&gt;&lt;wsp:rsid wsp:val=&quot;00A152F7&quot;/&gt;&lt;wsp:rsid wsp:val=&quot;00A15521&quot;/&gt;&lt;wsp:rsid wsp:val=&quot;00A1562F&quot;/&gt;&lt;wsp:rsid wsp:val=&quot;00A157EC&quot;/&gt;&lt;wsp:rsid wsp:val=&quot;00A15800&quot;/&gt;&lt;wsp:rsid wsp:val=&quot;00A15ABD&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253&quot;/&gt;&lt;wsp:rsid wsp:val=&quot;00A2049C&quot;/&gt;&lt;wsp:rsid wsp:val=&quot;00A204ED&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6BE&quot;/&gt;&lt;wsp:rsid wsp:val=&quot;00A22D9C&quot;/&gt;&lt;wsp:rsid wsp:val=&quot;00A23921&quot;/&gt;&lt;wsp:rsid wsp:val=&quot;00A23DD8&quot;/&gt;&lt;wsp:rsid wsp:val=&quot;00A24079&quot;/&gt;&lt;wsp:rsid wsp:val=&quot;00A24150&quot;/&gt;&lt;wsp:rsid wsp:val=&quot;00A24701&quot;/&gt;&lt;wsp:rsid wsp:val=&quot;00A2470A&quot;/&gt;&lt;wsp:rsid wsp:val=&quot;00A2481C&quot;/&gt;&lt;wsp:rsid wsp:val=&quot;00A24CCF&quot;/&gt;&lt;wsp:rsid wsp:val=&quot;00A24D81&quot;/&gt;&lt;wsp:rsid wsp:val=&quot;00A25155&quot;/&gt;&lt;wsp:rsid wsp:val=&quot;00A2583E&quot;/&gt;&lt;wsp:rsid wsp:val=&quot;00A25A28&quot;/&gt;&lt;wsp:rsid wsp:val=&quot;00A25F8A&quot;/&gt;&lt;wsp:rsid wsp:val=&quot;00A261E4&quot;/&gt;&lt;wsp:rsid wsp:val=&quot;00A26883&quot;/&gt;&lt;wsp:rsid wsp:val=&quot;00A26CF7&quot;/&gt;&lt;wsp:rsid wsp:val=&quot;00A26D60&quot;/&gt;&lt;wsp:rsid wsp:val=&quot;00A26EE0&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D0&quot;/&gt;&lt;wsp:rsid wsp:val=&quot;00A351D0&quot;/&gt;&lt;wsp:rsid wsp:val=&quot;00A35735&quot;/&gt;&lt;wsp:rsid wsp:val=&quot;00A35A0B&quot;/&gt;&lt;wsp:rsid wsp:val=&quot;00A362CB&quot;/&gt;&lt;wsp:rsid wsp:val=&quot;00A36694&quot;/&gt;&lt;wsp:rsid wsp:val=&quot;00A36D80&quot;/&gt;&lt;wsp:rsid wsp:val=&quot;00A36DC8&quot;/&gt;&lt;wsp:rsid wsp:val=&quot;00A36F1E&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0AB&quot;/&gt;&lt;wsp:rsid wsp:val=&quot;00A4339C&quot;/&gt;&lt;wsp:rsid wsp:val=&quot;00A43666&quot;/&gt;&lt;wsp:rsid wsp:val=&quot;00A43A47&quot;/&gt;&lt;wsp:rsid wsp:val=&quot;00A43B7C&quot;/&gt;&lt;wsp:rsid wsp:val=&quot;00A43E26&quot;/&gt;&lt;wsp:rsid wsp:val=&quot;00A44882&quot;/&gt;&lt;wsp:rsid wsp:val=&quot;00A44AA5&quot;/&gt;&lt;wsp:rsid wsp:val=&quot;00A44B72&quot;/&gt;&lt;wsp:rsid wsp:val=&quot;00A44E28&quot;/&gt;&lt;wsp:rsid wsp:val=&quot;00A4570E&quot;/&gt;&lt;wsp:rsid wsp:val=&quot;00A45A3B&quot;/&gt;&lt;wsp:rsid wsp:val=&quot;00A45B1A&quot;/&gt;&lt;wsp:rsid wsp:val=&quot;00A46FAD&quot;/&gt;&lt;wsp:rsid wsp:val=&quot;00A470ED&quot;/&gt;&lt;wsp:rsid wsp:val=&quot;00A47218&quot;/&gt;&lt;wsp:rsid wsp:val=&quot;00A47391&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11FB&quot;/&gt;&lt;wsp:rsid wsp:val=&quot;00A514EB&quot;/&gt;&lt;wsp:rsid wsp:val=&quot;00A51BC1&quot;/&gt;&lt;wsp:rsid wsp:val=&quot;00A521E0&quot;/&gt;&lt;wsp:rsid wsp:val=&quot;00A52B0A&quot;/&gt;&lt;wsp:rsid wsp:val=&quot;00A52C94&quot;/&gt;&lt;wsp:rsid wsp:val=&quot;00A52D1E&quot;/&gt;&lt;wsp:rsid wsp:val=&quot;00A54492&quot;/&gt;&lt;wsp:rsid wsp:val=&quot;00A544BF&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4E5&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3&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354&quot;/&gt;&lt;wsp:rsid wsp:val=&quot;00A65589&quot;/&gt;&lt;wsp:rsid wsp:val=&quot;00A657CF&quot;/&gt;&lt;wsp:rsid wsp:val=&quot;00A65BE3&quot;/&gt;&lt;wsp:rsid wsp:val=&quot;00A65FBF&quot;/&gt;&lt;wsp:rsid wsp:val=&quot;00A66089&quot;/&gt;&lt;wsp:rsid wsp:val=&quot;00A6681D&quot;/&gt;&lt;wsp:rsid wsp:val=&quot;00A66A5A&quot;/&gt;&lt;wsp:rsid wsp:val=&quot;00A6736A&quot;/&gt;&lt;wsp:rsid wsp:val=&quot;00A677C1&quot;/&gt;&lt;wsp:rsid wsp:val=&quot;00A67A8E&quot;/&gt;&lt;wsp:rsid wsp:val=&quot;00A67AC6&quot;/&gt;&lt;wsp:rsid wsp:val=&quot;00A67AFD&quot;/&gt;&lt;wsp:rsid wsp:val=&quot;00A67EF1&quot;/&gt;&lt;wsp:rsid wsp:val=&quot;00A7001C&quot;/&gt;&lt;wsp:rsid wsp:val=&quot;00A70A35&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212&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1AD&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E2&quot;/&gt;&lt;wsp:rsid wsp:val=&quot;00A85FFF&quot;/&gt;&lt;wsp:rsid wsp:val=&quot;00A8665A&quot;/&gt;&lt;wsp:rsid wsp:val=&quot;00A869B4&quot;/&gt;&lt;wsp:rsid wsp:val=&quot;00A86ACD&quot;/&gt;&lt;wsp:rsid wsp:val=&quot;00A86AE7&quot;/&gt;&lt;wsp:rsid wsp:val=&quot;00A86D23&quot;/&gt;&lt;wsp:rsid wsp:val=&quot;00A86FEF&quot;/&gt;&lt;wsp:rsid wsp:val=&quot;00A87482&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70&quot;/&gt;&lt;wsp:rsid wsp:val=&quot;00A9505F&quot;/&gt;&lt;wsp:rsid wsp:val=&quot;00A9526D&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550&quot;/&gt;&lt;wsp:rsid wsp:val=&quot;00AA0ABC&quot;/&gt;&lt;wsp:rsid wsp:val=&quot;00AA1250&quot;/&gt;&lt;wsp:rsid wsp:val=&quot;00AA158B&quot;/&gt;&lt;wsp:rsid wsp:val=&quot;00AA1D12&quot;/&gt;&lt;wsp:rsid wsp:val=&quot;00AA1DD6&quot;/&gt;&lt;wsp:rsid wsp:val=&quot;00AA1EEC&quot;/&gt;&lt;wsp:rsid wsp:val=&quot;00AA210C&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B68&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3BA&quot;/&gt;&lt;wsp:rsid wsp:val=&quot;00AB57AD&quot;/&gt;&lt;wsp:rsid wsp:val=&quot;00AB583A&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0E4B&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64F&quot;/&gt;&lt;wsp:rsid wsp:val=&quot;00AD0EAA&quot;/&gt;&lt;wsp:rsid wsp:val=&quot;00AD12BD&quot;/&gt;&lt;wsp:rsid wsp:val=&quot;00AD13B2&quot;/&gt;&lt;wsp:rsid wsp:val=&quot;00AD163D&quot;/&gt;&lt;wsp:rsid wsp:val=&quot;00AD1B19&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2F7F&quot;/&gt;&lt;wsp:rsid wsp:val=&quot;00AD3042&quot;/&gt;&lt;wsp:rsid wsp:val=&quot;00AD3047&quot;/&gt;&lt;wsp:rsid wsp:val=&quot;00AD33C3&quot;/&gt;&lt;wsp:rsid wsp:val=&quot;00AD34A1&quot;/&gt;&lt;wsp:rsid wsp:val=&quot;00AD3BEC&quot;/&gt;&lt;wsp:rsid wsp:val=&quot;00AD48F9&quot;/&gt;&lt;wsp:rsid wsp:val=&quot;00AD514B&quot;/&gt;&lt;wsp:rsid wsp:val=&quot;00AD5542&quot;/&gt;&lt;wsp:rsid wsp:val=&quot;00AD567D&quot;/&gt;&lt;wsp:rsid wsp:val=&quot;00AD5930&quot;/&gt;&lt;wsp:rsid wsp:val=&quot;00AD5B1B&quot;/&gt;&lt;wsp:rsid wsp:val=&quot;00AD5F5A&quot;/&gt;&lt;wsp:rsid wsp:val=&quot;00AD6C7F&quot;/&gt;&lt;wsp:rsid wsp:val=&quot;00AD70C9&quot;/&gt;&lt;wsp:rsid wsp:val=&quot;00AD732B&quot;/&gt;&lt;wsp:rsid wsp:val=&quot;00AD75A6&quot;/&gt;&lt;wsp:rsid wsp:val=&quot;00AD7927&quot;/&gt;&lt;wsp:rsid wsp:val=&quot;00AD7B75&quot;/&gt;&lt;wsp:rsid wsp:val=&quot;00AD7CD8&quot;/&gt;&lt;wsp:rsid wsp:val=&quot;00AE075A&quot;/&gt;&lt;wsp:rsid wsp:val=&quot;00AE0794&quot;/&gt;&lt;wsp:rsid wsp:val=&quot;00AE0D23&quot;/&gt;&lt;wsp:rsid wsp:val=&quot;00AE0E9E&quot;/&gt;&lt;wsp:rsid wsp:val=&quot;00AE1418&quot;/&gt;&lt;wsp:rsid wsp:val=&quot;00AE14B7&quot;/&gt;&lt;wsp:rsid wsp:val=&quot;00AE171A&quot;/&gt;&lt;wsp:rsid wsp:val=&quot;00AE186D&quot;/&gt;&lt;wsp:rsid wsp:val=&quot;00AE1C33&quot;/&gt;&lt;wsp:rsid wsp:val=&quot;00AE2205&quot;/&gt;&lt;wsp:rsid wsp:val=&quot;00AE232B&quot;/&gt;&lt;wsp:rsid wsp:val=&quot;00AE29B5&quot;/&gt;&lt;wsp:rsid wsp:val=&quot;00AE2BFE&quot;/&gt;&lt;wsp:rsid wsp:val=&quot;00AE3004&quot;/&gt;&lt;wsp:rsid wsp:val=&quot;00AE31BA&quot;/&gt;&lt;wsp:rsid wsp:val=&quot;00AE32B3&quot;/&gt;&lt;wsp:rsid wsp:val=&quot;00AE34B9&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4F45&quot;/&gt;&lt;wsp:rsid wsp:val=&quot;00AE552C&quot;/&gt;&lt;wsp:rsid wsp:val=&quot;00AE567B&quot;/&gt;&lt;wsp:rsid wsp:val=&quot;00AE5749&quot;/&gt;&lt;wsp:rsid wsp:val=&quot;00AE5E95&quot;/&gt;&lt;wsp:rsid wsp:val=&quot;00AE6271&quot;/&gt;&lt;wsp:rsid wsp:val=&quot;00AE62C7&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992&quot;/&gt;&lt;wsp:rsid wsp:val=&quot;00AE7E0E&quot;/&gt;&lt;wsp:rsid wsp:val=&quot;00AF0801&quot;/&gt;&lt;wsp:rsid wsp:val=&quot;00AF0C77&quot;/&gt;&lt;wsp:rsid wsp:val=&quot;00AF109F&quot;/&gt;&lt;wsp:rsid wsp:val=&quot;00AF13DC&quot;/&gt;&lt;wsp:rsid wsp:val=&quot;00AF1414&quot;/&gt;&lt;wsp:rsid wsp:val=&quot;00AF26BE&quot;/&gt;&lt;wsp:rsid wsp:val=&quot;00AF28B0&quot;/&gt;&lt;wsp:rsid wsp:val=&quot;00AF2D55&quot;/&gt;&lt;wsp:rsid wsp:val=&quot;00AF2DED&quot;/&gt;&lt;wsp:rsid wsp:val=&quot;00AF2E7C&quot;/&gt;&lt;wsp:rsid wsp:val=&quot;00AF377C&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49&quot;/&gt;&lt;wsp:rsid wsp:val=&quot;00AF5A90&quot;/&gt;&lt;wsp:rsid wsp:val=&quot;00AF5B9F&quot;/&gt;&lt;wsp:rsid wsp:val=&quot;00AF5E03&quot;/&gt;&lt;wsp:rsid wsp:val=&quot;00AF5F78&quot;/&gt;&lt;wsp:rsid wsp:val=&quot;00AF5FC2&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D26&quot;/&gt;&lt;wsp:rsid wsp:val=&quot;00B03E1C&quot;/&gt;&lt;wsp:rsid wsp:val=&quot;00B04D36&quot;/&gt;&lt;wsp:rsid wsp:val=&quot;00B04F11&quot;/&gt;&lt;wsp:rsid wsp:val=&quot;00B052E4&quot;/&gt;&lt;wsp:rsid wsp:val=&quot;00B054CE&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EE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CCB&quot;/&gt;&lt;wsp:rsid wsp:val=&quot;00B16E3A&quot;/&gt;&lt;wsp:rsid wsp:val=&quot;00B16F4E&quot;/&gt;&lt;wsp:rsid wsp:val=&quot;00B1736C&quot;/&gt;&lt;wsp:rsid wsp:val=&quot;00B175EA&quot;/&gt;&lt;wsp:rsid wsp:val=&quot;00B17744&quot;/&gt;&lt;wsp:rsid wsp:val=&quot;00B17853&quot;/&gt;&lt;wsp:rsid wsp:val=&quot;00B20057&quot;/&gt;&lt;wsp:rsid wsp:val=&quot;00B20075&quot;/&gt;&lt;wsp:rsid wsp:val=&quot;00B2043A&quot;/&gt;&lt;wsp:rsid wsp:val=&quot;00B206FB&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33A9&quot;/&gt;&lt;wsp:rsid wsp:val=&quot;00B239CC&quot;/&gt;&lt;wsp:rsid wsp:val=&quot;00B23A73&quot;/&gt;&lt;wsp:rsid wsp:val=&quot;00B24059&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D8A&quot;/&gt;&lt;wsp:rsid wsp:val=&quot;00B30F29&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4CFB&quot;/&gt;&lt;wsp:rsid wsp:val=&quot;00B3511C&quot;/&gt;&lt;wsp:rsid wsp:val=&quot;00B3539A&quot;/&gt;&lt;wsp:rsid wsp:val=&quot;00B35620&quot;/&gt;&lt;wsp:rsid wsp:val=&quot;00B35643&quot;/&gt;&lt;wsp:rsid wsp:val=&quot;00B35CB3&quot;/&gt;&lt;wsp:rsid wsp:val=&quot;00B35F8E&quot;/&gt;&lt;wsp:rsid wsp:val=&quot;00B36AB2&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B2&quot;/&gt;&lt;wsp:rsid wsp:val=&quot;00B40BF1&quot;/&gt;&lt;wsp:rsid wsp:val=&quot;00B40D73&quot;/&gt;&lt;wsp:rsid wsp:val=&quot;00B411A3&quot;/&gt;&lt;wsp:rsid wsp:val=&quot;00B412CB&quot;/&gt;&lt;wsp:rsid wsp:val=&quot;00B41351&quot;/&gt;&lt;wsp:rsid wsp:val=&quot;00B415EF&quot;/&gt;&lt;wsp:rsid wsp:val=&quot;00B41B34&quot;/&gt;&lt;wsp:rsid wsp:val=&quot;00B41C34&quot;/&gt;&lt;wsp:rsid wsp:val=&quot;00B427E4&quot;/&gt;&lt;wsp:rsid wsp:val=&quot;00B42879&quot;/&gt;&lt;wsp:rsid wsp:val=&quot;00B428F3&quot;/&gt;&lt;wsp:rsid wsp:val=&quot;00B42B9A&quot;/&gt;&lt;wsp:rsid wsp:val=&quot;00B42C35&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1BC&quot;/&gt;&lt;wsp:rsid wsp:val=&quot;00B443C5&quot;/&gt;&lt;wsp:rsid wsp:val=&quot;00B4472F&quot;/&gt;&lt;wsp:rsid wsp:val=&quot;00B4485B&quot;/&gt;&lt;wsp:rsid wsp:val=&quot;00B45029&quot;/&gt;&lt;wsp:rsid wsp:val=&quot;00B45878&quot;/&gt;&lt;wsp:rsid wsp:val=&quot;00B45A61&quot;/&gt;&lt;wsp:rsid wsp:val=&quot;00B460AA&quot;/&gt;&lt;wsp:rsid wsp:val=&quot;00B462D6&quot;/&gt;&lt;wsp:rsid wsp:val=&quot;00B46BBB&quot;/&gt;&lt;wsp:rsid wsp:val=&quot;00B46F57&quot;/&gt;&lt;wsp:rsid wsp:val=&quot;00B47784&quot;/&gt;&lt;wsp:rsid wsp:val=&quot;00B4783F&quot;/&gt;&lt;wsp:rsid wsp:val=&quot;00B47CEF&quot;/&gt;&lt;wsp:rsid wsp:val=&quot;00B47DDC&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559&quot;/&gt;&lt;wsp:rsid wsp:val=&quot;00B52646&quot;/&gt;&lt;wsp:rsid wsp:val=&quot;00B529F2&quot;/&gt;&lt;wsp:rsid wsp:val=&quot;00B52AAD&quot;/&gt;&lt;wsp:rsid wsp:val=&quot;00B530BA&quot;/&gt;&lt;wsp:rsid wsp:val=&quot;00B531B2&quot;/&gt;&lt;wsp:rsid wsp:val=&quot;00B53630&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A18&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52B0&quot;/&gt;&lt;wsp:rsid wsp:val=&quot;00B657B5&quot;/&gt;&lt;wsp:rsid wsp:val=&quot;00B65D1C&quot;/&gt;&lt;wsp:rsid wsp:val=&quot;00B65E9D&quot;/&gt;&lt;wsp:rsid wsp:val=&quot;00B660F5&quot;/&gt;&lt;wsp:rsid wsp:val=&quot;00B664EC&quot;/&gt;&lt;wsp:rsid wsp:val=&quot;00B66801&quot;/&gt;&lt;wsp:rsid wsp:val=&quot;00B672F3&quot;/&gt;&lt;wsp:rsid wsp:val=&quot;00B6796C&quot;/&gt;&lt;wsp:rsid wsp:val=&quot;00B67B2B&quot;/&gt;&lt;wsp:rsid wsp:val=&quot;00B67E89&quot;/&gt;&lt;wsp:rsid wsp:val=&quot;00B70333&quot;/&gt;&lt;wsp:rsid wsp:val=&quot;00B70A49&quot;/&gt;&lt;wsp:rsid wsp:val=&quot;00B70B3D&quot;/&gt;&lt;wsp:rsid wsp:val=&quot;00B70DDA&quot;/&gt;&lt;wsp:rsid wsp:val=&quot;00B70EDB&quot;/&gt;&lt;wsp:rsid wsp:val=&quot;00B71A5D&quot;/&gt;&lt;wsp:rsid wsp:val=&quot;00B72184&quot;/&gt;&lt;wsp:rsid wsp:val=&quot;00B7273B&quot;/&gt;&lt;wsp:rsid wsp:val=&quot;00B727B8&quot;/&gt;&lt;wsp:rsid wsp:val=&quot;00B72964&quot;/&gt;&lt;wsp:rsid wsp:val=&quot;00B73259&quot;/&gt;&lt;wsp:rsid wsp:val=&quot;00B73453&quot;/&gt;&lt;wsp:rsid wsp:val=&quot;00B737C7&quot;/&gt;&lt;wsp:rsid wsp:val=&quot;00B73801&quot;/&gt;&lt;wsp:rsid wsp:val=&quot;00B73B68&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36B&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B55&quot;/&gt;&lt;wsp:rsid wsp:val=&quot;00B93C36&quot;/&gt;&lt;wsp:rsid wsp:val=&quot;00B94054&quot;/&gt;&lt;wsp:rsid wsp:val=&quot;00B94253&quot;/&gt;&lt;wsp:rsid wsp:val=&quot;00B9436E&quot;/&gt;&lt;wsp:rsid wsp:val=&quot;00B94506&quot;/&gt;&lt;wsp:rsid wsp:val=&quot;00B94D3F&quot;/&gt;&lt;wsp:rsid wsp:val=&quot;00B950E8&quot;/&gt;&lt;wsp:rsid wsp:val=&quot;00B95242&quot;/&gt;&lt;wsp:rsid wsp:val=&quot;00B95305&quot;/&gt;&lt;wsp:rsid wsp:val=&quot;00B954FC&quot;/&gt;&lt;wsp:rsid wsp:val=&quot;00B9561D&quot;/&gt;&lt;wsp:rsid wsp:val=&quot;00B958BA&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C97&quot;/&gt;&lt;wsp:rsid wsp:val=&quot;00BA5EFB&quot;/&gt;&lt;wsp:rsid wsp:val=&quot;00BA6282&quot;/&gt;&lt;wsp:rsid wsp:val=&quot;00BA659A&quot;/&gt;&lt;wsp:rsid wsp:val=&quot;00BA68C1&quot;/&gt;&lt;wsp:rsid wsp:val=&quot;00BA6CFD&quot;/&gt;&lt;wsp:rsid wsp:val=&quot;00BA7339&quot;/&gt;&lt;wsp:rsid wsp:val=&quot;00BA73C4&quot;/&gt;&lt;wsp:rsid wsp:val=&quot;00BA7423&quot;/&gt;&lt;wsp:rsid wsp:val=&quot;00BA7541&quot;/&gt;&lt;wsp:rsid wsp:val=&quot;00BA7688&quot;/&gt;&lt;wsp:rsid wsp:val=&quot;00BA7E99&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966&quot;/&gt;&lt;wsp:rsid wsp:val=&quot;00BB1B24&quot;/&gt;&lt;wsp:rsid wsp:val=&quot;00BB1C4F&quot;/&gt;&lt;wsp:rsid wsp:val=&quot;00BB1D50&quot;/&gt;&lt;wsp:rsid wsp:val=&quot;00BB225D&quot;/&gt;&lt;wsp:rsid wsp:val=&quot;00BB26CC&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5321&quot;/&gt;&lt;wsp:rsid wsp:val=&quot;00BB55E4&quot;/&gt;&lt;wsp:rsid wsp:val=&quot;00BB56F2&quot;/&gt;&lt;wsp:rsid wsp:val=&quot;00BB56F3&quot;/&gt;&lt;wsp:rsid wsp:val=&quot;00BB58A7&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DA3&quot;/&gt;&lt;wsp:rsid wsp:val=&quot;00BC16BF&quot;/&gt;&lt;wsp:rsid wsp:val=&quot;00BC17BC&quot;/&gt;&lt;wsp:rsid wsp:val=&quot;00BC18B2&quot;/&gt;&lt;wsp:rsid wsp:val=&quot;00BC1A03&quot;/&gt;&lt;wsp:rsid wsp:val=&quot;00BC1A99&quot;/&gt;&lt;wsp:rsid wsp:val=&quot;00BC1CDD&quot;/&gt;&lt;wsp:rsid wsp:val=&quot;00BC201A&quot;/&gt;&lt;wsp:rsid wsp:val=&quot;00BC2125&quot;/&gt;&lt;wsp:rsid wsp:val=&quot;00BC27E0&quot;/&gt;&lt;wsp:rsid wsp:val=&quot;00BC2BC7&quot;/&gt;&lt;wsp:rsid wsp:val=&quot;00BC2F45&quot;/&gt;&lt;wsp:rsid wsp:val=&quot;00BC321B&quot;/&gt;&lt;wsp:rsid wsp:val=&quot;00BC344E&quot;/&gt;&lt;wsp:rsid wsp:val=&quot;00BC38B8&quot;/&gt;&lt;wsp:rsid wsp:val=&quot;00BC3B16&quot;/&gt;&lt;wsp:rsid wsp:val=&quot;00BC3CF8&quot;/&gt;&lt;wsp:rsid wsp:val=&quot;00BC3FE8&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F10&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6A38&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EA0&quot;/&gt;&lt;wsp:rsid wsp:val=&quot;00BE403F&quot;/&gt;&lt;wsp:rsid wsp:val=&quot;00BE44A3&quot;/&gt;&lt;wsp:rsid wsp:val=&quot;00BE475F&quot;/&gt;&lt;wsp:rsid wsp:val=&quot;00BE5171&quot;/&gt;&lt;wsp:rsid wsp:val=&quot;00BE5519&quot;/&gt;&lt;wsp:rsid wsp:val=&quot;00BE57B1&quot;/&gt;&lt;wsp:rsid wsp:val=&quot;00BE5813&quot;/&gt;&lt;wsp:rsid wsp:val=&quot;00BE63D5&quot;/&gt;&lt;wsp:rsid wsp:val=&quot;00BE65B3&quot;/&gt;&lt;wsp:rsid wsp:val=&quot;00BE7501&quot;/&gt;&lt;wsp:rsid wsp:val=&quot;00BE7B27&quot;/&gt;&lt;wsp:rsid wsp:val=&quot;00BE7BF8&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72&quot;/&gt;&lt;wsp:rsid wsp:val=&quot;00BF2817&quot;/&gt;&lt;wsp:rsid wsp:val=&quot;00BF28A5&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879&quot;/&gt;&lt;wsp:rsid wsp:val=&quot;00BF6C19&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84F&quot;/&gt;&lt;wsp:rsid wsp:val=&quot;00C039B6&quot;/&gt;&lt;wsp:rsid wsp:val=&quot;00C03B7B&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6E05&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114F&quot;/&gt;&lt;wsp:rsid wsp:val=&quot;00C11183&quot;/&gt;&lt;wsp:rsid wsp:val=&quot;00C11197&quot;/&gt;&lt;wsp:rsid wsp:val=&quot;00C1120D&quot;/&gt;&lt;wsp:rsid wsp:val=&quot;00C11C33&quot;/&gt;&lt;wsp:rsid wsp:val=&quot;00C11C73&quot;/&gt;&lt;wsp:rsid wsp:val=&quot;00C11FE5&quot;/&gt;&lt;wsp:rsid wsp:val=&quot;00C11FF6&quot;/&gt;&lt;wsp:rsid wsp:val=&quot;00C1286D&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BE8&quot;/&gt;&lt;wsp:rsid wsp:val=&quot;00C15135&quot;/&gt;&lt;wsp:rsid wsp:val=&quot;00C15595&quot;/&gt;&lt;wsp:rsid wsp:val=&quot;00C1595F&quot;/&gt;&lt;wsp:rsid wsp:val=&quot;00C159ED&quot;/&gt;&lt;wsp:rsid wsp:val=&quot;00C1662C&quot;/&gt;&lt;wsp:rsid wsp:val=&quot;00C16B93&quot;/&gt;&lt;wsp:rsid wsp:val=&quot;00C16FCA&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B1D&quot;/&gt;&lt;wsp:rsid wsp:val=&quot;00C21C53&quot;/&gt;&lt;wsp:rsid wsp:val=&quot;00C222CF&quot;/&gt;&lt;wsp:rsid wsp:val=&quot;00C232DD&quot;/&gt;&lt;wsp:rsid wsp:val=&quot;00C23989&quot;/&gt;&lt;wsp:rsid wsp:val=&quot;00C23E92&quot;/&gt;&lt;wsp:rsid wsp:val=&quot;00C2423A&quot;/&gt;&lt;wsp:rsid wsp:val=&quot;00C24781&quot;/&gt;&lt;wsp:rsid wsp:val=&quot;00C24CA2&quot;/&gt;&lt;wsp:rsid wsp:val=&quot;00C24EE5&quot;/&gt;&lt;wsp:rsid wsp:val=&quot;00C24F74&quot;/&gt;&lt;wsp:rsid wsp:val=&quot;00C250CF&quot;/&gt;&lt;wsp:rsid wsp:val=&quot;00C2544D&quot;/&gt;&lt;wsp:rsid wsp:val=&quot;00C25B9D&quot;/&gt;&lt;wsp:rsid wsp:val=&quot;00C25D3A&quot;/&gt;&lt;wsp:rsid wsp:val=&quot;00C26181&quot;/&gt;&lt;wsp:rsid wsp:val=&quot;00C263AE&quot;/&gt;&lt;wsp:rsid wsp:val=&quot;00C26871&quot;/&gt;&lt;wsp:rsid wsp:val=&quot;00C2695A&quot;/&gt;&lt;wsp:rsid wsp:val=&quot;00C2716B&quot;/&gt;&lt;wsp:rsid wsp:val=&quot;00C274BE&quot;/&gt;&lt;wsp:rsid wsp:val=&quot;00C307FA&quot;/&gt;&lt;wsp:rsid wsp:val=&quot;00C30D3F&quot;/&gt;&lt;wsp:rsid wsp:val=&quot;00C30DAA&quot;/&gt;&lt;wsp:rsid wsp:val=&quot;00C30F1F&quot;/&gt;&lt;wsp:rsid wsp:val=&quot;00C30F8E&quot;/&gt;&lt;wsp:rsid wsp:val=&quot;00C30FB5&quot;/&gt;&lt;wsp:rsid wsp:val=&quot;00C30FB7&quot;/&gt;&lt;wsp:rsid wsp:val=&quot;00C31089&quot;/&gt;&lt;wsp:rsid wsp:val=&quot;00C311C9&quot;/&gt;&lt;wsp:rsid wsp:val=&quot;00C31206&quot;/&gt;&lt;wsp:rsid wsp:val=&quot;00C31237&quot;/&gt;&lt;wsp:rsid wsp:val=&quot;00C314DF&quot;/&gt;&lt;wsp:rsid wsp:val=&quot;00C3175A&quot;/&gt;&lt;wsp:rsid wsp:val=&quot;00C31895&quot;/&gt;&lt;wsp:rsid wsp:val=&quot;00C319A2&quot;/&gt;&lt;wsp:rsid wsp:val=&quot;00C31DDA&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B77&quot;/&gt;&lt;wsp:rsid wsp:val=&quot;00C35D4F&quot;/&gt;&lt;wsp:rsid wsp:val=&quot;00C36DAD&quot;/&gt;&lt;wsp:rsid wsp:val=&quot;00C37050&quot;/&gt;&lt;wsp:rsid wsp:val=&quot;00C37493&quot;/&gt;&lt;wsp:rsid wsp:val=&quot;00C37984&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5AC&quot;/&gt;&lt;wsp:rsid wsp:val=&quot;00C42784&quot;/&gt;&lt;wsp:rsid wsp:val=&quot;00C429E1&quot;/&gt;&lt;wsp:rsid wsp:val=&quot;00C42BA4&quot;/&gt;&lt;wsp:rsid wsp:val=&quot;00C43421&quot;/&gt;&lt;wsp:rsid wsp:val=&quot;00C439F0&quot;/&gt;&lt;wsp:rsid wsp:val=&quot;00C43CE7&quot;/&gt;&lt;wsp:rsid wsp:val=&quot;00C44189&quot;/&gt;&lt;wsp:rsid wsp:val=&quot;00C4464F&quot;/&gt;&lt;wsp:rsid wsp:val=&quot;00C447FB&quot;/&gt;&lt;wsp:rsid wsp:val=&quot;00C44962&quot;/&gt;&lt;wsp:rsid wsp:val=&quot;00C44ADA&quot;/&gt;&lt;wsp:rsid wsp:val=&quot;00C4522A&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C62&quot;/&gt;&lt;wsp:rsid wsp:val=&quot;00C55ADC&quot;/&gt;&lt;wsp:rsid wsp:val=&quot;00C55B02&quot;/&gt;&lt;wsp:rsid wsp:val=&quot;00C56282&quot;/&gt;&lt;wsp:rsid wsp:val=&quot;00C5638E&quot;/&gt;&lt;wsp:rsid wsp:val=&quot;00C56918&quot;/&gt;&lt;wsp:rsid wsp:val=&quot;00C569CA&quot;/&gt;&lt;wsp:rsid wsp:val=&quot;00C56A29&quot;/&gt;&lt;wsp:rsid wsp:val=&quot;00C5707E&quot;/&gt;&lt;wsp:rsid wsp:val=&quot;00C5718B&quot;/&gt;&lt;wsp:rsid wsp:val=&quot;00C57C29&quot;/&gt;&lt;wsp:rsid wsp:val=&quot;00C57CC6&quot;/&gt;&lt;wsp:rsid wsp:val=&quot;00C601EB&quot;/&gt;&lt;wsp:rsid wsp:val=&quot;00C60EC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68E&quot;/&gt;&lt;wsp:rsid wsp:val=&quot;00C64376&quot;/&gt;&lt;wsp:rsid wsp:val=&quot;00C64626&quot;/&gt;&lt;wsp:rsid wsp:val=&quot;00C646FA&quot;/&gt;&lt;wsp:rsid wsp:val=&quot;00C64849&quot;/&gt;&lt;wsp:rsid wsp:val=&quot;00C64EDC&quot;/&gt;&lt;wsp:rsid wsp:val=&quot;00C658B2&quot;/&gt;&lt;wsp:rsid wsp:val=&quot;00C659D7&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40D&quot;/&gt;&lt;wsp:rsid wsp:val=&quot;00C70B8C&quot;/&gt;&lt;wsp:rsid wsp:val=&quot;00C712FF&quot;/&gt;&lt;wsp:rsid wsp:val=&quot;00C71468&quot;/&gt;&lt;wsp:rsid wsp:val=&quot;00C723AF&quot;/&gt;&lt;wsp:rsid wsp:val=&quot;00C7251B&quot;/&gt;&lt;wsp:rsid wsp:val=&quot;00C72EF5&quot;/&gt;&lt;wsp:rsid wsp:val=&quot;00C73224&quot;/&gt;&lt;wsp:rsid wsp:val=&quot;00C732C5&quot;/&gt;&lt;wsp:rsid wsp:val=&quot;00C7357D&quot;/&gt;&lt;wsp:rsid wsp:val=&quot;00C740FD&quot;/&gt;&lt;wsp:rsid wsp:val=&quot;00C74157&quot;/&gt;&lt;wsp:rsid wsp:val=&quot;00C7448E&quot;/&gt;&lt;wsp:rsid wsp:val=&quot;00C74531&quot;/&gt;&lt;wsp:rsid wsp:val=&quot;00C748E2&quot;/&gt;&lt;wsp:rsid wsp:val=&quot;00C75004&quot;/&gt;&lt;wsp:rsid wsp:val=&quot;00C755BC&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816&quot;/&gt;&lt;wsp:rsid wsp:val=&quot;00C76A56&quot;/&gt;&lt;wsp:rsid wsp:val=&quot;00C76A6B&quot;/&gt;&lt;wsp:rsid wsp:val=&quot;00C7731D&quot;/&gt;&lt;wsp:rsid wsp:val=&quot;00C775EF&quot;/&gt;&lt;wsp:rsid wsp:val=&quot;00C7799E&quot;/&gt;&lt;wsp:rsid wsp:val=&quot;00C77DF7&quot;/&gt;&lt;wsp:rsid wsp:val=&quot;00C80547&quot;/&gt;&lt;wsp:rsid wsp:val=&quot;00C80FD1&quot;/&gt;&lt;wsp:rsid wsp:val=&quot;00C8123B&quot;/&gt;&lt;wsp:rsid wsp:val=&quot;00C8198E&quot;/&gt;&lt;wsp:rsid wsp:val=&quot;00C81B30&quot;/&gt;&lt;wsp:rsid wsp:val=&quot;00C82387&quot;/&gt;&lt;wsp:rsid wsp:val=&quot;00C8312D&quot;/&gt;&lt;wsp:rsid wsp:val=&quot;00C83E22&quot;/&gt;&lt;wsp:rsid wsp:val=&quot;00C842A1&quot;/&gt;&lt;wsp:rsid wsp:val=&quot;00C84C6D&quot;/&gt;&lt;wsp:rsid wsp:val=&quot;00C8511C&quot;/&gt;&lt;wsp:rsid wsp:val=&quot;00C85253&quot;/&gt;&lt;wsp:rsid wsp:val=&quot;00C8534D&quot;/&gt;&lt;wsp:rsid wsp:val=&quot;00C85519&quot;/&gt;&lt;wsp:rsid wsp:val=&quot;00C8624E&quot;/&gt;&lt;wsp:rsid wsp:val=&quot;00C86379&quot;/&gt;&lt;wsp:rsid wsp:val=&quot;00C864DB&quot;/&gt;&lt;wsp:rsid wsp:val=&quot;00C87014&quot;/&gt;&lt;wsp:rsid wsp:val=&quot;00C87183&quot;/&gt;&lt;wsp:rsid wsp:val=&quot;00C87304&quot;/&gt;&lt;wsp:rsid wsp:val=&quot;00C8781D&quot;/&gt;&lt;wsp:rsid wsp:val=&quot;00C901A9&quot;/&gt;&lt;wsp:rsid wsp:val=&quot;00C905AC&quot;/&gt;&lt;wsp:rsid wsp:val=&quot;00C90947&quot;/&gt;&lt;wsp:rsid wsp:val=&quot;00C90B43&quot;/&gt;&lt;wsp:rsid wsp:val=&quot;00C90B74&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10D&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4508&quot;/&gt;&lt;wsp:rsid wsp:val=&quot;00C945A6&quot;/&gt;&lt;wsp:rsid wsp:val=&quot;00C945EC&quot;/&gt;&lt;wsp:rsid wsp:val=&quot;00C94A44&quot;/&gt;&lt;wsp:rsid wsp:val=&quot;00C94C81&quot;/&gt;&lt;wsp:rsid wsp:val=&quot;00C94E45&quot;/&gt;&lt;wsp:rsid wsp:val=&quot;00C95300&quot;/&gt;&lt;wsp:rsid wsp:val=&quot;00C95548&quot;/&gt;&lt;wsp:rsid wsp:val=&quot;00C955AD&quot;/&gt;&lt;wsp:rsid wsp:val=&quot;00C95730&quot;/&gt;&lt;wsp:rsid wsp:val=&quot;00C95962&quot;/&gt;&lt;wsp:rsid wsp:val=&quot;00C95A8A&quot;/&gt;&lt;wsp:rsid wsp:val=&quot;00C95CCD&quot;/&gt;&lt;wsp:rsid wsp:val=&quot;00C95CD4&quot;/&gt;&lt;wsp:rsid wsp:val=&quot;00C96191&quot;/&gt;&lt;wsp:rsid wsp:val=&quot;00C96A19&quot;/&gt;&lt;wsp:rsid wsp:val=&quot;00C96FE0&quot;/&gt;&lt;wsp:rsid wsp:val=&quot;00C973E2&quot;/&gt;&lt;wsp:rsid wsp:val=&quot;00C975B2&quot;/&gt;&lt;wsp:rsid wsp:val=&quot;00C97AF1&quot;/&gt;&lt;wsp:rsid wsp:val=&quot;00C97C0B&quot;/&gt;&lt;wsp:rsid wsp:val=&quot;00C97F72&quot;/&gt;&lt;wsp:rsid wsp:val=&quot;00CA025F&quot;/&gt;&lt;wsp:rsid wsp:val=&quot;00CA03B6&quot;/&gt;&lt;wsp:rsid wsp:val=&quot;00CA09AA&quot;/&gt;&lt;wsp:rsid wsp:val=&quot;00CA0BAF&quot;/&gt;&lt;wsp:rsid wsp:val=&quot;00CA114D&quot;/&gt;&lt;wsp:rsid wsp:val=&quot;00CA1225&quot;/&gt;&lt;wsp:rsid wsp:val=&quot;00CA18D2&quot;/&gt;&lt;wsp:rsid wsp:val=&quot;00CA2919&quot;/&gt;&lt;wsp:rsid wsp:val=&quot;00CA2A7E&quot;/&gt;&lt;wsp:rsid wsp:val=&quot;00CA2B09&quot;/&gt;&lt;wsp:rsid wsp:val=&quot;00CA2C56&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44D&quot;/&gt;&lt;wsp:rsid wsp:val=&quot;00CA657E&quot;/&gt;&lt;wsp:rsid wsp:val=&quot;00CA73B2&quot;/&gt;&lt;wsp:rsid wsp:val=&quot;00CA74E8&quot;/&gt;&lt;wsp:rsid wsp:val=&quot;00CA765C&quot;/&gt;&lt;wsp:rsid wsp:val=&quot;00CA7EE9&quot;/&gt;&lt;wsp:rsid wsp:val=&quot;00CB016A&quot;/&gt;&lt;wsp:rsid wsp:val=&quot;00CB03DE&quot;/&gt;&lt;wsp:rsid wsp:val=&quot;00CB047F&quot;/&gt;&lt;wsp:rsid wsp:val=&quot;00CB0C2A&quot;/&gt;&lt;wsp:rsid wsp:val=&quot;00CB10EC&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108&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AC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AB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79D&quot;/&gt;&lt;wsp:rsid wsp:val=&quot;00CD1E6A&quot;/&gt;&lt;wsp:rsid wsp:val=&quot;00CD1E74&quot;/&gt;&lt;wsp:rsid wsp:val=&quot;00CD1F4A&quot;/&gt;&lt;wsp:rsid wsp:val=&quot;00CD223B&quot;/&gt;&lt;wsp:rsid wsp:val=&quot;00CD2585&quot;/&gt;&lt;wsp:rsid wsp:val=&quot;00CD25A6&quot;/&gt;&lt;wsp:rsid wsp:val=&quot;00CD283A&quot;/&gt;&lt;wsp:rsid wsp:val=&quot;00CD2B04&quot;/&gt;&lt;wsp:rsid wsp:val=&quot;00CD2C72&quot;/&gt;&lt;wsp:rsid wsp:val=&quot;00CD2EFD&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6BD&quot;/&gt;&lt;wsp:rsid wsp:val=&quot;00CE79BC&quot;/&gt;&lt;wsp:rsid wsp:val=&quot;00CE7E65&quot;/&gt;&lt;wsp:rsid wsp:val=&quot;00CF02AC&quot;/&gt;&lt;wsp:rsid wsp:val=&quot;00CF057C&quot;/&gt;&lt;wsp:rsid wsp:val=&quot;00CF06E6&quot;/&gt;&lt;wsp:rsid wsp:val=&quot;00CF0754&quot;/&gt;&lt;wsp:rsid wsp:val=&quot;00CF1328&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BF2&quot;/&gt;&lt;wsp:rsid wsp:val=&quot;00CF2FBF&quot;/&gt;&lt;wsp:rsid wsp:val=&quot;00CF33BA&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5D6&quot;/&gt;&lt;wsp:rsid wsp:val=&quot;00CF66DE&quot;/&gt;&lt;wsp:rsid wsp:val=&quot;00CF6848&quot;/&gt;&lt;wsp:rsid wsp:val=&quot;00CF6AF3&quot;/&gt;&lt;wsp:rsid wsp:val=&quot;00CF6C9A&quot;/&gt;&lt;wsp:rsid wsp:val=&quot;00CF6E82&quot;/&gt;&lt;wsp:rsid wsp:val=&quot;00CF6F64&quot;/&gt;&lt;wsp:rsid wsp:val=&quot;00CF6F70&quot;/&gt;&lt;wsp:rsid wsp:val=&quot;00CF7477&quot;/&gt;&lt;wsp:rsid wsp:val=&quot;00CF7CCF&quot;/&gt;&lt;wsp:rsid wsp:val=&quot;00CF7FC8&quot;/&gt;&lt;wsp:rsid wsp:val=&quot;00D00419&quot;/&gt;&lt;wsp:rsid wsp:val=&quot;00D00522&quot;/&gt;&lt;wsp:rsid wsp:val=&quot;00D00B22&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2C9&quot;/&gt;&lt;wsp:rsid wsp:val=&quot;00D03E71&quot;/&gt;&lt;wsp:rsid wsp:val=&quot;00D0407B&quot;/&gt;&lt;wsp:rsid wsp:val=&quot;00D046D4&quot;/&gt;&lt;wsp:rsid wsp:val=&quot;00D04FC8&quot;/&gt;&lt;wsp:rsid wsp:val=&quot;00D05393&quot;/&gt;&lt;wsp:rsid wsp:val=&quot;00D05962&quot;/&gt;&lt;wsp:rsid wsp:val=&quot;00D05A1A&quot;/&gt;&lt;wsp:rsid wsp:val=&quot;00D05FD4&quot;/&gt;&lt;wsp:rsid wsp:val=&quot;00D06088&quot;/&gt;&lt;wsp:rsid wsp:val=&quot;00D0675C&quot;/&gt;&lt;wsp:rsid wsp:val=&quot;00D06800&quot;/&gt;&lt;wsp:rsid wsp:val=&quot;00D06B22&quot;/&gt;&lt;wsp:rsid wsp:val=&quot;00D06C97&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6D85&quot;/&gt;&lt;wsp:rsid wsp:val=&quot;00D17490&quot;/&gt;&lt;wsp:rsid wsp:val=&quot;00D174E5&quot;/&gt;&lt;wsp:rsid wsp:val=&quot;00D17DBC&quot;/&gt;&lt;wsp:rsid wsp:val=&quot;00D17F37&quot;/&gt;&lt;wsp:rsid wsp:val=&quot;00D20171&quot;/&gt;&lt;wsp:rsid wsp:val=&quot;00D202D3&quot;/&gt;&lt;wsp:rsid wsp:val=&quot;00D20900&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D9C&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7DF2&quot;/&gt;&lt;wsp:rsid wsp:val=&quot;00D27F01&quot;/&gt;&lt;wsp:rsid wsp:val=&quot;00D305AC&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3FF&quot;/&gt;&lt;wsp:rsid wsp:val=&quot;00D35BE8&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1A6&quot;/&gt;&lt;wsp:rsid wsp:val=&quot;00D37C2D&quot;/&gt;&lt;wsp:rsid wsp:val=&quot;00D403D9&quot;/&gt;&lt;wsp:rsid wsp:val=&quot;00D404CE&quot;/&gt;&lt;wsp:rsid wsp:val=&quot;00D40E25&quot;/&gt;&lt;wsp:rsid wsp:val=&quot;00D40E78&quot;/&gt;&lt;wsp:rsid wsp:val=&quot;00D41009&quot;/&gt;&lt;wsp:rsid wsp:val=&quot;00D4155E&quot;/&gt;&lt;wsp:rsid wsp:val=&quot;00D41901&quot;/&gt;&lt;wsp:rsid wsp:val=&quot;00D41BD5&quot;/&gt;&lt;wsp:rsid wsp:val=&quot;00D41C77&quot;/&gt;&lt;wsp:rsid wsp:val=&quot;00D41CD0&quot;/&gt;&lt;wsp:rsid wsp:val=&quot;00D420DA&quot;/&gt;&lt;wsp:rsid wsp:val=&quot;00D421D9&quot;/&gt;&lt;wsp:rsid wsp:val=&quot;00D422E4&quot;/&gt;&lt;wsp:rsid wsp:val=&quot;00D42840&quot;/&gt;&lt;wsp:rsid wsp:val=&quot;00D429DA&quot;/&gt;&lt;wsp:rsid wsp:val=&quot;00D42B71&quot;/&gt;&lt;wsp:rsid wsp:val=&quot;00D42B88&quot;/&gt;&lt;wsp:rsid wsp:val=&quot;00D435FC&quot;/&gt;&lt;wsp:rsid wsp:val=&quot;00D43888&quot;/&gt;&lt;wsp:rsid wsp:val=&quot;00D43E85&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0B&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2F1&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552&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C8E&quot;/&gt;&lt;wsp:rsid wsp:val=&quot;00D56D65&quot;/&gt;&lt;wsp:rsid wsp:val=&quot;00D56E86&quot;/&gt;&lt;wsp:rsid wsp:val=&quot;00D572B2&quot;/&gt;&lt;wsp:rsid wsp:val=&quot;00D578C5&quot;/&gt;&lt;wsp:rsid wsp:val=&quot;00D57A3B&quot;/&gt;&lt;wsp:rsid wsp:val=&quot;00D57C20&quot;/&gt;&lt;wsp:rsid wsp:val=&quot;00D57F0A&quot;/&gt;&lt;wsp:rsid wsp:val=&quot;00D600BE&quot;/&gt;&lt;wsp:rsid wsp:val=&quot;00D60207&quot;/&gt;&lt;wsp:rsid wsp:val=&quot;00D6028B&quot;/&gt;&lt;wsp:rsid wsp:val=&quot;00D60BCB&quot;/&gt;&lt;wsp:rsid wsp:val=&quot;00D60CB2&quot;/&gt;&lt;wsp:rsid wsp:val=&quot;00D60DD4&quot;/&gt;&lt;wsp:rsid wsp:val=&quot;00D610A5&quot;/&gt;&lt;wsp:rsid wsp:val=&quot;00D61834&quot;/&gt;&lt;wsp:rsid wsp:val=&quot;00D61FA8&quot;/&gt;&lt;wsp:rsid wsp:val=&quot;00D620D9&quot;/&gt;&lt;wsp:rsid wsp:val=&quot;00D62243&quot;/&gt;&lt;wsp:rsid wsp:val=&quot;00D62334&quot;/&gt;&lt;wsp:rsid wsp:val=&quot;00D6278F&quot;/&gt;&lt;wsp:rsid wsp:val=&quot;00D62949&quot;/&gt;&lt;wsp:rsid wsp:val=&quot;00D62C7C&quot;/&gt;&lt;wsp:rsid wsp:val=&quot;00D62DEC&quot;/&gt;&lt;wsp:rsid wsp:val=&quot;00D63BAD&quot;/&gt;&lt;wsp:rsid wsp:val=&quot;00D63C5F&quot;/&gt;&lt;wsp:rsid wsp:val=&quot;00D63D8C&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8FD&quot;/&gt;&lt;wsp:rsid wsp:val=&quot;00D66DAA&quot;/&gt;&lt;wsp:rsid wsp:val=&quot;00D7010A&quot;/&gt;&lt;wsp:rsid wsp:val=&quot;00D7040B&quot;/&gt;&lt;wsp:rsid wsp:val=&quot;00D70F5E&quot;/&gt;&lt;wsp:rsid wsp:val=&quot;00D70F87&quot;/&gt;&lt;wsp:rsid wsp:val=&quot;00D7123A&quot;/&gt;&lt;wsp:rsid wsp:val=&quot;00D71259&quot;/&gt;&lt;wsp:rsid wsp:val=&quot;00D71D45&quot;/&gt;&lt;wsp:rsid wsp:val=&quot;00D72400&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3FFE&quot;/&gt;&lt;wsp:rsid wsp:val=&quot;00D740A5&quot;/&gt;&lt;wsp:rsid wsp:val=&quot;00D7416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7FD&quot;/&gt;&lt;wsp:rsid wsp:val=&quot;00D86B37&quot;/&gt;&lt;wsp:rsid wsp:val=&quot;00D86ED1&quot;/&gt;&lt;wsp:rsid wsp:val=&quot;00D87154&quot;/&gt;&lt;wsp:rsid wsp:val=&quot;00D8757E&quot;/&gt;&lt;wsp:rsid wsp:val=&quot;00D8778A&quot;/&gt;&lt;wsp:rsid wsp:val=&quot;00D87BCC&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17&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6E8&quot;/&gt;&lt;wsp:rsid wsp:val=&quot;00D938A9&quot;/&gt;&lt;wsp:rsid wsp:val=&quot;00D93D5E&quot;/&gt;&lt;wsp:rsid wsp:val=&quot;00D948A0&quot;/&gt;&lt;wsp:rsid wsp:val=&quot;00D94BA1&quot;/&gt;&lt;wsp:rsid wsp:val=&quot;00D94BB0&quot;/&gt;&lt;wsp:rsid wsp:val=&quot;00D94FF3&quot;/&gt;&lt;wsp:rsid wsp:val=&quot;00D957C0&quot;/&gt;&lt;wsp:rsid wsp:val=&quot;00D95BF0&quot;/&gt;&lt;wsp:rsid wsp:val=&quot;00D95BFF&quot;/&gt;&lt;wsp:rsid wsp:val=&quot;00D95F44&quot;/&gt;&lt;wsp:rsid wsp:val=&quot;00D96193&quot;/&gt;&lt;wsp:rsid wsp:val=&quot;00D96780&quot;/&gt;&lt;wsp:rsid wsp:val=&quot;00D96824&quot;/&gt;&lt;wsp:rsid wsp:val=&quot;00D96DD2&quot;/&gt;&lt;wsp:rsid wsp:val=&quot;00D97DCE&quot;/&gt;&lt;wsp:rsid wsp:val=&quot;00D97E86&quot;/&gt;&lt;wsp:rsid wsp:val=&quot;00DA0FC0&quot;/&gt;&lt;wsp:rsid wsp:val=&quot;00DA1D80&quot;/&gt;&lt;wsp:rsid wsp:val=&quot;00DA1FF1&quot;/&gt;&lt;wsp:rsid wsp:val=&quot;00DA2046&quot;/&gt;&lt;wsp:rsid wsp:val=&quot;00DA23D2&quot;/&gt;&lt;wsp:rsid wsp:val=&quot;00DA25F8&quot;/&gt;&lt;wsp:rsid wsp:val=&quot;00DA29C4&quot;/&gt;&lt;wsp:rsid wsp:val=&quot;00DA2B47&quot;/&gt;&lt;wsp:rsid wsp:val=&quot;00DA2CD7&quot;/&gt;&lt;wsp:rsid wsp:val=&quot;00DA2D90&quot;/&gt;&lt;wsp:rsid wsp:val=&quot;00DA30A8&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9A6&quot;/&gt;&lt;wsp:rsid wsp:val=&quot;00DA5A53&quot;/&gt;&lt;wsp:rsid wsp:val=&quot;00DA5CA9&quot;/&gt;&lt;wsp:rsid wsp:val=&quot;00DA5E7E&quot;/&gt;&lt;wsp:rsid wsp:val=&quot;00DA5EB0&quot;/&gt;&lt;wsp:rsid wsp:val=&quot;00DA64EB&quot;/&gt;&lt;wsp:rsid wsp:val=&quot;00DA6794&quot;/&gt;&lt;wsp:rsid wsp:val=&quot;00DA6C50&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0D27&quot;/&gt;&lt;wsp:rsid wsp:val=&quot;00DB1239&quot;/&gt;&lt;wsp:rsid wsp:val=&quot;00DB1539&quot;/&gt;&lt;wsp:rsid wsp:val=&quot;00DB1F98&quot;/&gt;&lt;wsp:rsid wsp:val=&quot;00DB2037&quot;/&gt;&lt;wsp:rsid wsp:val=&quot;00DB2551&quot;/&gt;&lt;wsp:rsid wsp:val=&quot;00DB2706&quot;/&gt;&lt;wsp:rsid wsp:val=&quot;00DB286C&quot;/&gt;&lt;wsp:rsid wsp:val=&quot;00DB2DC2&quot;/&gt;&lt;wsp:rsid wsp:val=&quot;00DB34AC&quot;/&gt;&lt;wsp:rsid wsp:val=&quot;00DB35C7&quot;/&gt;&lt;wsp:rsid wsp:val=&quot;00DB369E&quot;/&gt;&lt;wsp:rsid wsp:val=&quot;00DB39DE&quot;/&gt;&lt;wsp:rsid wsp:val=&quot;00DB3D52&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15C&quot;/&gt;&lt;wsp:rsid wsp:val=&quot;00DC65D8&quot;/&gt;&lt;wsp:rsid wsp:val=&quot;00DC6A94&quot;/&gt;&lt;wsp:rsid wsp:val=&quot;00DC6B82&quot;/&gt;&lt;wsp:rsid wsp:val=&quot;00DC7073&quot;/&gt;&lt;wsp:rsid wsp:val=&quot;00DC765F&quot;/&gt;&lt;wsp:rsid wsp:val=&quot;00DC7722&quot;/&gt;&lt;wsp:rsid wsp:val=&quot;00DC7890&quot;/&gt;&lt;wsp:rsid wsp:val=&quot;00DC7E92&quot;/&gt;&lt;wsp:rsid wsp:val=&quot;00DD02C4&quot;/&gt;&lt;wsp:rsid wsp:val=&quot;00DD0877&quot;/&gt;&lt;wsp:rsid wsp:val=&quot;00DD0C93&quot;/&gt;&lt;wsp:rsid wsp:val=&quot;00DD0D46&quot;/&gt;&lt;wsp:rsid wsp:val=&quot;00DD1271&quot;/&gt;&lt;wsp:rsid wsp:val=&quot;00DD128A&quot;/&gt;&lt;wsp:rsid wsp:val=&quot;00DD12B1&quot;/&gt;&lt;wsp:rsid wsp:val=&quot;00DD12B5&quot;/&gt;&lt;wsp:rsid wsp:val=&quot;00DD1422&quot;/&gt;&lt;wsp:rsid wsp:val=&quot;00DD1947&quot;/&gt;&lt;wsp:rsid wsp:val=&quot;00DD1992&quot;/&gt;&lt;wsp:rsid wsp:val=&quot;00DD1A59&quot;/&gt;&lt;wsp:rsid wsp:val=&quot;00DD1B7F&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01E&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D33&quot;/&gt;&lt;wsp:rsid wsp:val=&quot;00DF0E63&quot;/&gt;&lt;wsp:rsid wsp:val=&quot;00DF1280&quot;/&gt;&lt;wsp:rsid wsp:val=&quot;00DF1300&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E97&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6014&quot;/&gt;&lt;wsp:rsid wsp:val=&quot;00DF6154&quot;/&gt;&lt;wsp:rsid wsp:val=&quot;00DF6824&quot;/&gt;&lt;wsp:rsid wsp:val=&quot;00DF6F81&quot;/&gt;&lt;wsp:rsid wsp:val=&quot;00DF7226&quot;/&gt;&lt;wsp:rsid wsp:val=&quot;00DF7644&quot;/&gt;&lt;wsp:rsid wsp:val=&quot;00DF7C0A&quot;/&gt;&lt;wsp:rsid wsp:val=&quot;00E00018&quot;/&gt;&lt;wsp:rsid wsp:val=&quot;00E004D1&quot;/&gt;&lt;wsp:rsid wsp:val=&quot;00E00A07&quot;/&gt;&lt;wsp:rsid wsp:val=&quot;00E00EFF&quot;/&gt;&lt;wsp:rsid wsp:val=&quot;00E0158D&quot;/&gt;&lt;wsp:rsid wsp:val=&quot;00E019EA&quot;/&gt;&lt;wsp:rsid wsp:val=&quot;00E01BD9&quot;/&gt;&lt;wsp:rsid wsp:val=&quot;00E01CAC&quot;/&gt;&lt;wsp:rsid wsp:val=&quot;00E0243C&quot;/&gt;&lt;wsp:rsid wsp:val=&quot;00E028E6&quot;/&gt;&lt;wsp:rsid wsp:val=&quot;00E02C20&quot;/&gt;&lt;wsp:rsid wsp:val=&quot;00E03016&quot;/&gt;&lt;wsp:rsid wsp:val=&quot;00E031D7&quot;/&gt;&lt;wsp:rsid wsp:val=&quot;00E032C1&quot;/&gt;&lt;wsp:rsid wsp:val=&quot;00E03926&quot;/&gt;&lt;wsp:rsid wsp:val=&quot;00E039C0&quot;/&gt;&lt;wsp:rsid wsp:val=&quot;00E046C1&quot;/&gt;&lt;wsp:rsid wsp:val=&quot;00E047AB&quot;/&gt;&lt;wsp:rsid wsp:val=&quot;00E049EC&quot;/&gt;&lt;wsp:rsid wsp:val=&quot;00E04BBA&quot;/&gt;&lt;wsp:rsid wsp:val=&quot;00E04EE6&quot;/&gt;&lt;wsp:rsid wsp:val=&quot;00E04FFA&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45&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43&quot;/&gt;&lt;wsp:rsid wsp:val=&quot;00E150B1&quot;/&gt;&lt;wsp:rsid wsp:val=&quot;00E15352&quot;/&gt;&lt;wsp:rsid wsp:val=&quot;00E154A1&quot;/&gt;&lt;wsp:rsid wsp:val=&quot;00E15B4D&quot;/&gt;&lt;wsp:rsid wsp:val=&quot;00E1626E&quot;/&gt;&lt;wsp:rsid wsp:val=&quot;00E164E8&quot;/&gt;&lt;wsp:rsid wsp:val=&quot;00E1654E&quot;/&gt;&lt;wsp:rsid wsp:val=&quot;00E16706&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1B9&quot;/&gt;&lt;wsp:rsid wsp:val=&quot;00E2446F&quot;/&gt;&lt;wsp:rsid wsp:val=&quot;00E250DB&quot;/&gt;&lt;wsp:rsid wsp:val=&quot;00E259BD&quot;/&gt;&lt;wsp:rsid wsp:val=&quot;00E25C00&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A89&quot;/&gt;&lt;wsp:rsid wsp:val=&quot;00E33B1B&quot;/&gt;&lt;wsp:rsid wsp:val=&quot;00E33BB9&quot;/&gt;&lt;wsp:rsid wsp:val=&quot;00E33E4D&quot;/&gt;&lt;wsp:rsid wsp:val=&quot;00E3457A&quot;/&gt;&lt;wsp:rsid wsp:val=&quot;00E34F08&quot;/&gt;&lt;wsp:rsid wsp:val=&quot;00E35F47&quot;/&gt;&lt;wsp:rsid wsp:val=&quot;00E360A5&quot;/&gt;&lt;wsp:rsid wsp:val=&quot;00E362BC&quot;/&gt;&lt;wsp:rsid wsp:val=&quot;00E36D92&quot;/&gt;&lt;wsp:rsid wsp:val=&quot;00E377BF&quot;/&gt;&lt;wsp:rsid wsp:val=&quot;00E37C25&quot;/&gt;&lt;wsp:rsid wsp:val=&quot;00E40362&quot;/&gt;&lt;wsp:rsid wsp:val=&quot;00E40DAE&quot;/&gt;&lt;wsp:rsid wsp:val=&quot;00E41479&quot;/&gt;&lt;wsp:rsid wsp:val=&quot;00E416D6&quot;/&gt;&lt;wsp:rsid wsp:val=&quot;00E41A3E&quot;/&gt;&lt;wsp:rsid wsp:val=&quot;00E41D2F&quot;/&gt;&lt;wsp:rsid wsp:val=&quot;00E41DB4&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3E8&quot;/&gt;&lt;wsp:rsid wsp:val=&quot;00E45A9D&quot;/&gt;&lt;wsp:rsid wsp:val=&quot;00E460A1&quot;/&gt;&lt;wsp:rsid wsp:val=&quot;00E46398&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548&quot;/&gt;&lt;wsp:rsid wsp:val=&quot;00E515A3&quot;/&gt;&lt;wsp:rsid wsp:val=&quot;00E516B4&quot;/&gt;&lt;wsp:rsid wsp:val=&quot;00E51735&quot;/&gt;&lt;wsp:rsid wsp:val=&quot;00E51817&quot;/&gt;&lt;wsp:rsid wsp:val=&quot;00E51ABD&quot;/&gt;&lt;wsp:rsid wsp:val=&quot;00E51E23&quot;/&gt;&lt;wsp:rsid wsp:val=&quot;00E52CCE&quot;/&gt;&lt;wsp:rsid wsp:val=&quot;00E52F76&quot;/&gt;&lt;wsp:rsid wsp:val=&quot;00E53069&quot;/&gt;&lt;wsp:rsid wsp:val=&quot;00E5315C&quot;/&gt;&lt;wsp:rsid wsp:val=&quot;00E53370&quot;/&gt;&lt;wsp:rsid wsp:val=&quot;00E538E0&quot;/&gt;&lt;wsp:rsid wsp:val=&quot;00E54D33&quot;/&gt;&lt;wsp:rsid wsp:val=&quot;00E55AEB&quot;/&gt;&lt;wsp:rsid wsp:val=&quot;00E56E29&quot;/&gt;&lt;wsp:rsid wsp:val=&quot;00E5711F&quot;/&gt;&lt;wsp:rsid wsp:val=&quot;00E572CE&quot;/&gt;&lt;wsp:rsid wsp:val=&quot;00E5765B&quot;/&gt;&lt;wsp:rsid wsp:val=&quot;00E57A3C&quot;/&gt;&lt;wsp:rsid wsp:val=&quot;00E6000E&quot;/&gt;&lt;wsp:rsid wsp:val=&quot;00E602C9&quot;/&gt;&lt;wsp:rsid wsp:val=&quot;00E6043C&quot;/&gt;&lt;wsp:rsid wsp:val=&quot;00E60774&quot;/&gt;&lt;wsp:rsid wsp:val=&quot;00E608B7&quot;/&gt;&lt;wsp:rsid wsp:val=&quot;00E60AB5&quot;/&gt;&lt;wsp:rsid wsp:val=&quot;00E60D6F&quot;/&gt;&lt;wsp:rsid wsp:val=&quot;00E60F80&quot;/&gt;&lt;wsp:rsid wsp:val=&quot;00E61DAC&quot;/&gt;&lt;wsp:rsid wsp:val=&quot;00E624DA&quot;/&gt;&lt;wsp:rsid wsp:val=&quot;00E6275D&quot;/&gt;&lt;wsp:rsid wsp:val=&quot;00E627BC&quot;/&gt;&lt;wsp:rsid wsp:val=&quot;00E629F9&quot;/&gt;&lt;wsp:rsid wsp:val=&quot;00E62AF2&quot;/&gt;&lt;wsp:rsid wsp:val=&quot;00E62B5D&quot;/&gt;&lt;wsp:rsid wsp:val=&quot;00E62D6E&quot;/&gt;&lt;wsp:rsid wsp:val=&quot;00E630F7&quot;/&gt;&lt;wsp:rsid wsp:val=&quot;00E632B7&quot;/&gt;&lt;wsp:rsid wsp:val=&quot;00E63983&quot;/&gt;&lt;wsp:rsid wsp:val=&quot;00E63AF2&quot;/&gt;&lt;wsp:rsid wsp:val=&quot;00E63C65&quot;/&gt;&lt;wsp:rsid wsp:val=&quot;00E6412A&quot;/&gt;&lt;wsp:rsid wsp:val=&quot;00E64286&quot;/&gt;&lt;wsp:rsid wsp:val=&quot;00E64763&quot;/&gt;&lt;wsp:rsid wsp:val=&quot;00E64C11&quot;/&gt;&lt;wsp:rsid wsp:val=&quot;00E64CDD&quot;/&gt;&lt;wsp:rsid wsp:val=&quot;00E64E79&quot;/&gt;&lt;wsp:rsid wsp:val=&quot;00E65013&quot;/&gt;&lt;wsp:rsid wsp:val=&quot;00E65E6B&quot;/&gt;&lt;wsp:rsid wsp:val=&quot;00E6640D&quot;/&gt;&lt;wsp:rsid wsp:val=&quot;00E6682F&quot;/&gt;&lt;wsp:rsid wsp:val=&quot;00E701D0&quot;/&gt;&lt;wsp:rsid wsp:val=&quot;00E705E5&quot;/&gt;&lt;wsp:rsid wsp:val=&quot;00E70B0C&quot;/&gt;&lt;wsp:rsid wsp:val=&quot;00E70F61&quot;/&gt;&lt;wsp:rsid wsp:val=&quot;00E71542&quot;/&gt;&lt;wsp:rsid wsp:val=&quot;00E71DF1&quot;/&gt;&lt;wsp:rsid wsp:val=&quot;00E722EF&quot;/&gt;&lt;wsp:rsid wsp:val=&quot;00E723D3&quot;/&gt;&lt;wsp:rsid wsp:val=&quot;00E7242A&quot;/&gt;&lt;wsp:rsid wsp:val=&quot;00E7245A&quot;/&gt;&lt;wsp:rsid wsp:val=&quot;00E7251D&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99A&quot;/&gt;&lt;wsp:rsid wsp:val=&quot;00E81F9F&quot;/&gt;&lt;wsp:rsid wsp:val=&quot;00E81FFC&quot;/&gt;&lt;wsp:rsid wsp:val=&quot;00E8213F&quot;/&gt;&lt;wsp:rsid wsp:val=&quot;00E826C8&quot;/&gt;&lt;wsp:rsid wsp:val=&quot;00E828DA&quot;/&gt;&lt;wsp:rsid wsp:val=&quot;00E82B9F&quot;/&gt;&lt;wsp:rsid wsp:val=&quot;00E83280&quot;/&gt;&lt;wsp:rsid wsp:val=&quot;00E832C9&quot;/&gt;&lt;wsp:rsid wsp:val=&quot;00E83469&quot;/&gt;&lt;wsp:rsid wsp:val=&quot;00E83E6E&quot;/&gt;&lt;wsp:rsid wsp:val=&quot;00E83EE9&quot;/&gt;&lt;wsp:rsid wsp:val=&quot;00E843C5&quot;/&gt;&lt;wsp:rsid wsp:val=&quot;00E84A59&quot;/&gt;&lt;wsp:rsid wsp:val=&quot;00E84E78&quot;/&gt;&lt;wsp:rsid wsp:val=&quot;00E850F7&quot;/&gt;&lt;wsp:rsid wsp:val=&quot;00E85483&quot;/&gt;&lt;wsp:rsid wsp:val=&quot;00E8563C&quot;/&gt;&lt;wsp:rsid wsp:val=&quot;00E859CA&quot;/&gt;&lt;wsp:rsid wsp:val=&quot;00E85BAE&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E&quot;/&gt;&lt;wsp:rsid wsp:val=&quot;00E87F95&quot;/&gt;&lt;wsp:rsid wsp:val=&quot;00E90199&quot;/&gt;&lt;wsp:rsid wsp:val=&quot;00E90367&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A9&quot;/&gt;&lt;wsp:rsid wsp:val=&quot;00E91EFC&quot;/&gt;&lt;wsp:rsid wsp:val=&quot;00E92054&quot;/&gt;&lt;wsp:rsid wsp:val=&quot;00E920B8&quot;/&gt;&lt;wsp:rsid wsp:val=&quot;00E9232D&quot;/&gt;&lt;wsp:rsid wsp:val=&quot;00E924C7&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72A&quot;/&gt;&lt;wsp:rsid wsp:val=&quot;00E9694A&quot;/&gt;&lt;wsp:rsid wsp:val=&quot;00E96B89&quot;/&gt;&lt;wsp:rsid wsp:val=&quot;00E96C84&quot;/&gt;&lt;wsp:rsid wsp:val=&quot;00E96EB3&quot;/&gt;&lt;wsp:rsid wsp:val=&quot;00E96FBC&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300C&quot;/&gt;&lt;wsp:rsid wsp:val=&quot;00EA32DE&quot;/&gt;&lt;wsp:rsid wsp:val=&quot;00EA3601&quot;/&gt;&lt;wsp:rsid wsp:val=&quot;00EA3D67&quot;/&gt;&lt;wsp:rsid wsp:val=&quot;00EA3DB9&quot;/&gt;&lt;wsp:rsid wsp:val=&quot;00EA4022&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77E&quot;/&gt;&lt;wsp:rsid wsp:val=&quot;00EB0FD8&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042&quot;/&gt;&lt;wsp:rsid wsp:val=&quot;00EB410B&quot;/&gt;&lt;wsp:rsid wsp:val=&quot;00EB4155&quot;/&gt;&lt;wsp:rsid wsp:val=&quot;00EB42C8&quot;/&gt;&lt;wsp:rsid wsp:val=&quot;00EB4A13&quot;/&gt;&lt;wsp:rsid wsp:val=&quot;00EB52C5&quot;/&gt;&lt;wsp:rsid wsp:val=&quot;00EB534C&quot;/&gt;&lt;wsp:rsid wsp:val=&quot;00EB542F&quot;/&gt;&lt;wsp:rsid wsp:val=&quot;00EB55D2&quot;/&gt;&lt;wsp:rsid wsp:val=&quot;00EB57E7&quot;/&gt;&lt;wsp:rsid wsp:val=&quot;00EB5ADE&quot;/&gt;&lt;wsp:rsid wsp:val=&quot;00EB5CC3&quot;/&gt;&lt;wsp:rsid wsp:val=&quot;00EB6440&quot;/&gt;&lt;wsp:rsid wsp:val=&quot;00EB6698&quot;/&gt;&lt;wsp:rsid wsp:val=&quot;00EB6C27&quot;/&gt;&lt;wsp:rsid wsp:val=&quot;00EB6C53&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3EF&quot;/&gt;&lt;wsp:rsid wsp:val=&quot;00EC0A9B&quot;/&gt;&lt;wsp:rsid wsp:val=&quot;00EC0BF0&quot;/&gt;&lt;wsp:rsid wsp:val=&quot;00EC117E&quot;/&gt;&lt;wsp:rsid wsp:val=&quot;00EC183D&quot;/&gt;&lt;wsp:rsid wsp:val=&quot;00EC1B6D&quot;/&gt;&lt;wsp:rsid wsp:val=&quot;00EC1D83&quot;/&gt;&lt;wsp:rsid wsp:val=&quot;00EC1E45&quot;/&gt;&lt;wsp:rsid wsp:val=&quot;00EC246B&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20F7&quot;/&gt;&lt;wsp:rsid wsp:val=&quot;00ED24AE&quot;/&gt;&lt;wsp:rsid wsp:val=&quot;00ED2FF1&quot;/&gt;&lt;wsp:rsid wsp:val=&quot;00ED3207&quot;/&gt;&lt;wsp:rsid wsp:val=&quot;00ED32E7&quot;/&gt;&lt;wsp:rsid wsp:val=&quot;00ED3534&quot;/&gt;&lt;wsp:rsid wsp:val=&quot;00ED35B9&quot;/&gt;&lt;wsp:rsid wsp:val=&quot;00ED367B&quot;/&gt;&lt;wsp:rsid wsp:val=&quot;00ED378D&quot;/&gt;&lt;wsp:rsid wsp:val=&quot;00ED38D7&quot;/&gt;&lt;wsp:rsid wsp:val=&quot;00ED3B7D&quot;/&gt;&lt;wsp:rsid wsp:val=&quot;00ED3E6E&quot;/&gt;&lt;wsp:rsid wsp:val=&quot;00ED5122&quot;/&gt;&lt;wsp:rsid wsp:val=&quot;00ED54F7&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DCB&quot;/&gt;&lt;wsp:rsid wsp:val=&quot;00EE4AE8&quot;/&gt;&lt;wsp:rsid wsp:val=&quot;00EE5112&quot;/&gt;&lt;wsp:rsid wsp:val=&quot;00EE5553&quot;/&gt;&lt;wsp:rsid wsp:val=&quot;00EE62B4&quot;/&gt;&lt;wsp:rsid wsp:val=&quot;00EE636D&quot;/&gt;&lt;wsp:rsid wsp:val=&quot;00EE66B1&quot;/&gt;&lt;wsp:rsid wsp:val=&quot;00EE6CC0&quot;/&gt;&lt;wsp:rsid wsp:val=&quot;00EE75D6&quot;/&gt;&lt;wsp:rsid wsp:val=&quot;00EE7C06&quot;/&gt;&lt;wsp:rsid wsp:val=&quot;00EE7D91&quot;/&gt;&lt;wsp:rsid wsp:val=&quot;00EE7ECE&quot;/&gt;&lt;wsp:rsid wsp:val=&quot;00EF0225&quot;/&gt;&lt;wsp:rsid wsp:val=&quot;00EF05A6&quot;/&gt;&lt;wsp:rsid wsp:val=&quot;00EF082A&quot;/&gt;&lt;wsp:rsid wsp:val=&quot;00EF0E50&quot;/&gt;&lt;wsp:rsid wsp:val=&quot;00EF118E&quot;/&gt;&lt;wsp:rsid wsp:val=&quot;00EF118F&quot;/&gt;&lt;wsp:rsid wsp:val=&quot;00EF1287&quot;/&gt;&lt;wsp:rsid wsp:val=&quot;00EF1333&quot;/&gt;&lt;wsp:rsid wsp:val=&quot;00EF1AEC&quot;/&gt;&lt;wsp:rsid wsp:val=&quot;00EF20FD&quot;/&gt;&lt;wsp:rsid wsp:val=&quot;00EF2786&quot;/&gt;&lt;wsp:rsid wsp:val=&quot;00EF2A1F&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6141&quot;/&gt;&lt;wsp:rsid wsp:val=&quot;00EF650F&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D6&quot;/&gt;&lt;wsp:rsid wsp:val=&quot;00EF7CE8&quot;/&gt;&lt;wsp:rsid wsp:val=&quot;00F000F0&quot;/&gt;&lt;wsp:rsid wsp:val=&quot;00F00180&quot;/&gt;&lt;wsp:rsid wsp:val=&quot;00F00497&quot;/&gt;&lt;wsp:rsid wsp:val=&quot;00F005AF&quot;/&gt;&lt;wsp:rsid wsp:val=&quot;00F006E4&quot;/&gt;&lt;wsp:rsid wsp:val=&quot;00F00829&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06&quot;/&gt;&lt;wsp:rsid wsp:val=&quot;00F15860&quot;/&gt;&lt;wsp:rsid wsp:val=&quot;00F15B3A&quot;/&gt;&lt;wsp:rsid wsp:val=&quot;00F1698C&quot;/&gt;&lt;wsp:rsid wsp:val=&quot;00F16BB1&quot;/&gt;&lt;wsp:rsid wsp:val=&quot;00F17A8F&quot;/&gt;&lt;wsp:rsid wsp:val=&quot;00F20046&quot;/&gt;&lt;wsp:rsid wsp:val=&quot;00F205A6&quot;/&gt;&lt;wsp:rsid wsp:val=&quot;00F206FE&quot;/&gt;&lt;wsp:rsid wsp:val=&quot;00F20798&quot;/&gt;&lt;wsp:rsid wsp:val=&quot;00F20F5B&quot;/&gt;&lt;wsp:rsid wsp:val=&quot;00F21048&quot;/&gt;&lt;wsp:rsid wsp:val=&quot;00F210AB&quot;/&gt;&lt;wsp:rsid wsp:val=&quot;00F211CB&quot;/&gt;&lt;wsp:rsid wsp:val=&quot;00F21345&quot;/&gt;&lt;wsp:rsid wsp:val=&quot;00F21484&quot;/&gt;&lt;wsp:rsid wsp:val=&quot;00F215C3&quot;/&gt;&lt;wsp:rsid wsp:val=&quot;00F21857&quot;/&gt;&lt;wsp:rsid wsp:val=&quot;00F218EF&quot;/&gt;&lt;wsp:rsid wsp:val=&quot;00F21A0B&quot;/&gt;&lt;wsp:rsid wsp:val=&quot;00F21B4F&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E0C&quot;/&gt;&lt;wsp:rsid wsp:val=&quot;00F27EF4&quot;/&gt;&lt;wsp:rsid wsp:val=&quot;00F3002F&quot;/&gt;&lt;wsp:rsid wsp:val=&quot;00F30031&quot;/&gt;&lt;wsp:rsid wsp:val=&quot;00F30063&quot;/&gt;&lt;wsp:rsid wsp:val=&quot;00F30353&quot;/&gt;&lt;wsp:rsid wsp:val=&quot;00F308C0&quot;/&gt;&lt;wsp:rsid wsp:val=&quot;00F30BE8&quot;/&gt;&lt;wsp:rsid wsp:val=&quot;00F30FF2&quot;/&gt;&lt;wsp:rsid wsp:val=&quot;00F31375&quot;/&gt;&lt;wsp:rsid wsp:val=&quot;00F316ED&quot;/&gt;&lt;wsp:rsid wsp:val=&quot;00F318E7&quot;/&gt;&lt;wsp:rsid wsp:val=&quot;00F31F17&quot;/&gt;&lt;wsp:rsid wsp:val=&quot;00F3236F&quot;/&gt;&lt;wsp:rsid wsp:val=&quot;00F32374&quot;/&gt;&lt;wsp:rsid wsp:val=&quot;00F32F0E&quot;/&gt;&lt;wsp:rsid wsp:val=&quot;00F32F3E&quot;/&gt;&lt;wsp:rsid wsp:val=&quot;00F3338A&quot;/&gt;&lt;wsp:rsid wsp:val=&quot;00F3372E&quot;/&gt;&lt;wsp:rsid wsp:val=&quot;00F3383E&quot;/&gt;&lt;wsp:rsid wsp:val=&quot;00F34057&quot;/&gt;&lt;wsp:rsid wsp:val=&quot;00F34286&quot;/&gt;&lt;wsp:rsid wsp:val=&quot;00F342E5&quot;/&gt;&lt;wsp:rsid wsp:val=&quot;00F346BC&quot;/&gt;&lt;wsp:rsid wsp:val=&quot;00F347D0&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8D6&quot;/&gt;&lt;wsp:rsid wsp:val=&quot;00F37922&quot;/&gt;&lt;wsp:rsid wsp:val=&quot;00F37A1D&quot;/&gt;&lt;wsp:rsid wsp:val=&quot;00F37AEF&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0F3&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0939&quot;/&gt;&lt;wsp:rsid wsp:val=&quot;00F513BA&quot;/&gt;&lt;wsp:rsid wsp:val=&quot;00F51447&quot;/&gt;&lt;wsp:rsid wsp:val=&quot;00F514EF&quot;/&gt;&lt;wsp:rsid wsp:val=&quot;00F516F4&quot;/&gt;&lt;wsp:rsid wsp:val=&quot;00F52477&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4192&quot;/&gt;&lt;wsp:rsid wsp:val=&quot;00F542D8&quot;/&gt;&lt;wsp:rsid wsp:val=&quot;00F546DB&quot;/&gt;&lt;wsp:rsid wsp:val=&quot;00F548C8&quot;/&gt;&lt;wsp:rsid wsp:val=&quot;00F54E13&quot;/&gt;&lt;wsp:rsid wsp:val=&quot;00F55331&quot;/&gt;&lt;wsp:rsid wsp:val=&quot;00F55AC5&quot;/&gt;&lt;wsp:rsid wsp:val=&quot;00F55C34&quot;/&gt;&lt;wsp:rsid wsp:val=&quot;00F5679C&quot;/&gt;&lt;wsp:rsid wsp:val=&quot;00F568FF&quot;/&gt;&lt;wsp:rsid wsp:val=&quot;00F56918&quot;/&gt;&lt;wsp:rsid wsp:val=&quot;00F56B25&quot;/&gt;&lt;wsp:rsid wsp:val=&quot;00F570BA&quot;/&gt;&lt;wsp:rsid wsp:val=&quot;00F570D9&quot;/&gt;&lt;wsp:rsid wsp:val=&quot;00F57581&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596&quot;/&gt;&lt;wsp:rsid wsp:val=&quot;00F61701&quot;/&gt;&lt;wsp:rsid wsp:val=&quot;00F61902&quot;/&gt;&lt;wsp:rsid wsp:val=&quot;00F61C45&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AF6&quot;/&gt;&lt;wsp:rsid wsp:val=&quot;00F675DD&quot;/&gt;&lt;wsp:rsid wsp:val=&quot;00F67A85&quot;/&gt;&lt;wsp:rsid wsp:val=&quot;00F70559&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D87&quot;/&gt;&lt;wsp:rsid wsp:val=&quot;00F73E55&quot;/&gt;&lt;wsp:rsid wsp:val=&quot;00F73F43&quot;/&gt;&lt;wsp:rsid wsp:val=&quot;00F7409F&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A00&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5AB&quot;/&gt;&lt;wsp:rsid wsp:val=&quot;00F9174D&quot;/&gt;&lt;wsp:rsid wsp:val=&quot;00F91906&quot;/&gt;&lt;wsp:rsid wsp:val=&quot;00F91CA2&quot;/&gt;&lt;wsp:rsid wsp:val=&quot;00F91DAB&quot;/&gt;&lt;wsp:rsid wsp:val=&quot;00F91DAC&quot;/&gt;&lt;wsp:rsid wsp:val=&quot;00F91FBE&quot;/&gt;&lt;wsp:rsid wsp:val=&quot;00F92174&quot;/&gt;&lt;wsp:rsid wsp:val=&quot;00F923DB&quot;/&gt;&lt;wsp:rsid wsp:val=&quot;00F92725&quot;/&gt;&lt;wsp:rsid wsp:val=&quot;00F9344F&quot;/&gt;&lt;wsp:rsid wsp:val=&quot;00F93A3D&quot;/&gt;&lt;wsp:rsid wsp:val=&quot;00F93C3E&quot;/&gt;&lt;wsp:rsid wsp:val=&quot;00F93D13&quot;/&gt;&lt;wsp:rsid wsp:val=&quot;00F93EE6&quot;/&gt;&lt;wsp:rsid wsp:val=&quot;00F94003&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59B&quot;/&gt;&lt;wsp:rsid wsp:val=&quot;00F958CD&quot;/&gt;&lt;wsp:rsid wsp:val=&quot;00F9632D&quot;/&gt;&lt;wsp:rsid wsp:val=&quot;00F9644F&quot;/&gt;&lt;wsp:rsid wsp:val=&quot;00F965D9&quot;/&gt;&lt;wsp:rsid wsp:val=&quot;00F968CC&quot;/&gt;&lt;wsp:rsid wsp:val=&quot;00F96C7A&quot;/&gt;&lt;wsp:rsid wsp:val=&quot;00F96E7C&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24&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1E9&quot;/&gt;&lt;wsp:rsid wsp:val=&quot;00FA7A20&quot;/&gt;&lt;wsp:rsid wsp:val=&quot;00FA7AA6&quot;/&gt;&lt;wsp:rsid wsp:val=&quot;00FA7C04&quot;/&gt;&lt;wsp:rsid wsp:val=&quot;00FB007D&quot;/&gt;&lt;wsp:rsid wsp:val=&quot;00FB0443&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81C&quot;/&gt;&lt;wsp:rsid wsp:val=&quot;00FB3A91&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3CC&quot;/&gt;&lt;wsp:rsid wsp:val=&quot;00FC1485&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60B6&quot;/&gt;&lt;wsp:rsid wsp:val=&quot;00FC65A0&quot;/&gt;&lt;wsp:rsid wsp:val=&quot;00FC6672&quot;/&gt;&lt;wsp:rsid wsp:val=&quot;00FC6B41&quot;/&gt;&lt;wsp:rsid wsp:val=&quot;00FC7308&quot;/&gt;&lt;wsp:rsid wsp:val=&quot;00FC7896&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5502&quot;/&gt;&lt;wsp:rsid wsp:val=&quot;00FD6318&quot;/&gt;&lt;wsp:rsid wsp:val=&quot;00FD6556&quot;/&gt;&lt;wsp:rsid wsp:val=&quot;00FD691F&quot;/&gt;&lt;wsp:rsid wsp:val=&quot;00FD6A3D&quot;/&gt;&lt;wsp:rsid wsp:val=&quot;00FD6BD7&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352&quot;/&gt;&lt;wsp:rsid wsp:val=&quot;00FE1718&quot;/&gt;&lt;wsp:rsid wsp:val=&quot;00FE1B11&quot;/&gt;&lt;wsp:rsid wsp:val=&quot;00FE20AB&quot;/&gt;&lt;wsp:rsid wsp:val=&quot;00FE22FE&quot;/&gt;&lt;wsp:rsid wsp:val=&quot;00FE2955&quot;/&gt;&lt;wsp:rsid wsp:val=&quot;00FE2B7B&quot;/&gt;&lt;wsp:rsid wsp:val=&quot;00FE3100&quot;/&gt;&lt;wsp:rsid wsp:val=&quot;00FE3439&quot;/&gt;&lt;wsp:rsid wsp:val=&quot;00FE3768&quot;/&gt;&lt;wsp:rsid wsp:val=&quot;00FE4705&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FE&quot;/&gt;&lt;wsp:rsid wsp:val=&quot;00FF609A&quot;/&gt;&lt;wsp:rsid wsp:val=&quot;00FF6A39&quot;/&gt;&lt;wsp:rsid wsp:val=&quot;00FF6CF6&quot;/&gt;&lt;wsp:rsid wsp:val=&quot;00FF707C&quot;/&gt;&lt;wsp:rsid wsp:val=&quot;00FF7237&quot;/&gt;&lt;wsp:rsid wsp:val=&quot;00FF78DB&quot;/&gt;&lt;/wsp:rsids&gt;&lt;/w:docPr&gt;&lt;w:body&gt;&lt;wx:sect&gt;&lt;w:p wsp:rsidR=&quot;00000000&quot; wsp:rsidRDefault=&quot;00F57581&quot; wsp:rsidP=&quot;00F57581&quot;&gt;&lt;m:oMathPara&gt;&lt;m:oMath&gt;&lt;m:r&gt;&lt;w:rPr&gt;&lt;w:rFonts w:ascii=&quot;Cambria Math&quot;/&gt;&lt;wx:font wx:val=&quot;Cambria Math&quot;/&gt;&lt;w:i/&gt;&lt;w:highlight w:val=&quot;yellow&quot;/&gt;&lt;w:lang w:fareast=&quot;EN-GB&quot;/&gt;&lt;/w:rPr&gt;&lt;m:t&gt;T&lt;/m:t&gt;&lt;/m:r&gt;&lt;m:r&gt;&lt;w:rPr&gt;&lt;w:rFonts w:ascii=&quot;Cambria Math&quot; w:h-ansi=&quot;Cambria Math&quot; w:cs=&quot;Cambria Math&quot;/&gt;&lt;wx:font wx:val=&quot;Cambria Math&quot;/&gt;&lt;w:i/&gt;&lt;w:highlight w:val=&quot;yellow&quot;/&gt;&lt;w:lang w:fareast=&quot;EN-GB&quot;/&gt;&lt;/w:rPr&gt;&lt;m:t&gt;h&lt;/m:t&gt;&lt;/m:r&gt;&lt;m:r&gt;&lt;w:rPr&gt;&lt;w:rFonts w:ascii=&quot;Cambria Math&quot; w:h-ansi=&quot;Cambria Math&quot;/&gt;&lt;wx:font wx:val=&quot;Cambria Math&quot;/&gt;&lt;w:i/&gt;&lt;w:highlight w:val=&quot;yellow&quot;/&gt;&lt;w:lang w:fareast=&quot;EN-GB&quot;/&gt;&lt;/w:rPr&gt;&lt;m:t&gt;(&lt;/m:t&gt;&lt;/m:r&gt;&lt;m:sSub&gt;&lt;m:sSubPr&gt;&lt;m:ctrlPr&gt;&lt;w:rPr&gt;&lt;w:rFonts w:ascii=&quot;Cambria Math&quot; w:fareast=&quot;Malgun Gothic&quot; w:h-ansi=&quot;Cambria Math&quot;/&gt;&lt;wx:font wx:val=&quot;Cambria Math&quot;/&gt;&lt;w:highlight w:val=&quot;yellow&quot;/&gt;&lt;w:lang w:fareast=&quot;KO&quot;/&gt;&lt;/w:rPr&gt;&lt;/m:ctrlPr&gt;&lt;/m:sSubPr&gt;&lt;m:e&gt;&lt;m:r&gt;&lt;w:rPr&gt;&lt;w:rFonts w:ascii=&quot;Cambria Math&quot; w:fareast=&quot;Malgun Gothic&quot; w:h-ansi=&quot;Cambria Math&quot;/&gt;&lt;wx:font wx:val=&quot;Cambria Math&quot;/&gt;&lt;w:i/&gt;&lt;w:highlight w:val=&quot;yellow&quot;/&gt;&lt;w:lang w:fareast=&quot;KO&quot;/&gt;&lt;/w:rPr&gt;&lt;m:t&gt;p&lt;/m:t&gt;&lt;/m:r&gt;&lt;/m:e&gt;&lt;m:sub&gt;&lt;m:r&gt;&lt;w:rPr&gt;&lt;w:rFonts w:ascii=&quot;Cambria Math&quot; w:fareast=&quot;Malgun Gothic&quot; w:h-ansi=&quot;Cambria Math&quot;/&gt;&lt;wx:font wx:val=&quot;Cambria Math&quot;/&gt;&lt;w:i/&gt;&lt;w:highlight w:val=&quot;yellow&quot;/&gt;&lt;w:lang w:fareast=&quot;KO&quot;/&gt;&lt;/w:rPr&gt;&lt;m:t&gt;i&lt;/m:t&gt;&lt;/m:r&gt;&lt;/m:sub&gt;&lt;/m:sSub&gt;&lt;m:r&gt;&lt;w:rPr&gt;&lt;w:rFonts w:ascii=&quot;Cambria Math&quot; w:fareast=&quot;Malgun Gothic&quot; w:h-ansi=&quot;Cambria Math&quot;/&gt;&lt;wx:font wx:val=&quot;Cambria Math&quot;/&gt;&lt;w:i/&gt;&lt;w:highlight w:val=&quot;yellow&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40C61">
        <w:rPr>
          <w:rFonts w:eastAsia="Malgun Gothic"/>
          <w:i/>
          <w:iCs/>
          <w:lang w:eastAsia="ko-KR"/>
        </w:rPr>
        <w:fldChar w:fldCharType="end"/>
      </w:r>
      <w:r w:rsidRPr="00740C61">
        <w:rPr>
          <w:rFonts w:eastAsia="Malgun Gothic"/>
          <w:i/>
          <w:iCs/>
          <w:lang w:eastAsia="ko-KR"/>
        </w:rPr>
        <w:t xml:space="preserve"> and the procedure continues with step 4.</w:t>
      </w:r>
    </w:p>
    <w:p w14:paraId="69D9AAD8" w14:textId="0C491BB4" w:rsidR="00A85FE2" w:rsidRPr="00740C61" w:rsidRDefault="00740C61" w:rsidP="00740C61">
      <w:pPr>
        <w:rPr>
          <w:rFonts w:eastAsia="PMingLiU"/>
          <w:i/>
          <w:iCs/>
          <w:lang w:val="en-US" w:eastAsia="zh-CN"/>
        </w:rPr>
      </w:pPr>
      <w:r w:rsidRPr="00740C61">
        <w:rPr>
          <w:rFonts w:eastAsia="PMingLiU"/>
          <w:i/>
          <w:iCs/>
          <w:lang w:val="en-US" w:eastAsia="zh-CN"/>
        </w:rPr>
        <w:t>A</w:t>
      </w:r>
      <w:r w:rsidRPr="00740C61">
        <w:rPr>
          <w:rFonts w:eastAsia="PMingLiU" w:hint="eastAsia"/>
          <w:i/>
          <w:iCs/>
          <w:lang w:val="en-US" w:eastAsia="zh-CN"/>
        </w:rPr>
        <w:t xml:space="preserve">t least </w:t>
      </w:r>
      <w:r w:rsidRPr="00B13518">
        <w:rPr>
          <w:rFonts w:eastAsia="PMingLiU"/>
          <w:i/>
          <w:iCs/>
          <w:lang w:val="en-US" w:eastAsia="zh-CN"/>
        </w:rPr>
        <w:fldChar w:fldCharType="begin"/>
      </w:r>
      <w:r w:rsidRPr="00B13518">
        <w:rPr>
          <w:rFonts w:eastAsia="PMingLiU"/>
          <w:i/>
          <w:iCs/>
          <w:lang w:val="en-US" w:eastAsia="zh-CN"/>
        </w:rPr>
        <w:instrText xml:space="preserve"> QUOTE </w:instrText>
      </w:r>
      <w:r w:rsidR="008D5F4A">
        <w:rPr>
          <w:i/>
          <w:iCs/>
          <w:position w:val="-5"/>
        </w:rPr>
        <w:pict w14:anchorId="41858C8A">
          <v:shape id="_x0000_i1033" type="#_x0000_t75" style="width:36.55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1924&quot;/&gt;&lt;wsp:rsid wsp:val=&quot;000121EC&quot;/&gt;&lt;wsp:rsid wsp:val=&quot;000124D1&quot;/&gt;&lt;wsp:rsid wsp:val=&quot;00012D90&quot;/&gt;&lt;wsp:rsid wsp:val=&quot;00012DCC&quot;/&gt;&lt;wsp:rsid wsp:val=&quot;0001321B&quot;/&gt;&lt;wsp:rsid wsp:val=&quot;00013488&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3DD2&quot;/&gt;&lt;wsp:rsid wsp:val=&quot;0002400D&quot;/&gt;&lt;wsp:rsid wsp:val=&quot;00024A87&quot;/&gt;&lt;wsp:rsid wsp:val=&quot;00024E37&quot;/&gt;&lt;wsp:rsid wsp:val=&quot;00024E57&quot;/&gt;&lt;wsp:rsid wsp:val=&quot;0002506A&quot;/&gt;&lt;wsp:rsid wsp:val=&quot;00025281&quot;/&gt;&lt;wsp:rsid wsp:val=&quot;000254B6&quot;/&gt;&lt;wsp:rsid wsp:val=&quot;000255A1&quot;/&gt;&lt;wsp:rsid wsp:val=&quot;00025825&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E02&quot;/&gt;&lt;wsp:rsid wsp:val=&quot;00031EDD&quot;/&gt;&lt;wsp:rsid wsp:val=&quot;000321DC&quot;/&gt;&lt;wsp:rsid wsp:val=&quot;00032905&quot;/&gt;&lt;wsp:rsid wsp:val=&quot;00032A64&quot;/&gt;&lt;wsp:rsid wsp:val=&quot;000334D2&quot;/&gt;&lt;wsp:rsid wsp:val=&quot;00033834&quot;/&gt;&lt;wsp:rsid wsp:val=&quot;00033A55&quot;/&gt;&lt;wsp:rsid wsp:val=&quot;00033AE8&quot;/&gt;&lt;wsp:rsid wsp:val=&quot;00033E5C&quot;/&gt;&lt;wsp:rsid wsp:val=&quot;00033FE2&quot;/&gt;&lt;wsp:rsid wsp:val=&quot;0003441E&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8D6&quot;/&gt;&lt;wsp:rsid wsp:val=&quot;00036A16&quot;/&gt;&lt;wsp:rsid wsp:val=&quot;00036C45&quot;/&gt;&lt;wsp:rsid wsp:val=&quot;00036FA7&quot;/&gt;&lt;wsp:rsid wsp:val=&quot;000377E3&quot;/&gt;&lt;wsp:rsid wsp:val=&quot;00037910&quot;/&gt;&lt;wsp:rsid wsp:val=&quot;00037A21&quot;/&gt;&lt;wsp:rsid wsp:val=&quot;00037D3E&quot;/&gt;&lt;wsp:rsid wsp:val=&quot;00040279&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527&quot;/&gt;&lt;wsp:rsid wsp:val=&quot;000426B1&quot;/&gt;&lt;wsp:rsid wsp:val=&quot;000429CD&quot;/&gt;&lt;wsp:rsid wsp:val=&quot;00042BFC&quot;/&gt;&lt;wsp:rsid wsp:val=&quot;000430CF&quot;/&gt;&lt;wsp:rsid wsp:val=&quot;000433B7&quot;/&gt;&lt;wsp:rsid wsp:val=&quot;00043607&quot;/&gt;&lt;wsp:rsid wsp:val=&quot;00043703&quot;/&gt;&lt;wsp:rsid wsp:val=&quot;00043CFE&quot;/&gt;&lt;wsp:rsid wsp:val=&quot;0004403C&quot;/&gt;&lt;wsp:rsid wsp:val=&quot;000441EC&quot;/&gt;&lt;wsp:rsid wsp:val=&quot;00044225&quot;/&gt;&lt;wsp:rsid wsp:val=&quot;00044359&quot;/&gt;&lt;wsp:rsid wsp:val=&quot;000444AD&quot;/&gt;&lt;wsp:rsid wsp:val=&quot;0004457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885&quot;/&gt;&lt;wsp:rsid wsp:val=&quot;00047A82&quot;/&gt;&lt;wsp:rsid wsp:val=&quot;00047D3D&quot;/&gt;&lt;wsp:rsid wsp:val=&quot;0005055B&quot;/&gt;&lt;wsp:rsid wsp:val=&quot;000505B9&quot;/&gt;&lt;wsp:rsid wsp:val=&quot;000505E0&quot;/&gt;&lt;wsp:rsid wsp:val=&quot;000508D9&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56B&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9C&quot;/&gt;&lt;wsp:rsid wsp:val=&quot;0005504C&quot;/&gt;&lt;wsp:rsid wsp:val=&quot;00055871&quot;/&gt;&lt;wsp:rsid wsp:val=&quot;00055873&quot;/&gt;&lt;wsp:rsid wsp:val=&quot;00055B8E&quot;/&gt;&lt;wsp:rsid wsp:val=&quot;0005602E&quot;/&gt;&lt;wsp:rsid wsp:val=&quot;00056052&quot;/&gt;&lt;wsp:rsid wsp:val=&quot;00056057&quot;/&gt;&lt;wsp:rsid wsp:val=&quot;00056318&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1E9&quot;/&gt;&lt;wsp:rsid wsp:val=&quot;00060586&quot;/&gt;&lt;wsp:rsid wsp:val=&quot;00060A9B&quot;/&gt;&lt;wsp:rsid wsp:val=&quot;00060FDB&quot;/&gt;&lt;wsp:rsid wsp:val=&quot;000612C5&quot;/&gt;&lt;wsp:rsid wsp:val=&quot;00061C96&quot;/&gt;&lt;wsp:rsid wsp:val=&quot;00061E34&quot;/&gt;&lt;wsp:rsid wsp:val=&quot;000621A9&quot;/&gt;&lt;wsp:rsid wsp:val=&quot;0006263A&quot;/&gt;&lt;wsp:rsid wsp:val=&quot;00062A7F&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5FE&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8E&quot;/&gt;&lt;wsp:rsid wsp:val=&quot;00074BF5&quot;/&gt;&lt;wsp:rsid wsp:val=&quot;00074E65&quot;/&gt;&lt;wsp:rsid wsp:val=&quot;000752CD&quot;/&gt;&lt;wsp:rsid wsp:val=&quot;00075680&quot;/&gt;&lt;wsp:rsid wsp:val=&quot;0007590A&quot;/&gt;&lt;wsp:rsid wsp:val=&quot;00075999&quot;/&gt;&lt;wsp:rsid wsp:val=&quot;00075FE3&quot;/&gt;&lt;wsp:rsid wsp:val=&quot;00076622&quot;/&gt;&lt;wsp:rsid wsp:val=&quot;00076775&quot;/&gt;&lt;wsp:rsid wsp:val=&quot;00076D63&quot;/&gt;&lt;wsp:rsid wsp:val=&quot;00076D95&quot;/&gt;&lt;wsp:rsid wsp:val=&quot;00077579&quot;/&gt;&lt;wsp:rsid wsp:val=&quot;00077A78&quot;/&gt;&lt;wsp:rsid wsp:val=&quot;00080170&quot;/&gt;&lt;wsp:rsid wsp:val=&quot;000805B2&quot;/&gt;&lt;wsp:rsid wsp:val=&quot;00080786&quot;/&gt;&lt;wsp:rsid wsp:val=&quot;00080D74&quot;/&gt;&lt;wsp:rsid wsp:val=&quot;000812DB&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60&quot;/&gt;&lt;wsp:rsid wsp:val=&quot;00087881&quot;/&gt;&lt;wsp:rsid wsp:val=&quot;00087BAB&quot;/&gt;&lt;wsp:rsid wsp:val=&quot;00087E29&quot;/&gt;&lt;wsp:rsid wsp:val=&quot;00087F91&quot;/&gt;&lt;wsp:rsid wsp:val=&quot;00090573&quot;/&gt;&lt;wsp:rsid wsp:val=&quot;00090586&quot;/&gt;&lt;wsp:rsid wsp:val=&quot;00090653&quot;/&gt;&lt;wsp:rsid wsp:val=&quot;00091277&quot;/&gt;&lt;wsp:rsid wsp:val=&quot;00091714&quot;/&gt;&lt;wsp:rsid wsp:val=&quot;000921E3&quot;/&gt;&lt;wsp:rsid wsp:val=&quot;00092334&quot;/&gt;&lt;wsp:rsid wsp:val=&quot;000923BD&quot;/&gt;&lt;wsp:rsid wsp:val=&quot;000924A8&quot;/&gt;&lt;wsp:rsid wsp:val=&quot;000931C3&quot;/&gt;&lt;wsp:rsid wsp:val=&quot;000938A0&quot;/&gt;&lt;wsp:rsid wsp:val=&quot;00093B72&quot;/&gt;&lt;wsp:rsid wsp:val=&quot;0009437A&quot;/&gt;&lt;wsp:rsid wsp:val=&quot;000947B7&quot;/&gt;&lt;wsp:rsid wsp:val=&quot;0009493A&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A0296&quot;/&gt;&lt;wsp:rsid wsp:val=&quot;000A02DC&quot;/&gt;&lt;wsp:rsid wsp:val=&quot;000A06C9&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D49&quot;/&gt;&lt;wsp:rsid wsp:val=&quot;000A1F8D&quot;/&gt;&lt;wsp:rsid wsp:val=&quot;000A23B7&quot;/&gt;&lt;wsp:rsid wsp:val=&quot;000A2D70&quot;/&gt;&lt;wsp:rsid wsp:val=&quot;000A3A3A&quot;/&gt;&lt;wsp:rsid wsp:val=&quot;000A3ACB&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499&quot;/&gt;&lt;wsp:rsid wsp:val=&quot;000B081C&quot;/&gt;&lt;wsp:rsid wsp:val=&quot;000B10AB&quot;/&gt;&lt;wsp:rsid wsp:val=&quot;000B17A1&quot;/&gt;&lt;wsp:rsid wsp:val=&quot;000B1CD3&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33&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05B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2B9&quot;/&gt;&lt;wsp:rsid wsp:val=&quot;000C4C76&quot;/&gt;&lt;wsp:rsid wsp:val=&quot;000C54A6&quot;/&gt;&lt;wsp:rsid wsp:val=&quot;000C550B&quot;/&gt;&lt;wsp:rsid wsp:val=&quot;000C5759&quot;/&gt;&lt;wsp:rsid wsp:val=&quot;000C5B91&quot;/&gt;&lt;wsp:rsid wsp:val=&quot;000C5E7D&quot;/&gt;&lt;wsp:rsid wsp:val=&quot;000C673C&quot;/&gt;&lt;wsp:rsid wsp:val=&quot;000C69F8&quot;/&gt;&lt;wsp:rsid wsp:val=&quot;000C71D9&quot;/&gt;&lt;wsp:rsid wsp:val=&quot;000C7C3E&quot;/&gt;&lt;wsp:rsid wsp:val=&quot;000D037E&quot;/&gt;&lt;wsp:rsid wsp:val=&quot;000D0A0F&quot;/&gt;&lt;wsp:rsid wsp:val=&quot;000D0AB8&quot;/&gt;&lt;wsp:rsid wsp:val=&quot;000D0BCC&quot;/&gt;&lt;wsp:rsid wsp:val=&quot;000D0F9A&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DE6&quot;/&gt;&lt;wsp:rsid wsp:val=&quot;000D4DFF&quot;/&gt;&lt;wsp:rsid wsp:val=&quot;000D4F5A&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1DF&quot;/&gt;&lt;wsp:rsid wsp:val=&quot;000D7268&quot;/&gt;&lt;wsp:rsid wsp:val=&quot;000D7383&quot;/&gt;&lt;wsp:rsid wsp:val=&quot;000D745D&quot;/&gt;&lt;wsp:rsid wsp:val=&quot;000D75CC&quot;/&gt;&lt;wsp:rsid wsp:val=&quot;000D75EE&quot;/&gt;&lt;wsp:rsid wsp:val=&quot;000D7783&quot;/&gt;&lt;wsp:rsid wsp:val=&quot;000D7A10&quot;/&gt;&lt;wsp:rsid wsp:val=&quot;000D7C7C&quot;/&gt;&lt;wsp:rsid wsp:val=&quot;000E011D&quot;/&gt;&lt;wsp:rsid wsp:val=&quot;000E0706&quot;/&gt;&lt;wsp:rsid wsp:val=&quot;000E14B9&quot;/&gt;&lt;wsp:rsid wsp:val=&quot;000E182B&quot;/&gt;&lt;wsp:rsid wsp:val=&quot;000E19C9&quot;/&gt;&lt;wsp:rsid wsp:val=&quot;000E1E8E&quot;/&gt;&lt;wsp:rsid wsp:val=&quot;000E279B&quot;/&gt;&lt;wsp:rsid wsp:val=&quot;000E2D41&quot;/&gt;&lt;wsp:rsid wsp:val=&quot;000E3075&quot;/&gt;&lt;wsp:rsid wsp:val=&quot;000E3358&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8E2&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38E&quot;/&gt;&lt;wsp:rsid wsp:val=&quot;000F251F&quot;/&gt;&lt;wsp:rsid wsp:val=&quot;000F2965&quot;/&gt;&lt;wsp:rsid wsp:val=&quot;000F2A21&quot;/&gt;&lt;wsp:rsid wsp:val=&quot;000F2A71&quot;/&gt;&lt;wsp:rsid wsp:val=&quot;000F2E12&quot;/&gt;&lt;wsp:rsid wsp:val=&quot;000F34C7&quot;/&gt;&lt;wsp:rsid wsp:val=&quot;000F3755&quot;/&gt;&lt;wsp:rsid wsp:val=&quot;000F3B40&quot;/&gt;&lt;wsp:rsid wsp:val=&quot;000F3FFF&quot;/&gt;&lt;wsp:rsid wsp:val=&quot;000F42EA&quot;/&gt;&lt;wsp:rsid wsp:val=&quot;000F4A11&quot;/&gt;&lt;wsp:rsid wsp:val=&quot;000F4CAF&quot;/&gt;&lt;wsp:rsid wsp:val=&quot;000F4D95&quot;/&gt;&lt;wsp:rsid wsp:val=&quot;000F4F44&quot;/&gt;&lt;wsp:rsid wsp:val=&quot;000F53CB&quot;/&gt;&lt;wsp:rsid wsp:val=&quot;000F55F2&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789F&quot;/&gt;&lt;wsp:rsid wsp:val=&quot;00117957&quot;/&gt;&lt;wsp:rsid wsp:val=&quot;00117AF5&quot;/&gt;&lt;wsp:rsid wsp:val=&quot;00117B4F&quot;/&gt;&lt;wsp:rsid wsp:val=&quot;00117B90&quot;/&gt;&lt;wsp:rsid wsp:val=&quot;00117CB8&quot;/&gt;&lt;wsp:rsid wsp:val=&quot;001202E9&quot;/&gt;&lt;wsp:rsid wsp:val=&quot;001203DB&quot;/&gt;&lt;wsp:rsid wsp:val=&quot;0012079F&quot;/&gt;&lt;wsp:rsid wsp:val=&quot;001207F3&quot;/&gt;&lt;wsp:rsid wsp:val=&quot;00120A7B&quot;/&gt;&lt;wsp:rsid wsp:val=&quot;00121316&quot;/&gt;&lt;wsp:rsid wsp:val=&quot;0012142A&quot;/&gt;&lt;wsp:rsid wsp:val=&quot;001215DB&quot;/&gt;&lt;wsp:rsid wsp:val=&quot;00121897&quot;/&gt;&lt;wsp:rsid wsp:val=&quot;001218BF&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467D&quot;/&gt;&lt;wsp:rsid wsp:val=&quot;001246EC&quot;/&gt;&lt;wsp:rsid wsp:val=&quot;001249D7&quot;/&gt;&lt;wsp:rsid wsp:val=&quot;00124E10&quot;/&gt;&lt;wsp:rsid wsp:val=&quot;00125078&quot;/&gt;&lt;wsp:rsid wsp:val=&quot;001252FE&quot;/&gt;&lt;wsp:rsid wsp:val=&quot;001257E6&quot;/&gt;&lt;wsp:rsid wsp:val=&quot;00126D98&quot;/&gt;&lt;wsp:rsid wsp:val=&quot;00126DAB&quot;/&gt;&lt;wsp:rsid wsp:val=&quot;00127080&quot;/&gt;&lt;wsp:rsid wsp:val=&quot;001274AC&quot;/&gt;&lt;wsp:rsid wsp:val=&quot;001275E6&quot;/&gt;&lt;wsp:rsid wsp:val=&quot;00127DE2&quot;/&gt;&lt;wsp:rsid wsp:val=&quot;00127F28&quot;/&gt;&lt;wsp:rsid wsp:val=&quot;00127F4C&quot;/&gt;&lt;wsp:rsid wsp:val=&quot;0013009E&quot;/&gt;&lt;wsp:rsid wsp:val=&quot;0013013D&quot;/&gt;&lt;wsp:rsid wsp:val=&quot;001301E5&quot;/&gt;&lt;wsp:rsid wsp:val=&quot;001305AC&quot;/&gt;&lt;wsp:rsid wsp:val=&quot;00130714&quot;/&gt;&lt;wsp:rsid wsp:val=&quot;00130953&quot;/&gt;&lt;wsp:rsid wsp:val=&quot;001309B5&quot;/&gt;&lt;wsp:rsid wsp:val=&quot;00130A25&quot;/&gt;&lt;wsp:rsid wsp:val=&quot;00131162&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B3A&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3&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6A9&quot;/&gt;&lt;wsp:rsid wsp:val=&quot;00147884&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208&quot;/&gt;&lt;wsp:rsid wsp:val=&quot;0015347E&quot;/&gt;&lt;wsp:rsid wsp:val=&quot;00153578&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F7A&quot;/&gt;&lt;wsp:rsid wsp:val=&quot;00156199&quot;/&gt;&lt;wsp:rsid wsp:val=&quot;00156260&quot;/&gt;&lt;wsp:rsid wsp:val=&quot;0015674F&quot;/&gt;&lt;wsp:rsid wsp:val=&quot;0015722A&quot;/&gt;&lt;wsp:rsid wsp:val=&quot;0016019C&quot;/&gt;&lt;wsp:rsid wsp:val=&quot;00160674&quot;/&gt;&lt;wsp:rsid wsp:val=&quot;00160786&quot;/&gt;&lt;wsp:rsid wsp:val=&quot;00160D2A&quot;/&gt;&lt;wsp:rsid wsp:val=&quot;0016117C&quot;/&gt;&lt;wsp:rsid wsp:val=&quot;001613AD&quot;/&gt;&lt;wsp:rsid wsp:val=&quot;001616AF&quot;/&gt;&lt;wsp:rsid wsp:val=&quot;001618A3&quot;/&gt;&lt;wsp:rsid wsp:val=&quot;0016223A&quot;/&gt;&lt;wsp:rsid wsp:val=&quot;00162262&quot;/&gt;&lt;wsp:rsid wsp:val=&quot;00162898&quot;/&gt;&lt;wsp:rsid wsp:val=&quot;00162BD5&quot;/&gt;&lt;wsp:rsid wsp:val=&quot;00162CF1&quot;/&gt;&lt;wsp:rsid wsp:val=&quot;00162F82&quot;/&gt;&lt;wsp:rsid wsp:val=&quot;001630E4&quot;/&gt;&lt;wsp:rsid wsp:val=&quot;001634EB&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634F&quot;/&gt;&lt;wsp:rsid wsp:val=&quot;00166994&quot;/&gt;&lt;wsp:rsid wsp:val=&quot;001669F9&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190&quot;/&gt;&lt;wsp:rsid wsp:val=&quot;00171944&quot;/&gt;&lt;wsp:rsid wsp:val=&quot;00171D7E&quot;/&gt;&lt;wsp:rsid wsp:val=&quot;00171F14&quot;/&gt;&lt;wsp:rsid wsp:val=&quot;0017226B&quot;/&gt;&lt;wsp:rsid wsp:val=&quot;00172304&quot;/&gt;&lt;wsp:rsid wsp:val=&quot;00172403&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1C5&quot;/&gt;&lt;wsp:rsid wsp:val=&quot;00180DC7&quot;/&gt;&lt;wsp:rsid wsp:val=&quot;00180E60&quot;/&gt;&lt;wsp:rsid wsp:val=&quot;00180EC7&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9D3&quot;/&gt;&lt;wsp:rsid wsp:val=&quot;0019022C&quot;/&gt;&lt;wsp:rsid wsp:val=&quot;00190307&quot;/&gt;&lt;wsp:rsid wsp:val=&quot;001907C7&quot;/&gt;&lt;wsp:rsid wsp:val=&quot;00190927&quot;/&gt;&lt;wsp:rsid wsp:val=&quot;00190BD5&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643&quot;/&gt;&lt;wsp:rsid wsp:val=&quot;001A272C&quot;/&gt;&lt;wsp:rsid wsp:val=&quot;001A2939&quot;/&gt;&lt;wsp:rsid wsp:val=&quot;001A2FD5&quot;/&gt;&lt;wsp:rsid wsp:val=&quot;001A3037&quot;/&gt;&lt;wsp:rsid wsp:val=&quot;001A30B0&quot;/&gt;&lt;wsp:rsid wsp:val=&quot;001A30FB&quot;/&gt;&lt;wsp:rsid wsp:val=&quot;001A35B2&quot;/&gt;&lt;wsp:rsid wsp:val=&quot;001A36AC&quot;/&gt;&lt;wsp:rsid wsp:val=&quot;001A36CF&quot;/&gt;&lt;wsp:rsid wsp:val=&quot;001A3974&quot;/&gt;&lt;wsp:rsid wsp:val=&quot;001A3F0F&quot;/&gt;&lt;wsp:rsid wsp:val=&quot;001A3FA5&quot;/&gt;&lt;wsp:rsid wsp:val=&quot;001A4156&quot;/&gt;&lt;wsp:rsid wsp:val=&quot;001A43B8&quot;/&gt;&lt;wsp:rsid wsp:val=&quot;001A4EDF&quot;/&gt;&lt;wsp:rsid wsp:val=&quot;001A5174&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7E6&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256&quot;/&gt;&lt;wsp:rsid wsp:val=&quot;001B748B&quot;/&gt;&lt;wsp:rsid wsp:val=&quot;001B7CD0&quot;/&gt;&lt;wsp:rsid wsp:val=&quot;001C002C&quot;/&gt;&lt;wsp:rsid wsp:val=&quot;001C0085&quot;/&gt;&lt;wsp:rsid wsp:val=&quot;001C04E1&quot;/&gt;&lt;wsp:rsid wsp:val=&quot;001C063F&quot;/&gt;&lt;wsp:rsid wsp:val=&quot;001C0883&quot;/&gt;&lt;wsp:rsid wsp:val=&quot;001C0CD4&quot;/&gt;&lt;wsp:rsid wsp:val=&quot;001C1163&quot;/&gt;&lt;wsp:rsid wsp:val=&quot;001C16A9&quot;/&gt;&lt;wsp:rsid wsp:val=&quot;001C1E53&quot;/&gt;&lt;wsp:rsid wsp:val=&quot;001C211D&quot;/&gt;&lt;wsp:rsid wsp:val=&quot;001C2582&quot;/&gt;&lt;wsp:rsid wsp:val=&quot;001C2C3E&quot;/&gt;&lt;wsp:rsid wsp:val=&quot;001C2E60&quot;/&gt;&lt;wsp:rsid wsp:val=&quot;001C3227&quot;/&gt;&lt;wsp:rsid wsp:val=&quot;001C3474&quot;/&gt;&lt;wsp:rsid wsp:val=&quot;001C3B46&quot;/&gt;&lt;wsp:rsid wsp:val=&quot;001C3DC6&quot;/&gt;&lt;wsp:rsid wsp:val=&quot;001C3EAE&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185&quot;/&gt;&lt;wsp:rsid wsp:val=&quot;001C73C4&quot;/&gt;&lt;wsp:rsid wsp:val=&quot;001C76FC&quot;/&gt;&lt;wsp:rsid wsp:val=&quot;001C7AB6&quot;/&gt;&lt;wsp:rsid wsp:val=&quot;001C7BC3&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77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A25&quot;/&gt;&lt;wsp:rsid wsp:val=&quot;001D3C68&quot;/&gt;&lt;wsp:rsid wsp:val=&quot;001D4315&quot;/&gt;&lt;wsp:rsid wsp:val=&quot;001D43C0&quot;/&gt;&lt;wsp:rsid wsp:val=&quot;001D46EB&quot;/&gt;&lt;wsp:rsid wsp:val=&quot;001D4969&quot;/&gt;&lt;wsp:rsid wsp:val=&quot;001D4AF0&quot;/&gt;&lt;wsp:rsid wsp:val=&quot;001D4C91&quot;/&gt;&lt;wsp:rsid wsp:val=&quot;001D4F24&quot;/&gt;&lt;wsp:rsid wsp:val=&quot;001D506F&quot;/&gt;&lt;wsp:rsid wsp:val=&quot;001D53DC&quot;/&gt;&lt;wsp:rsid wsp:val=&quot;001D57B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DF7&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26E&quot;/&gt;&lt;wsp:rsid wsp:val=&quot;001E636D&quot;/&gt;&lt;wsp:rsid wsp:val=&quot;001E6446&quot;/&gt;&lt;wsp:rsid wsp:val=&quot;001E684F&quot;/&gt;&lt;wsp:rsid wsp:val=&quot;001E689D&quot;/&gt;&lt;wsp:rsid wsp:val=&quot;001E69D5&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A2&quot;/&gt;&lt;wsp:rsid wsp:val=&quot;001F54C5&quot;/&gt;&lt;wsp:rsid wsp:val=&quot;001F55C8&quot;/&gt;&lt;wsp:rsid wsp:val=&quot;001F5AF6&quot;/&gt;&lt;wsp:rsid wsp:val=&quot;001F5C84&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2C0&quot;/&gt;&lt;wsp:rsid wsp:val=&quot;00203A6E&quot;/&gt;&lt;wsp:rsid wsp:val=&quot;00203B71&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362&quot;/&gt;&lt;wsp:rsid wsp:val=&quot;0021651E&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66C&quot;/&gt;&lt;wsp:rsid wsp:val=&quot;00220E92&quot;/&gt;&lt;wsp:rsid wsp:val=&quot;00220F1A&quot;/&gt;&lt;wsp:rsid wsp:val=&quot;002211DD&quot;/&gt;&lt;wsp:rsid wsp:val=&quot;0022135D&quot;/&gt;&lt;wsp:rsid wsp:val=&quot;00221B93&quot;/&gt;&lt;wsp:rsid wsp:val=&quot;002222A4&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3B5&quot;/&gt;&lt;wsp:rsid wsp:val=&quot;002314EE&quot;/&gt;&lt;wsp:rsid wsp:val=&quot;00231565&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21F2&quot;/&gt;&lt;wsp:rsid wsp:val=&quot;0024231F&quot;/&gt;&lt;wsp:rsid wsp:val=&quot;00242B2A&quot;/&gt;&lt;wsp:rsid wsp:val=&quot;00242CAE&quot;/&gt;&lt;wsp:rsid wsp:val=&quot;00242E87&quot;/&gt;&lt;wsp:rsid wsp:val=&quot;00243472&quot;/&gt;&lt;wsp:rsid wsp:val=&quot;00243ACD&quot;/&gt;&lt;wsp:rsid wsp:val=&quot;00243DCC&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587&quot;/&gt;&lt;wsp:rsid wsp:val=&quot;00246C52&quot;/&gt;&lt;wsp:rsid wsp:val=&quot;00246C98&quot;/&gt;&lt;wsp:rsid wsp:val=&quot;00246EB6&quot;/&gt;&lt;wsp:rsid wsp:val=&quot;0024703D&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EA4&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37C&quot;/&gt;&lt;wsp:rsid wsp:val=&quot;0026075E&quot;/&gt;&lt;wsp:rsid wsp:val=&quot;00260FAD&quot;/&gt;&lt;wsp:rsid wsp:val=&quot;00260FC7&quot;/&gt;&lt;wsp:rsid wsp:val=&quot;002612A1&quot;/&gt;&lt;wsp:rsid wsp:val=&quot;00261559&quot;/&gt;&lt;wsp:rsid wsp:val=&quot;00261A63&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BAC&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210&quot;/&gt;&lt;wsp:rsid wsp:val=&quot;00266427&quot;/&gt;&lt;wsp:rsid wsp:val=&quot;00266447&quot;/&gt;&lt;wsp:rsid wsp:val=&quot;00267026&quot;/&gt;&lt;wsp:rsid wsp:val=&quot;0026716C&quot;/&gt;&lt;wsp:rsid wsp:val=&quot;002673AD&quot;/&gt;&lt;wsp:rsid wsp:val=&quot;00267959&quot;/&gt;&lt;wsp:rsid wsp:val=&quot;00267D2F&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FB&quot;/&gt;&lt;wsp:rsid wsp:val=&quot;00276BEE&quot;/&gt;&lt;wsp:rsid wsp:val=&quot;00276EFA&quot;/&gt;&lt;wsp:rsid wsp:val=&quot;00277E66&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A5D&quot;/&gt;&lt;wsp:rsid wsp:val=&quot;00280D6E&quot;/&gt;&lt;wsp:rsid wsp:val=&quot;00281166&quot;/&gt;&lt;wsp:rsid wsp:val=&quot;00281679&quot;/&gt;&lt;wsp:rsid wsp:val=&quot;002825CE&quot;/&gt;&lt;wsp:rsid wsp:val=&quot;002826D0&quot;/&gt;&lt;wsp:rsid wsp:val=&quot;00282872&quot;/&gt;&lt;wsp:rsid wsp:val=&quot;002829E8&quot;/&gt;&lt;wsp:rsid wsp:val=&quot;00282E85&quot;/&gt;&lt;wsp:rsid wsp:val=&quot;00282FCB&quot;/&gt;&lt;wsp:rsid wsp:val=&quot;0028316F&quot;/&gt;&lt;wsp:rsid wsp:val=&quot;00283181&quot;/&gt;&lt;wsp:rsid wsp:val=&quot;002832C5&quot;/&gt;&lt;wsp:rsid wsp:val=&quot;002835A5&quot;/&gt;&lt;wsp:rsid wsp:val=&quot;002836DC&quot;/&gt;&lt;wsp:rsid wsp:val=&quot;002838CB&quot;/&gt;&lt;wsp:rsid wsp:val=&quot;00283D6B&quot;/&gt;&lt;wsp:rsid wsp:val=&quot;00284E7F&quot;/&gt;&lt;wsp:rsid wsp:val=&quot;002851CC&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937&quot;/&gt;&lt;wsp:rsid wsp:val=&quot;00287C28&quot;/&gt;&lt;wsp:rsid wsp:val=&quot;00287E5A&quot;/&gt;&lt;wsp:rsid wsp:val=&quot;00287EA3&quot;/&gt;&lt;wsp:rsid wsp:val=&quot;00290006&quot;/&gt;&lt;wsp:rsid wsp:val=&quot;0029006E&quot;/&gt;&lt;wsp:rsid wsp:val=&quot;00290254&quot;/&gt;&lt;wsp:rsid wsp:val=&quot;0029028C&quot;/&gt;&lt;wsp:rsid wsp:val=&quot;0029111B&quot;/&gt;&lt;wsp:rsid wsp:val=&quot;0029178D&quot;/&gt;&lt;wsp:rsid wsp:val=&quot;0029178F&quot;/&gt;&lt;wsp:rsid wsp:val=&quot;00291B01&quot;/&gt;&lt;wsp:rsid wsp:val=&quot;0029230A&quot;/&gt;&lt;wsp:rsid wsp:val=&quot;0029267A&quot;/&gt;&lt;wsp:rsid wsp:val=&quot;002928BD&quot;/&gt;&lt;wsp:rsid wsp:val=&quot;00293504&quot;/&gt;&lt;wsp:rsid wsp:val=&quot;002935D3&quot;/&gt;&lt;wsp:rsid wsp:val=&quot;00293CE8&quot;/&gt;&lt;wsp:rsid wsp:val=&quot;002944CA&quot;/&gt;&lt;wsp:rsid wsp:val=&quot;00294722&quot;/&gt;&lt;wsp:rsid wsp:val=&quot;00294AB1&quot;/&gt;&lt;wsp:rsid wsp:val=&quot;00295018&quot;/&gt;&lt;wsp:rsid wsp:val=&quot;00295226&quot;/&gt;&lt;wsp:rsid wsp:val=&quot;0029548C&quot;/&gt;&lt;wsp:rsid wsp:val=&quot;00295539&quot;/&gt;&lt;wsp:rsid wsp:val=&quot;00295F1C&quot;/&gt;&lt;wsp:rsid wsp:val=&quot;0029636B&quot;/&gt;&lt;wsp:rsid wsp:val=&quot;002963EC&quot;/&gt;&lt;wsp:rsid wsp:val=&quot;002965C5&quot;/&gt;&lt;wsp:rsid wsp:val=&quot;00296E40&quot;/&gt;&lt;wsp:rsid wsp:val=&quot;00296EF9&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4102&quot;/&gt;&lt;wsp:rsid wsp:val=&quot;002A4625&quot;/&gt;&lt;wsp:rsid wsp:val=&quot;002A4918&quot;/&gt;&lt;wsp:rsid wsp:val=&quot;002A4E20&quot;/&gt;&lt;wsp:rsid wsp:val=&quot;002A51FE&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D54&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C00D6&quot;/&gt;&lt;wsp:rsid wsp:val=&quot;002C04C2&quot;/&gt;&lt;wsp:rsid wsp:val=&quot;002C0512&quot;/&gt;&lt;wsp:rsid wsp:val=&quot;002C07DB&quot;/&gt;&lt;wsp:rsid wsp:val=&quot;002C0818&quot;/&gt;&lt;wsp:rsid wsp:val=&quot;002C0AC9&quot;/&gt;&lt;wsp:rsid wsp:val=&quot;002C0DD0&quot;/&gt;&lt;wsp:rsid wsp:val=&quot;002C0E0A&quot;/&gt;&lt;wsp:rsid wsp:val=&quot;002C1368&quot;/&gt;&lt;wsp:rsid wsp:val=&quot;002C1DF1&quot;/&gt;&lt;wsp:rsid wsp:val=&quot;002C203A&quot;/&gt;&lt;wsp:rsid wsp:val=&quot;002C2502&quot;/&gt;&lt;wsp:rsid wsp:val=&quot;002C2E8A&quot;/&gt;&lt;wsp:rsid wsp:val=&quot;002C2FCD&quot;/&gt;&lt;wsp:rsid wsp:val=&quot;002C33D3&quot;/&gt;&lt;wsp:rsid wsp:val=&quot;002C36D3&quot;/&gt;&lt;wsp:rsid wsp:val=&quot;002C3AE4&quot;/&gt;&lt;wsp:rsid wsp:val=&quot;002C3C99&quot;/&gt;&lt;wsp:rsid wsp:val=&quot;002C3E89&quot;/&gt;&lt;wsp:rsid wsp:val=&quot;002C456C&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661&quot;/&gt;&lt;wsp:rsid wsp:val=&quot;002C6F88&quot;/&gt;&lt;wsp:rsid wsp:val=&quot;002C7014&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A8A&quot;/&gt;&lt;wsp:rsid wsp:val=&quot;002D2B4E&quot;/&gt;&lt;wsp:rsid wsp:val=&quot;002D3968&quot;/&gt;&lt;wsp:rsid wsp:val=&quot;002D3C60&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1A7&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7321&quot;/&gt;&lt;wsp:rsid wsp:val=&quot;002E7894&quot;/&gt;&lt;wsp:rsid wsp:val=&quot;002E7C45&quot;/&gt;&lt;wsp:rsid wsp:val=&quot;002E7EA8&quot;/&gt;&lt;wsp:rsid wsp:val=&quot;002E7F54&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319B&quot;/&gt;&lt;wsp:rsid wsp:val=&quot;002F3AAA&quot;/&gt;&lt;wsp:rsid wsp:val=&quot;002F3C25&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5FF&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0A&quot;/&gt;&lt;wsp:rsid wsp:val=&quot;003004CC&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24D&quot;/&gt;&lt;wsp:rsid wsp:val=&quot;00304506&quot;/&gt;&lt;wsp:rsid wsp:val=&quot;00304549&quot;/&gt;&lt;wsp:rsid wsp:val=&quot;00304AC5&quot;/&gt;&lt;wsp:rsid wsp:val=&quot;00304FCA&quot;/&gt;&lt;wsp:rsid wsp:val=&quot;00305372&quot;/&gt;&lt;wsp:rsid wsp:val=&quot;003054BD&quot;/&gt;&lt;wsp:rsid wsp:val=&quot;0030621C&quot;/&gt;&lt;wsp:rsid wsp:val=&quot;00306306&quot;/&gt;&lt;wsp:rsid wsp:val=&quot;003064DD&quot;/&gt;&lt;wsp:rsid wsp:val=&quot;003065FB&quot;/&gt;&lt;wsp:rsid wsp:val=&quot;00306C47&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941&quot;/&gt;&lt;wsp:rsid wsp:val=&quot;00312064&quot;/&gt;&lt;wsp:rsid wsp:val=&quot;003121B8&quot;/&gt;&lt;wsp:rsid wsp:val=&quot;00312542&quot;/&gt;&lt;wsp:rsid wsp:val=&quot;003133D8&quot;/&gt;&lt;wsp:rsid wsp:val=&quot;003137A0&quot;/&gt;&lt;wsp:rsid wsp:val=&quot;003137ED&quot;/&gt;&lt;wsp:rsid wsp:val=&quot;00313C4F&quot;/&gt;&lt;wsp:rsid wsp:val=&quot;00314176&quot;/&gt;&lt;wsp:rsid wsp:val=&quot;003141C2&quot;/&gt;&lt;wsp:rsid wsp:val=&quot;00314629&quot;/&gt;&lt;wsp:rsid wsp:val=&quot;00314C7C&quot;/&gt;&lt;wsp:rsid wsp:val=&quot;003150EA&quot;/&gt;&lt;wsp:rsid wsp:val=&quot;0031599D&quot;/&gt;&lt;wsp:rsid wsp:val=&quot;00315F72&quot;/&gt;&lt;wsp:rsid wsp:val=&quot;00316072&quot;/&gt;&lt;wsp:rsid wsp:val=&quot;003160FB&quot;/&gt;&lt;wsp:rsid wsp:val=&quot;00316265&quot;/&gt;&lt;wsp:rsid wsp:val=&quot;00316C58&quot;/&gt;&lt;wsp:rsid wsp:val=&quot;00316E46&quot;/&gt;&lt;wsp:rsid wsp:val=&quot;00317050&quot;/&gt;&lt;wsp:rsid wsp:val=&quot;00317884&quot;/&gt;&lt;wsp:rsid wsp:val=&quot;00317B13&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866&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3E27&quot;/&gt;&lt;wsp:rsid wsp:val=&quot;00333FB4&quot;/&gt;&lt;wsp:rsid wsp:val=&quot;00334799&quot;/&gt;&lt;wsp:rsid wsp:val=&quot;003350A7&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725&quot;/&gt;&lt;wsp:rsid wsp:val=&quot;0034511B&quot;/&gt;&lt;wsp:rsid wsp:val=&quot;00345127&quot;/&gt;&lt;wsp:rsid wsp:val=&quot;00345243&quot;/&gt;&lt;wsp:rsid wsp:val=&quot;003454A2&quot;/&gt;&lt;wsp:rsid wsp:val=&quot;003460F4&quot;/&gt;&lt;wsp:rsid wsp:val=&quot;003460F6&quot;/&gt;&lt;wsp:rsid wsp:val=&quot;003461BC&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10E3&quot;/&gt;&lt;wsp:rsid wsp:val=&quot;0035140A&quot;/&gt;&lt;wsp:rsid wsp:val=&quot;0035180B&quot;/&gt;&lt;wsp:rsid wsp:val=&quot;00351C98&quot;/&gt;&lt;wsp:rsid wsp:val=&quot;00351EAA&quot;/&gt;&lt;wsp:rsid wsp:val=&quot;0035216E&quot;/&gt;&lt;wsp:rsid wsp:val=&quot;003522C9&quot;/&gt;&lt;wsp:rsid wsp:val=&quot;0035265C&quot;/&gt;&lt;wsp:rsid wsp:val=&quot;00352759&quot;/&gt;&lt;wsp:rsid wsp:val=&quot;00352812&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EE1&quot;/&gt;&lt;wsp:rsid wsp:val=&quot;00353F9F&quot;/&gt;&lt;wsp:rsid wsp:val=&quot;0035414B&quot;/&gt;&lt;wsp:rsid wsp:val=&quot;0035414E&quot;/&gt;&lt;wsp:rsid wsp:val=&quot;003542BB&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A5&quot;/&gt;&lt;wsp:rsid wsp:val=&quot;00356B3C&quot;/&gt;&lt;wsp:rsid wsp:val=&quot;00356CEC&quot;/&gt;&lt;wsp:rsid wsp:val=&quot;003572DE&quot;/&gt;&lt;wsp:rsid wsp:val=&quot;00357659&quot;/&gt;&lt;wsp:rsid wsp:val=&quot;00357712&quot;/&gt;&lt;wsp:rsid wsp:val=&quot;00357C43&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1C42&quot;/&gt;&lt;wsp:rsid wsp:val=&quot;003621A7&quot;/&gt;&lt;wsp:rsid wsp:val=&quot;0036262C&quot;/&gt;&lt;wsp:rsid wsp:val=&quot;00362A2B&quot;/&gt;&lt;wsp:rsid wsp:val=&quot;00362C5A&quot;/&gt;&lt;wsp:rsid wsp:val=&quot;00363984&quot;/&gt;&lt;wsp:rsid wsp:val=&quot;00363EE9&quot;/&gt;&lt;wsp:rsid wsp:val=&quot;00364280&quot;/&gt;&lt;wsp:rsid wsp:val=&quot;00364A63&quot;/&gt;&lt;wsp:rsid wsp:val=&quot;0036523A&quot;/&gt;&lt;wsp:rsid wsp:val=&quot;003654DA&quot;/&gt;&lt;wsp:rsid wsp:val=&quot;00367349&quot;/&gt;&lt;wsp:rsid wsp:val=&quot;00367D2F&quot;/&gt;&lt;wsp:rsid wsp:val=&quot;003700A7&quot;/&gt;&lt;wsp:rsid wsp:val=&quot;00370285&quot;/&gt;&lt;wsp:rsid wsp:val=&quot;003704EE&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5FE&quot;/&gt;&lt;wsp:rsid wsp:val=&quot;00372A6B&quot;/&gt;&lt;wsp:rsid wsp:val=&quot;00372B3E&quot;/&gt;&lt;wsp:rsid wsp:val=&quot;00372FD7&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4FA&quot;/&gt;&lt;wsp:rsid wsp:val=&quot;0037664D&quot;/&gt;&lt;wsp:rsid wsp:val=&quot;00376778&quot;/&gt;&lt;wsp:rsid wsp:val=&quot;003769B8&quot;/&gt;&lt;wsp:rsid wsp:val=&quot;00376CD6&quot;/&gt;&lt;wsp:rsid wsp:val=&quot;00376E52&quot;/&gt;&lt;wsp:rsid wsp:val=&quot;00376F72&quot;/&gt;&lt;wsp:rsid wsp:val=&quot;0037709A&quot;/&gt;&lt;wsp:rsid wsp:val=&quot;00377146&quot;/&gt;&lt;wsp:rsid wsp:val=&quot;00377397&quot;/&gt;&lt;wsp:rsid wsp:val=&quot;003774FD&quot;/&gt;&lt;wsp:rsid wsp:val=&quot;003775BD&quot;/&gt;&lt;wsp:rsid wsp:val=&quot;00377F1F&quot;/&gt;&lt;wsp:rsid wsp:val=&quot;0038084F&quot;/&gt;&lt;wsp:rsid wsp:val=&quot;00380892&quot;/&gt;&lt;wsp:rsid wsp:val=&quot;00381079&quot;/&gt;&lt;wsp:rsid wsp:val=&quot;00381685&quot;/&gt;&lt;wsp:rsid wsp:val=&quot;00381918&quot;/&gt;&lt;wsp:rsid wsp:val=&quot;00381A1D&quot;/&gt;&lt;wsp:rsid wsp:val=&quot;003821E7&quot;/&gt;&lt;wsp:rsid wsp:val=&quot;0038227A&quot;/&gt;&lt;wsp:rsid wsp:val=&quot;00382425&quot;/&gt;&lt;wsp:rsid wsp:val=&quot;0038245B&quot;/&gt;&lt;wsp:rsid wsp:val=&quot;003826CF&quot;/&gt;&lt;wsp:rsid wsp:val=&quot;003827B3&quot;/&gt;&lt;wsp:rsid wsp:val=&quot;00382903&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7D2&quot;/&gt;&lt;wsp:rsid wsp:val=&quot;00390837&quot;/&gt;&lt;wsp:rsid wsp:val=&quot;00390B8F&quot;/&gt;&lt;wsp:rsid wsp:val=&quot;00390C56&quot;/&gt;&lt;wsp:rsid wsp:val=&quot;00390E89&quot;/&gt;&lt;wsp:rsid wsp:val=&quot;0039122C&quot;/&gt;&lt;wsp:rsid wsp:val=&quot;0039124D&quot;/&gt;&lt;wsp:rsid wsp:val=&quot;003912B7&quot;/&gt;&lt;wsp:rsid wsp:val=&quot;003914C2&quot;/&gt;&lt;wsp:rsid wsp:val=&quot;00391688&quot;/&gt;&lt;wsp:rsid wsp:val=&quot;00391A92&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11E&quot;/&gt;&lt;wsp:rsid wsp:val=&quot;00397464&quot;/&gt;&lt;wsp:rsid wsp:val=&quot;00397514&quot;/&gt;&lt;wsp:rsid wsp:val=&quot;003978B8&quot;/&gt;&lt;wsp:rsid wsp:val=&quot;00397B96&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8FC&quot;/&gt;&lt;wsp:rsid wsp:val=&quot;003A4E82&quot;/&gt;&lt;wsp:rsid wsp:val=&quot;003A5167&quot;/&gt;&lt;wsp:rsid wsp:val=&quot;003A590E&quot;/&gt;&lt;wsp:rsid wsp:val=&quot;003A591A&quot;/&gt;&lt;wsp:rsid wsp:val=&quot;003A5C66&quot;/&gt;&lt;wsp:rsid wsp:val=&quot;003A6330&quot;/&gt;&lt;wsp:rsid wsp:val=&quot;003A67EA&quot;/&gt;&lt;wsp:rsid wsp:val=&quot;003A6A9D&quot;/&gt;&lt;wsp:rsid wsp:val=&quot;003A6BC9&quot;/&gt;&lt;wsp:rsid wsp:val=&quot;003A6F54&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89F&quot;/&gt;&lt;wsp:rsid wsp:val=&quot;003B1CC2&quot;/&gt;&lt;wsp:rsid wsp:val=&quot;003B21B1&quot;/&gt;&lt;wsp:rsid wsp:val=&quot;003B2B79&quot;/&gt;&lt;wsp:rsid wsp:val=&quot;003B31F9&quot;/&gt;&lt;wsp:rsid wsp:val=&quot;003B4482&quot;/&gt;&lt;wsp:rsid wsp:val=&quot;003B493D&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0C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D7&quot;/&gt;&lt;wsp:rsid wsp:val=&quot;003C0985&quot;/&gt;&lt;wsp:rsid wsp:val=&quot;003C0D37&quot;/&gt;&lt;wsp:rsid wsp:val=&quot;003C16F5&quot;/&gt;&lt;wsp:rsid wsp:val=&quot;003C1A16&quot;/&gt;&lt;wsp:rsid wsp:val=&quot;003C1C23&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4FB&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4E6&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707&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6279&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FF0&quot;/&gt;&lt;wsp:rsid wsp:val=&quot;003F30AD&quot;/&gt;&lt;wsp:rsid wsp:val=&quot;003F34D2&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147&quot;/&gt;&lt;wsp:rsid wsp:val=&quot;0040015E&quot;/&gt;&lt;wsp:rsid wsp:val=&quot;00400427&quot;/&gt;&lt;wsp:rsid wsp:val=&quot;004010CF&quot;/&gt;&lt;wsp:rsid wsp:val=&quot;004012FA&quot;/&gt;&lt;wsp:rsid wsp:val=&quot;00401612&quot;/&gt;&lt;wsp:rsid wsp:val=&quot;004017C6&quot;/&gt;&lt;wsp:rsid wsp:val=&quot;00401D54&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D95&quot;/&gt;&lt;wsp:rsid wsp:val=&quot;00405F90&quot;/&gt;&lt;wsp:rsid wsp:val=&quot;00406108&quot;/&gt;&lt;wsp:rsid wsp:val=&quot;00406412&quot;/&gt;&lt;wsp:rsid wsp:val=&quot;00406F4B&quot;/&gt;&lt;wsp:rsid wsp:val=&quot;00406FBD&quot;/&gt;&lt;wsp:rsid wsp:val=&quot;0040711A&quot;/&gt;&lt;wsp:rsid wsp:val=&quot;00407186&quot;/&gt;&lt;wsp:rsid wsp:val=&quot;004073B0&quot;/&gt;&lt;wsp:rsid wsp:val=&quot;00407455&quot;/&gt;&lt;wsp:rsid wsp:val=&quot;00407612&quot;/&gt;&lt;wsp:rsid wsp:val=&quot;00407888&quot;/&gt;&lt;wsp:rsid wsp:val=&quot;00407A66&quot;/&gt;&lt;wsp:rsid wsp:val=&quot;00407C9E&quot;/&gt;&lt;wsp:rsid wsp:val=&quot;0041029D&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8D&quot;/&gt;&lt;wsp:rsid wsp:val=&quot;00413369&quot;/&gt;&lt;wsp:rsid wsp:val=&quot;004135B0&quot;/&gt;&lt;wsp:rsid wsp:val=&quot;00413E02&quot;/&gt;&lt;wsp:rsid wsp:val=&quot;00414129&quot;/&gt;&lt;wsp:rsid wsp:val=&quot;004145AE&quot;/&gt;&lt;wsp:rsid wsp:val=&quot;0041577E&quot;/&gt;&lt;wsp:rsid wsp:val=&quot;004157F6&quot;/&gt;&lt;wsp:rsid wsp:val=&quot;004159D3&quot;/&gt;&lt;wsp:rsid wsp:val=&quot;00415A14&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A33&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476&quot;/&gt;&lt;wsp:rsid wsp:val=&quot;00425771&quot;/&gt;&lt;wsp:rsid wsp:val=&quot;00425B2C&quot;/&gt;&lt;wsp:rsid wsp:val=&quot;00425B4E&quot;/&gt;&lt;wsp:rsid wsp:val=&quot;00425C97&quot;/&gt;&lt;wsp:rsid wsp:val=&quot;00425FFD&quot;/&gt;&lt;wsp:rsid wsp:val=&quot;004262F8&quot;/&gt;&lt;wsp:rsid wsp:val=&quot;00426442&quot;/&gt;&lt;wsp:rsid wsp:val=&quot;0042654A&quot;/&gt;&lt;wsp:rsid wsp:val=&quot;00426A93&quot;/&gt;&lt;wsp:rsid wsp:val=&quot;00426DFA&quot;/&gt;&lt;wsp:rsid wsp:val=&quot;00427299&quot;/&gt;&lt;wsp:rsid wsp:val=&quot;00427300&quot;/&gt;&lt;wsp:rsid wsp:val=&quot;004276E3&quot;/&gt;&lt;wsp:rsid wsp:val=&quot;004279ED&quot;/&gt;&lt;wsp:rsid wsp:val=&quot;00427E67&quot;/&gt;&lt;wsp:rsid wsp:val=&quot;00430178&quot;/&gt;&lt;wsp:rsid wsp:val=&quot;00430495&quot;/&gt;&lt;wsp:rsid wsp:val=&quot;00430680&quot;/&gt;&lt;wsp:rsid wsp:val=&quot;00430685&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C13&quot;/&gt;&lt;wsp:rsid wsp:val=&quot;00432DB9&quot;/&gt;&lt;wsp:rsid wsp:val=&quot;00432DF0&quot;/&gt;&lt;wsp:rsid wsp:val=&quot;00432E64&quot;/&gt;&lt;wsp:rsid wsp:val=&quot;00432F8F&quot;/&gt;&lt;wsp:rsid wsp:val=&quot;00432F9E&quot;/&gt;&lt;wsp:rsid wsp:val=&quot;00433106&quot;/&gt;&lt;wsp:rsid wsp:val=&quot;004338F7&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D46&quot;/&gt;&lt;wsp:rsid wsp:val=&quot;00435248&quot;/&gt;&lt;wsp:rsid wsp:val=&quot;004353C1&quot;/&gt;&lt;wsp:rsid wsp:val=&quot;0043542F&quot;/&gt;&lt;wsp:rsid wsp:val=&quot;0043548D&quot;/&gt;&lt;wsp:rsid wsp:val=&quot;004355EB&quot;/&gt;&lt;wsp:rsid wsp:val=&quot;00435602&quot;/&gt;&lt;wsp:rsid wsp:val=&quot;004356FA&quot;/&gt;&lt;wsp:rsid wsp:val=&quot;00435CCF&quot;/&gt;&lt;wsp:rsid wsp:val=&quot;00436A3B&quot;/&gt;&lt;wsp:rsid wsp:val=&quot;00436CA7&quot;/&gt;&lt;wsp:rsid wsp:val=&quot;00437027&quot;/&gt;&lt;wsp:rsid wsp:val=&quot;004370C7&quot;/&gt;&lt;wsp:rsid wsp:val=&quot;004371AB&quot;/&gt;&lt;wsp:rsid wsp:val=&quot;004402A7&quot;/&gt;&lt;wsp:rsid wsp:val=&quot;0044035D&quot;/&gt;&lt;wsp:rsid wsp:val=&quot;00440EA5&quot;/&gt;&lt;wsp:rsid wsp:val=&quot;0044131C&quot;/&gt;&lt;wsp:rsid wsp:val=&quot;0044142F&quot;/&gt;&lt;wsp:rsid wsp:val=&quot;004423B8&quot;/&gt;&lt;wsp:rsid wsp:val=&quot;00442416&quot;/&gt;&lt;wsp:rsid wsp:val=&quot;004425C2&quot;/&gt;&lt;wsp:rsid wsp:val=&quot;00442824&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0FEB&quot;/&gt;&lt;wsp:rsid wsp:val=&quot;004518D5&quot;/&gt;&lt;wsp:rsid wsp:val=&quot;004519BF&quot;/&gt;&lt;wsp:rsid wsp:val=&quot;00451A88&quot;/&gt;&lt;wsp:rsid wsp:val=&quot;00451B06&quot;/&gt;&lt;wsp:rsid wsp:val=&quot;00451BEB&quot;/&gt;&lt;wsp:rsid wsp:val=&quot;004525E6&quot;/&gt;&lt;wsp:rsid wsp:val=&quot;0045267C&quot;/&gt;&lt;wsp:rsid wsp:val=&quot;004527C0&quot;/&gt;&lt;wsp:rsid wsp:val=&quot;0045344C&quot;/&gt;&lt;wsp:rsid wsp:val=&quot;00453871&quot;/&gt;&lt;wsp:rsid wsp:val=&quot;00453DEF&quot;/&gt;&lt;wsp:rsid wsp:val=&quot;00453E84&quot;/&gt;&lt;wsp:rsid wsp:val=&quot;00453F0D&quot;/&gt;&lt;wsp:rsid wsp:val=&quot;00453F94&quot;/&gt;&lt;wsp:rsid wsp:val=&quot;004543E4&quot;/&gt;&lt;wsp:rsid wsp:val=&quot;004548E5&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6EDC&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B0&quot;/&gt;&lt;wsp:rsid wsp:val=&quot;00460894&quot;/&gt;&lt;wsp:rsid wsp:val=&quot;00460921&quot;/&gt;&lt;wsp:rsid wsp:val=&quot;00460958&quot;/&gt;&lt;wsp:rsid wsp:val=&quot;0046100B&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C11&quot;/&gt;&lt;wsp:rsid wsp:val=&quot;00461F05&quot;/&gt;&lt;wsp:rsid wsp:val=&quot;004622A1&quot;/&gt;&lt;wsp:rsid wsp:val=&quot;004622D0&quot;/&gt;&lt;wsp:rsid wsp:val=&quot;00462420&quot;/&gt;&lt;wsp:rsid wsp:val=&quot;0046267C&quot;/&gt;&lt;wsp:rsid wsp:val=&quot;00462A9C&quot;/&gt;&lt;wsp:rsid wsp:val=&quot;00462B09&quot;/&gt;&lt;wsp:rsid wsp:val=&quot;00462B29&quot;/&gt;&lt;wsp:rsid wsp:val=&quot;00462D1C&quot;/&gt;&lt;wsp:rsid wsp:val=&quot;00462FC4&quot;/&gt;&lt;wsp:rsid wsp:val=&quot;00463448&quot;/&gt;&lt;wsp:rsid wsp:val=&quot;00463940&quot;/&gt;&lt;wsp:rsid wsp:val=&quot;00464130&quot;/&gt;&lt;wsp:rsid wsp:val=&quot;0046434B&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185&quot;/&gt;&lt;wsp:rsid wsp:val=&quot;0046645E&quot;/&gt;&lt;wsp:rsid wsp:val=&quot;0046698E&quot;/&gt;&lt;wsp:rsid wsp:val=&quot;004671AF&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2E11&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31&quot;/&gt;&lt;wsp:rsid wsp:val=&quot;004821B4&quot;/&gt;&lt;wsp:rsid wsp:val=&quot;004821BC&quot;/&gt;&lt;wsp:rsid wsp:val=&quot;00482389&quot;/&gt;&lt;wsp:rsid wsp:val=&quot;004824F5&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0F18&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3D5F&quot;/&gt;&lt;wsp:rsid wsp:val=&quot;00494C34&quot;/&gt;&lt;wsp:rsid wsp:val=&quot;00494E75&quot;/&gt;&lt;wsp:rsid wsp:val=&quot;00495071&quot;/&gt;&lt;wsp:rsid wsp:val=&quot;00495227&quot;/&gt;&lt;wsp:rsid wsp:val=&quot;00495555&quot;/&gt;&lt;wsp:rsid wsp:val=&quot;004961DB&quot;/&gt;&lt;wsp:rsid wsp:val=&quot;0049653E&quot;/&gt;&lt;wsp:rsid wsp:val=&quot;00496BEF&quot;/&gt;&lt;wsp:rsid wsp:val=&quot;004970A1&quot;/&gt;&lt;wsp:rsid wsp:val=&quot;0049792C&quot;/&gt;&lt;wsp:rsid wsp:val=&quot;00497BD3&quot;/&gt;&lt;wsp:rsid wsp:val=&quot;00497F24&quot;/&gt;&lt;wsp:rsid wsp:val=&quot;00497F2F&quot;/&gt;&lt;wsp:rsid wsp:val=&quot;00497F71&quot;/&gt;&lt;wsp:rsid wsp:val=&quot;004A01E1&quot;/&gt;&lt;wsp:rsid wsp:val=&quot;004A0273&quot;/&gt;&lt;wsp:rsid wsp:val=&quot;004A09A7&quot;/&gt;&lt;wsp:rsid wsp:val=&quot;004A0E00&quot;/&gt;&lt;wsp:rsid wsp:val=&quot;004A15F7&quot;/&gt;&lt;wsp:rsid wsp:val=&quot;004A1600&quot;/&gt;&lt;wsp:rsid wsp:val=&quot;004A166B&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5A2&quot;/&gt;&lt;wsp:rsid wsp:val=&quot;004B4A0F&quot;/&gt;&lt;wsp:rsid wsp:val=&quot;004B4AA2&quot;/&gt;&lt;wsp:rsid wsp:val=&quot;004B4C67&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A89&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A25&quot;/&gt;&lt;wsp:rsid wsp:val=&quot;004C0AE9&quot;/&gt;&lt;wsp:rsid wsp:val=&quot;004C0B5B&quot;/&gt;&lt;wsp:rsid wsp:val=&quot;004C0EE4&quot;/&gt;&lt;wsp:rsid wsp:val=&quot;004C0F99&quot;/&gt;&lt;wsp:rsid wsp:val=&quot;004C130D&quot;/&gt;&lt;wsp:rsid wsp:val=&quot;004C132F&quot;/&gt;&lt;wsp:rsid wsp:val=&quot;004C1624&quot;/&gt;&lt;wsp:rsid wsp:val=&quot;004C171F&quot;/&gt;&lt;wsp:rsid wsp:val=&quot;004C19E0&quot;/&gt;&lt;wsp:rsid wsp:val=&quot;004C1BD6&quot;/&gt;&lt;wsp:rsid wsp:val=&quot;004C2371&quot;/&gt;&lt;wsp:rsid wsp:val=&quot;004C246F&quot;/&gt;&lt;wsp:rsid wsp:val=&quot;004C2C4E&quot;/&gt;&lt;wsp:rsid wsp:val=&quot;004C2F01&quot;/&gt;&lt;wsp:rsid wsp:val=&quot;004C2F96&quot;/&gt;&lt;wsp:rsid wsp:val=&quot;004C2FAE&quot;/&gt;&lt;wsp:rsid wsp:val=&quot;004C3472&quot;/&gt;&lt;wsp:rsid wsp:val=&quot;004C34E8&quot;/&gt;&lt;wsp:rsid wsp:val=&quot;004C3C51&quot;/&gt;&lt;wsp:rsid wsp:val=&quot;004C3E9B&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0E&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30E&quot;/&gt;&lt;wsp:rsid wsp:val=&quot;004C73C9&quot;/&gt;&lt;wsp:rsid wsp:val=&quot;004C7739&quot;/&gt;&lt;wsp:rsid wsp:val=&quot;004C7A83&quot;/&gt;&lt;wsp:rsid wsp:val=&quot;004C7BDF&quot;/&gt;&lt;wsp:rsid wsp:val=&quot;004C7EFE&quot;/&gt;&lt;wsp:rsid wsp:val=&quot;004C7F09&quot;/&gt;&lt;wsp:rsid wsp:val=&quot;004D0200&quot;/&gt;&lt;wsp:rsid wsp:val=&quot;004D0E42&quot;/&gt;&lt;wsp:rsid wsp:val=&quot;004D171F&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309&quot;/&gt;&lt;wsp:rsid wsp:val=&quot;004D58D1&quot;/&gt;&lt;wsp:rsid wsp:val=&quot;004D5AA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D3&quot;/&gt;&lt;wsp:rsid wsp:val=&quot;004E2AFA&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E4&quot;/&gt;&lt;wsp:rsid wsp:val=&quot;004E471C&quot;/&gt;&lt;wsp:rsid wsp:val=&quot;004E4754&quot;/&gt;&lt;wsp:rsid wsp:val=&quot;004E48A1&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003&quot;/&gt;&lt;wsp:rsid wsp:val=&quot;004E7691&quot;/&gt;&lt;wsp:rsid wsp:val=&quot;004E76A5&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735&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7AE&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C3F&quot;/&gt;&lt;wsp:rsid wsp:val=&quot;005050F8&quot;/&gt;&lt;wsp:rsid wsp:val=&quot;00505A2A&quot;/&gt;&lt;wsp:rsid wsp:val=&quot;00505ABD&quot;/&gt;&lt;wsp:rsid wsp:val=&quot;00505E39&quot;/&gt;&lt;wsp:rsid wsp:val=&quot;0050614B&quot;/&gt;&lt;wsp:rsid wsp:val=&quot;00506571&quot;/&gt;&lt;wsp:rsid wsp:val=&quot;00506816&quot;/&gt;&lt;wsp:rsid wsp:val=&quot;00506A8D&quot;/&gt;&lt;wsp:rsid wsp:val=&quot;00506C2E&quot;/&gt;&lt;wsp:rsid wsp:val=&quot;00506E46&quot;/&gt;&lt;wsp:rsid wsp:val=&quot;005074C9&quot;/&gt;&lt;wsp:rsid wsp:val=&quot;00507718&quot;/&gt;&lt;wsp:rsid wsp:val=&quot;00507754&quot;/&gt;&lt;wsp:rsid wsp:val=&quot;00507CAF&quot;/&gt;&lt;wsp:rsid wsp:val=&quot;00507DB4&quot;/&gt;&lt;wsp:rsid wsp:val=&quot;00507EDF&quot;/&gt;&lt;wsp:rsid wsp:val=&quot;00510374&quot;/&gt;&lt;wsp:rsid wsp:val=&quot;00510444&quot;/&gt;&lt;wsp:rsid wsp:val=&quot;00510B25&quot;/&gt;&lt;wsp:rsid wsp:val=&quot;0051179B&quot;/&gt;&lt;wsp:rsid wsp:val=&quot;00511E67&quot;/&gt;&lt;wsp:rsid wsp:val=&quot;00512747&quot;/&gt;&lt;wsp:rsid wsp:val=&quot;00512E1C&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0DB&quot;/&gt;&lt;wsp:rsid wsp:val=&quot;00516B96&quot;/&gt;&lt;wsp:rsid wsp:val=&quot;005173A4&quot;/&gt;&lt;wsp:rsid wsp:val=&quot;0051770E&quot;/&gt;&lt;wsp:rsid wsp:val=&quot;00517B28&quot;/&gt;&lt;wsp:rsid wsp:val=&quot;0052001B&quot;/&gt;&lt;wsp:rsid wsp:val=&quot;005205C8&quot;/&gt;&lt;wsp:rsid wsp:val=&quot;00521642&quot;/&gt;&lt;wsp:rsid wsp:val=&quot;00521D65&quot;/&gt;&lt;wsp:rsid wsp:val=&quot;005221A4&quot;/&gt;&lt;wsp:rsid wsp:val=&quot;00522F19&quot;/&gt;&lt;wsp:rsid wsp:val=&quot;0052333B&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5C&quot;/&gt;&lt;wsp:rsid wsp:val=&quot;00524DEC&quot;/&gt;&lt;wsp:rsid wsp:val=&quot;00524E6A&quot;/&gt;&lt;wsp:rsid wsp:val=&quot;0052501F&quot;/&gt;&lt;wsp:rsid wsp:val=&quot;005251DA&quot;/&gt;&lt;wsp:rsid wsp:val=&quot;00525407&quot;/&gt;&lt;wsp:rsid wsp:val=&quot;00525EB1&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73A&quot;/&gt;&lt;wsp:rsid wsp:val=&quot;00531824&quot;/&gt;&lt;wsp:rsid wsp:val=&quot;00531AF4&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7FB&quot;/&gt;&lt;wsp:rsid wsp:val=&quot;005349C5&quot;/&gt;&lt;wsp:rsid wsp:val=&quot;005349EB&quot;/&gt;&lt;wsp:rsid wsp:val=&quot;00534AA6&quot;/&gt;&lt;wsp:rsid wsp:val=&quot;00534C83&quot;/&gt;&lt;wsp:rsid wsp:val=&quot;00534C8C&quot;/&gt;&lt;wsp:rsid wsp:val=&quot;00534DB1&quot;/&gt;&lt;wsp:rsid wsp:val=&quot;00535A27&quot;/&gt;&lt;wsp:rsid wsp:val=&quot;0053637E&quot;/&gt;&lt;wsp:rsid wsp:val=&quot;005365F6&quot;/&gt;&lt;wsp:rsid wsp:val=&quot;00536625&quot;/&gt;&lt;wsp:rsid wsp:val=&quot;00536AEE&quot;/&gt;&lt;wsp:rsid wsp:val=&quot;00536D3C&quot;/&gt;&lt;wsp:rsid wsp:val=&quot;00537066&quot;/&gt;&lt;wsp:rsid wsp:val=&quot;0053713E&quot;/&gt;&lt;wsp:rsid wsp:val=&quot;00537BE9&quot;/&gt;&lt;wsp:rsid wsp:val=&quot;00537E22&quot;/&gt;&lt;wsp:rsid wsp:val=&quot;00540147&quot;/&gt;&lt;wsp:rsid wsp:val=&quot;00540CD0&quot;/&gt;&lt;wsp:rsid wsp:val=&quot;00540EB6&quot;/&gt;&lt;wsp:rsid wsp:val=&quot;00540FF7&quot;/&gt;&lt;wsp:rsid wsp:val=&quot;0054101A&quot;/&gt;&lt;wsp:rsid wsp:val=&quot;00541385&quot;/&gt;&lt;wsp:rsid wsp:val=&quot;00541735&quot;/&gt;&lt;wsp:rsid wsp:val=&quot;005417A0&quot;/&gt;&lt;wsp:rsid wsp:val=&quot;00541B6E&quot;/&gt;&lt;wsp:rsid wsp:val=&quot;00541E2B&quot;/&gt;&lt;wsp:rsid wsp:val=&quot;00542607&quot;/&gt;&lt;wsp:rsid wsp:val=&quot;005436D7&quot;/&gt;&lt;wsp:rsid wsp:val=&quot;00543703&quot;/&gt;&lt;wsp:rsid wsp:val=&quot;00543A66&quot;/&gt;&lt;wsp:rsid wsp:val=&quot;00543A83&quot;/&gt;&lt;wsp:rsid wsp:val=&quot;00544220&quot;/&gt;&lt;wsp:rsid wsp:val=&quot;005444D2&quot;/&gt;&lt;wsp:rsid wsp:val=&quot;005448FC&quot;/&gt;&lt;wsp:rsid wsp:val=&quot;00544B77&quot;/&gt;&lt;wsp:rsid wsp:val=&quot;00544C33&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91D&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33D&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4E6&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B4B&quot;/&gt;&lt;wsp:rsid wsp:val=&quot;00576FC7&quot;/&gt;&lt;wsp:rsid wsp:val=&quot;00577368&quot;/&gt;&lt;wsp:rsid wsp:val=&quot;005777AC&quot;/&gt;&lt;wsp:rsid wsp:val=&quot;005777E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0EE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E&quot;/&gt;&lt;wsp:rsid wsp:val=&quot;005836D0&quot;/&gt;&lt;wsp:rsid wsp:val=&quot;005838AC&quot;/&gt;&lt;wsp:rsid wsp:val=&quot;00583C6C&quot;/&gt;&lt;wsp:rsid wsp:val=&quot;00583E78&quot;/&gt;&lt;wsp:rsid wsp:val=&quot;00583F5E&quot;/&gt;&lt;wsp:rsid wsp:val=&quot;00584496&quot;/&gt;&lt;wsp:rsid wsp:val=&quot;00584D31&quot;/&gt;&lt;wsp:rsid wsp:val=&quot;00584DB8&quot;/&gt;&lt;wsp:rsid wsp:val=&quot;00584E97&quot;/&gt;&lt;wsp:rsid wsp:val=&quot;00585125&quot;/&gt;&lt;wsp:rsid wsp:val=&quot;005854EF&quot;/&gt;&lt;wsp:rsid wsp:val=&quot;0058582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26C&quot;/&gt;&lt;wsp:rsid wsp:val=&quot;00590749&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E31&quot;/&gt;&lt;wsp:rsid wsp:val=&quot;00593ED6&quot;/&gt;&lt;wsp:rsid wsp:val=&quot;00594131&quot;/&gt;&lt;wsp:rsid wsp:val=&quot;005942B6&quot;/&gt;&lt;wsp:rsid wsp:val=&quot;005943C6&quot;/&gt;&lt;wsp:rsid wsp:val=&quot;00594695&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B63&quot;/&gt;&lt;wsp:rsid wsp:val=&quot;00597E86&quot;/&gt;&lt;wsp:rsid wsp:val=&quot;005A05C6&quot;/&gt;&lt;wsp:rsid wsp:val=&quot;005A05DF&quot;/&gt;&lt;wsp:rsid wsp:val=&quot;005A0753&quot;/&gt;&lt;wsp:rsid wsp:val=&quot;005A0CB6&quot;/&gt;&lt;wsp:rsid wsp:val=&quot;005A1515&quot;/&gt;&lt;wsp:rsid wsp:val=&quot;005A1D03&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B79&quot;/&gt;&lt;wsp:rsid wsp:val=&quot;005A4E38&quot;/&gt;&lt;wsp:rsid wsp:val=&quot;005A4E39&quot;/&gt;&lt;wsp:rsid wsp:val=&quot;005A50CE&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107A&quot;/&gt;&lt;wsp:rsid wsp:val=&quot;005B1A0D&quot;/&gt;&lt;wsp:rsid wsp:val=&quot;005B1C8E&quot;/&gt;&lt;wsp:rsid wsp:val=&quot;005B1EB5&quot;/&gt;&lt;wsp:rsid wsp:val=&quot;005B2D4D&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E83&quot;/&gt;&lt;wsp:rsid wsp:val=&quot;005B6FAE&quot;/&gt;&lt;wsp:rsid wsp:val=&quot;005B703E&quot;/&gt;&lt;wsp:rsid wsp:val=&quot;005B70E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752&quot;/&gt;&lt;wsp:rsid wsp:val=&quot;005C2144&quot;/&gt;&lt;wsp:rsid wsp:val=&quot;005C2322&quot;/&gt;&lt;wsp:rsid wsp:val=&quot;005C2476&quot;/&gt;&lt;wsp:rsid wsp:val=&quot;005C2A50&quot;/&gt;&lt;wsp:rsid wsp:val=&quot;005C2D85&quot;/&gt;&lt;wsp:rsid wsp:val=&quot;005C376D&quot;/&gt;&lt;wsp:rsid wsp:val=&quot;005C3A65&quot;/&gt;&lt;wsp:rsid wsp:val=&quot;005C3CDF&quot;/&gt;&lt;wsp:rsid wsp:val=&quot;005C44FE&quot;/&gt;&lt;wsp:rsid wsp:val=&quot;005C482A&quot;/&gt;&lt;wsp:rsid wsp:val=&quot;005C4B4D&quot;/&gt;&lt;wsp:rsid wsp:val=&quot;005C4CB2&quot;/&gt;&lt;wsp:rsid wsp:val=&quot;005C4DE3&quot;/&gt;&lt;wsp:rsid wsp:val=&quot;005C50E9&quot;/&gt;&lt;wsp:rsid wsp:val=&quot;005C5320&quot;/&gt;&lt;wsp:rsid wsp:val=&quot;005C5379&quot;/&gt;&lt;wsp:rsid wsp:val=&quot;005C5656&quot;/&gt;&lt;wsp:rsid wsp:val=&quot;005C5849&quot;/&gt;&lt;wsp:rsid wsp:val=&quot;005C5985&quot;/&gt;&lt;wsp:rsid wsp:val=&quot;005C61E1&quot;/&gt;&lt;wsp:rsid wsp:val=&quot;005C67B4&quot;/&gt;&lt;wsp:rsid wsp:val=&quot;005C7234&quot;/&gt;&lt;wsp:rsid wsp:val=&quot;005C7340&quot;/&gt;&lt;wsp:rsid wsp:val=&quot;005C7A54&quot;/&gt;&lt;wsp:rsid wsp:val=&quot;005C7CAD&quot;/&gt;&lt;wsp:rsid wsp:val=&quot;005C7EF8&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1D3&quot;/&gt;&lt;wsp:rsid wsp:val=&quot;005D32ED&quot;/&gt;&lt;wsp:rsid wsp:val=&quot;005D37FF&quot;/&gt;&lt;wsp:rsid wsp:val=&quot;005D38F9&quot;/&gt;&lt;wsp:rsid wsp:val=&quot;005D4764&quot;/&gt;&lt;wsp:rsid wsp:val=&quot;005D5499&quot;/&gt;&lt;wsp:rsid wsp:val=&quot;005D576B&quot;/&gt;&lt;wsp:rsid wsp:val=&quot;005D57B5&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1385&quot;/&gt;&lt;wsp:rsid wsp:val=&quot;005E1393&quot;/&gt;&lt;wsp:rsid wsp:val=&quot;005E1A58&quot;/&gt;&lt;wsp:rsid wsp:val=&quot;005E1C06&quot;/&gt;&lt;wsp:rsid wsp:val=&quot;005E2E2C&quot;/&gt;&lt;wsp:rsid wsp:val=&quot;005E35FD&quot;/&gt;&lt;wsp:rsid wsp:val=&quot;005E383F&quot;/&gt;&lt;wsp:rsid wsp:val=&quot;005E3C1D&quot;/&gt;&lt;wsp:rsid wsp:val=&quot;005E42F5&quot;/&gt;&lt;wsp:rsid wsp:val=&quot;005E48F7&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4B&quot;/&gt;&lt;wsp:rsid wsp:val=&quot;0060268D&quot;/&gt;&lt;wsp:rsid wsp:val=&quot;0060319B&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4FC3&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6F4F&quot;/&gt;&lt;wsp:rsid wsp:val=&quot;00607039&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110B&quot;/&gt;&lt;wsp:rsid wsp:val=&quot;006113A9&quot;/&gt;&lt;wsp:rsid wsp:val=&quot;00611A0D&quot;/&gt;&lt;wsp:rsid wsp:val=&quot;00611E96&quot;/&gt;&lt;wsp:rsid wsp:val=&quot;00612A01&quot;/&gt;&lt;wsp:rsid wsp:val=&quot;00612C73&quot;/&gt;&lt;wsp:rsid wsp:val=&quot;00613036&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B6A&quot;/&gt;&lt;wsp:rsid wsp:val=&quot;00621C0B&quot;/&gt;&lt;wsp:rsid wsp:val=&quot;00621C72&quot;/&gt;&lt;wsp:rsid wsp:val=&quot;00621CAD&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B24&quot;/&gt;&lt;wsp:rsid wsp:val=&quot;00625D29&quot;/&gt;&lt;wsp:rsid wsp:val=&quot;0062657C&quot;/&gt;&lt;wsp:rsid wsp:val=&quot;006269CB&quot;/&gt;&lt;wsp:rsid wsp:val=&quot;00626C25&quot;/&gt;&lt;wsp:rsid wsp:val=&quot;00626E64&quot;/&gt;&lt;wsp:rsid wsp:val=&quot;00627BA3&quot;/&gt;&lt;wsp:rsid wsp:val=&quot;00627BF8&quot;/&gt;&lt;wsp:rsid wsp:val=&quot;00627C39&quot;/&gt;&lt;wsp:rsid wsp:val=&quot;00627E44&quot;/&gt;&lt;wsp:rsid wsp:val=&quot;006300D7&quot;/&gt;&lt;wsp:rsid wsp:val=&quot;0063046A&quot;/&gt;&lt;wsp:rsid wsp:val=&quot;006307B0&quot;/&gt;&lt;wsp:rsid wsp:val=&quot;00630F58&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F5&quot;/&gt;&lt;wsp:rsid wsp:val=&quot;00633296&quot;/&gt;&lt;wsp:rsid wsp:val=&quot;00633780&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B12&quot;/&gt;&lt;wsp:rsid wsp:val=&quot;00635EDC&quot;/&gt;&lt;wsp:rsid wsp:val=&quot;00635F56&quot;/&gt;&lt;wsp:rsid wsp:val=&quot;00636094&quot;/&gt;&lt;wsp:rsid wsp:val=&quot;0063681F&quot;/&gt;&lt;wsp:rsid wsp:val=&quot;00636A76&quot;/&gt;&lt;wsp:rsid wsp:val=&quot;00636FB3&quot;/&gt;&lt;wsp:rsid wsp:val=&quot;00637395&quot;/&gt;&lt;wsp:rsid wsp:val=&quot;006373B0&quot;/&gt;&lt;wsp:rsid wsp:val=&quot;006373C7&quot;/&gt;&lt;wsp:rsid wsp:val=&quot;006374F0&quot;/&gt;&lt;wsp:rsid wsp:val=&quot;00637932&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5B2&quot;/&gt;&lt;wsp:rsid wsp:val=&quot;0064163B&quot;/&gt;&lt;wsp:rsid wsp:val=&quot;006416DD&quot;/&gt;&lt;wsp:rsid wsp:val=&quot;006419ED&quot;/&gt;&lt;wsp:rsid wsp:val=&quot;00642D10&quot;/&gt;&lt;wsp:rsid wsp:val=&quot;006434BA&quot;/&gt;&lt;wsp:rsid wsp:val=&quot;00643769&quot;/&gt;&lt;wsp:rsid wsp:val=&quot;006437A9&quot;/&gt;&lt;wsp:rsid wsp:val=&quot;00643973&quot;/&gt;&lt;wsp:rsid wsp:val=&quot;00644177&quot;/&gt;&lt;wsp:rsid wsp:val=&quot;00644200&quot;/&gt;&lt;wsp:rsid wsp:val=&quot;0064428B&quot;/&gt;&lt;wsp:rsid wsp:val=&quot;00644511&quot;/&gt;&lt;wsp:rsid wsp:val=&quot;0064486C&quot;/&gt;&lt;wsp:rsid wsp:val=&quot;00644E60&quot;/&gt;&lt;wsp:rsid wsp:val=&quot;00644F00&quot;/&gt;&lt;wsp:rsid wsp:val=&quot;006457B7&quot;/&gt;&lt;wsp:rsid wsp:val=&quot;00647CB3&quot;/&gt;&lt;wsp:rsid wsp:val=&quot;00647D60&quot;/&gt;&lt;wsp:rsid wsp:val=&quot;00647DB8&quot;/&gt;&lt;wsp:rsid wsp:val=&quot;00647F91&quot;/&gt;&lt;wsp:rsid wsp:val=&quot;00650150&quot;/&gt;&lt;wsp:rsid wsp:val=&quot;00650719&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8B1&quot;/&gt;&lt;wsp:rsid wsp:val=&quot;00651AD3&quot;/&gt;&lt;wsp:rsid wsp:val=&quot;00651E5A&quot;/&gt;&lt;wsp:rsid wsp:val=&quot;00651FA0&quot;/&gt;&lt;wsp:rsid wsp:val=&quot;00652BB4&quot;/&gt;&lt;wsp:rsid wsp:val=&quot;00653273&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60&quot;/&gt;&lt;wsp:rsid wsp:val=&quot;006635DC&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966&quot;/&gt;&lt;wsp:rsid wsp:val=&quot;006729A2&quot;/&gt;&lt;wsp:rsid wsp:val=&quot;00672F44&quot;/&gt;&lt;wsp:rsid wsp:val=&quot;00673201&quot;/&gt;&lt;wsp:rsid wsp:val=&quot;0067330E&quot;/&gt;&lt;wsp:rsid wsp:val=&quot;0067346F&quot;/&gt;&lt;wsp:rsid wsp:val=&quot;006735BC&quot;/&gt;&lt;wsp:rsid wsp:val=&quot;006737DD&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7B8&quot;/&gt;&lt;wsp:rsid wsp:val=&quot;00676D77&quot;/&gt;&lt;wsp:rsid wsp:val=&quot;00677370&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65E&quot;/&gt;&lt;wsp:rsid wsp:val=&quot;006819F6&quot;/&gt;&lt;wsp:rsid wsp:val=&quot;00681A9A&quot;/&gt;&lt;wsp:rsid wsp:val=&quot;00681BF2&quot;/&gt;&lt;wsp:rsid wsp:val=&quot;0068226B&quot;/&gt;&lt;wsp:rsid wsp:val=&quot;00682318&quot;/&gt;&lt;wsp:rsid wsp:val=&quot;006827C5&quot;/&gt;&lt;wsp:rsid wsp:val=&quot;00682A4A&quot;/&gt;&lt;wsp:rsid wsp:val=&quot;00682DD1&quot;/&gt;&lt;wsp:rsid wsp:val=&quot;00682ED3&quot;/&gt;&lt;wsp:rsid wsp:val=&quot;00683125&quot;/&gt;&lt;wsp:rsid wsp:val=&quot;00683136&quot;/&gt;&lt;wsp:rsid wsp:val=&quot;00683BF9&quot;/&gt;&lt;wsp:rsid wsp:val=&quot;00683D7F&quot;/&gt;&lt;wsp:rsid wsp:val=&quot;00684035&quot;/&gt;&lt;wsp:rsid wsp:val=&quot;006841F4&quot;/&gt;&lt;wsp:rsid wsp:val=&quot;00684258&quot;/&gt;&lt;wsp:rsid wsp:val=&quot;00684353&quot;/&gt;&lt;wsp:rsid wsp:val=&quot;00684594&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7C4&quot;/&gt;&lt;wsp:rsid wsp:val=&quot;00686C33&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39A&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15&quot;/&gt;&lt;wsp:rsid wsp:val=&quot;006A0942&quot;/&gt;&lt;wsp:rsid wsp:val=&quot;006A0A60&quot;/&gt;&lt;wsp:rsid wsp:val=&quot;006A18CF&quot;/&gt;&lt;wsp:rsid wsp:val=&quot;006A18DD&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F94&quot;/&gt;&lt;wsp:rsid wsp:val=&quot;006A4113&quot;/&gt;&lt;wsp:rsid wsp:val=&quot;006A457C&quot;/&gt;&lt;wsp:rsid wsp:val=&quot;006A4584&quot;/&gt;&lt;wsp:rsid wsp:val=&quot;006A484F&quot;/&gt;&lt;wsp:rsid wsp:val=&quot;006A49B5&quot;/&gt;&lt;wsp:rsid wsp:val=&quot;006A5185&quot;/&gt;&lt;wsp:rsid wsp:val=&quot;006A5551&quot;/&gt;&lt;wsp:rsid wsp:val=&quot;006A5A45&quot;/&gt;&lt;wsp:rsid wsp:val=&quot;006A5CA3&quot;/&gt;&lt;wsp:rsid wsp:val=&quot;006A5E26&quot;/&gt;&lt;wsp:rsid wsp:val=&quot;006A606B&quot;/&gt;&lt;wsp:rsid wsp:val=&quot;006A6725&quot;/&gt;&lt;wsp:rsid wsp:val=&quot;006A6B69&quot;/&gt;&lt;wsp:rsid wsp:val=&quot;006A6CCF&quot;/&gt;&lt;wsp:rsid wsp:val=&quot;006A73DA&quot;/&gt;&lt;wsp:rsid wsp:val=&quot;006A7574&quot;/&gt;&lt;wsp:rsid wsp:val=&quot;006A7984&quot;/&gt;&lt;wsp:rsid wsp:val=&quot;006A7BF2&quot;/&gt;&lt;wsp:rsid wsp:val=&quot;006A7C40&quot;/&gt;&lt;wsp:rsid wsp:val=&quot;006A7FDD&quot;/&gt;&lt;wsp:rsid wsp:val=&quot;006B015F&quot;/&gt;&lt;wsp:rsid wsp:val=&quot;006B0489&quot;/&gt;&lt;wsp:rsid wsp:val=&quot;006B08D4&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6D0&quot;/&gt;&lt;wsp:rsid wsp:val=&quot;006B2790&quot;/&gt;&lt;wsp:rsid wsp:val=&quot;006B32B5&quot;/&gt;&lt;wsp:rsid wsp:val=&quot;006B393F&quot;/&gt;&lt;wsp:rsid wsp:val=&quot;006B3E55&quot;/&gt;&lt;wsp:rsid wsp:val=&quot;006B43A5&quot;/&gt;&lt;wsp:rsid wsp:val=&quot;006B4566&quot;/&gt;&lt;wsp:rsid wsp:val=&quot;006B460F&quot;/&gt;&lt;wsp:rsid wsp:val=&quot;006B4D4E&quot;/&gt;&lt;wsp:rsid wsp:val=&quot;006B54EE&quot;/&gt;&lt;wsp:rsid wsp:val=&quot;006B6190&quot;/&gt;&lt;wsp:rsid wsp:val=&quot;006B6955&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9DD&quot;/&gt;&lt;wsp:rsid wsp:val=&quot;006C0A1A&quot;/&gt;&lt;wsp:rsid wsp:val=&quot;006C10B4&quot;/&gt;&lt;wsp:rsid wsp:val=&quot;006C1B3F&quot;/&gt;&lt;wsp:rsid wsp:val=&quot;006C2113&quot;/&gt;&lt;wsp:rsid wsp:val=&quot;006C27DA&quot;/&gt;&lt;wsp:rsid wsp:val=&quot;006C3009&quot;/&gt;&lt;wsp:rsid wsp:val=&quot;006C375B&quot;/&gt;&lt;wsp:rsid wsp:val=&quot;006C377A&quot;/&gt;&lt;wsp:rsid wsp:val=&quot;006C3F40&quot;/&gt;&lt;wsp:rsid wsp:val=&quot;006C44D3&quot;/&gt;&lt;wsp:rsid wsp:val=&quot;006C45C1&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B3E&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164&quot;/&gt;&lt;wsp:rsid wsp:val=&quot;006C7428&quot;/&gt;&lt;wsp:rsid wsp:val=&quot;006C75C9&quot;/&gt;&lt;wsp:rsid wsp:val=&quot;006C7ED2&quot;/&gt;&lt;wsp:rsid wsp:val=&quot;006D0233&quot;/&gt;&lt;wsp:rsid wsp:val=&quot;006D03CD&quot;/&gt;&lt;wsp:rsid wsp:val=&quot;006D0A70&quot;/&gt;&lt;wsp:rsid wsp:val=&quot;006D0AD9&quot;/&gt;&lt;wsp:rsid wsp:val=&quot;006D0DED&quot;/&gt;&lt;wsp:rsid wsp:val=&quot;006D19ED&quot;/&gt;&lt;wsp:rsid wsp:val=&quot;006D1A23&quot;/&gt;&lt;wsp:rsid wsp:val=&quot;006D1F1A&quot;/&gt;&lt;wsp:rsid wsp:val=&quot;006D21FF&quot;/&gt;&lt;wsp:rsid wsp:val=&quot;006D2627&quot;/&gt;&lt;wsp:rsid wsp:val=&quot;006D2B11&quot;/&gt;&lt;wsp:rsid wsp:val=&quot;006D2F55&quot;/&gt;&lt;wsp:rsid wsp:val=&quot;006D31AF&quot;/&gt;&lt;wsp:rsid wsp:val=&quot;006D31DD&quot;/&gt;&lt;wsp:rsid wsp:val=&quot;006D343D&quot;/&gt;&lt;wsp:rsid wsp:val=&quot;006D3D66&quot;/&gt;&lt;wsp:rsid wsp:val=&quot;006D3E35&quot;/&gt;&lt;wsp:rsid wsp:val=&quot;006D409F&quot;/&gt;&lt;wsp:rsid wsp:val=&quot;006D43CB&quot;/&gt;&lt;wsp:rsid wsp:val=&quot;006D4542&quot;/&gt;&lt;wsp:rsid wsp:val=&quot;006D492A&quot;/&gt;&lt;wsp:rsid wsp:val=&quot;006D493C&quot;/&gt;&lt;wsp:rsid wsp:val=&quot;006D4E49&quot;/&gt;&lt;wsp:rsid wsp:val=&quot;006D4F72&quot;/&gt;&lt;wsp:rsid wsp:val=&quot;006D5606&quot;/&gt;&lt;wsp:rsid wsp:val=&quot;006D59BF&quot;/&gt;&lt;wsp:rsid wsp:val=&quot;006D5AE7&quot;/&gt;&lt;wsp:rsid wsp:val=&quot;006D5B99&quot;/&gt;&lt;wsp:rsid wsp:val=&quot;006D5EC2&quot;/&gt;&lt;wsp:rsid wsp:val=&quot;006D5FEF&quot;/&gt;&lt;wsp:rsid wsp:val=&quot;006D615D&quot;/&gt;&lt;wsp:rsid wsp:val=&quot;006D63C2&quot;/&gt;&lt;wsp:rsid wsp:val=&quot;006D6486&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2CC&quot;/&gt;&lt;wsp:rsid wsp:val=&quot;006E2AA6&quot;/&gt;&lt;wsp:rsid wsp:val=&quot;006E2C18&quot;/&gt;&lt;wsp:rsid wsp:val=&quot;006E3854&quot;/&gt;&lt;wsp:rsid wsp:val=&quot;006E3BA9&quot;/&gt;&lt;wsp:rsid wsp:val=&quot;006E3D3A&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C62&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BD&quot;/&gt;&lt;wsp:rsid wsp:val=&quot;006F1008&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2A89&quot;/&gt;&lt;wsp:rsid wsp:val=&quot;00702BFC&quot;/&gt;&lt;wsp:rsid wsp:val=&quot;007034BC&quot;/&gt;&lt;wsp:rsid wsp:val=&quot;007035F6&quot;/&gt;&lt;wsp:rsid wsp:val=&quot;007036E5&quot;/&gt;&lt;wsp:rsid wsp:val=&quot;00703D58&quot;/&gt;&lt;wsp:rsid wsp:val=&quot;007044C2&quot;/&gt;&lt;wsp:rsid wsp:val=&quot;007047A7&quot;/&gt;&lt;wsp:rsid wsp:val=&quot;00704A33&quot;/&gt;&lt;wsp:rsid wsp:val=&quot;00704DEB&quot;/&gt;&lt;wsp:rsid wsp:val=&quot;00705584&quot;/&gt;&lt;wsp:rsid wsp:val=&quot;00705E96&quot;/&gt;&lt;wsp:rsid wsp:val=&quot;007069EA&quot;/&gt;&lt;wsp:rsid wsp:val=&quot;00706E08&quot;/&gt;&lt;wsp:rsid wsp:val=&quot;00706F3F&quot;/&gt;&lt;wsp:rsid wsp:val=&quot;0070711F&quot;/&gt;&lt;wsp:rsid wsp:val=&quot;0070730D&quot;/&gt;&lt;wsp:rsid wsp:val=&quot;0070743B&quot;/&gt;&lt;wsp:rsid wsp:val=&quot;0070746F&quot;/&gt;&lt;wsp:rsid wsp:val=&quot;0070796A&quot;/&gt;&lt;wsp:rsid wsp:val=&quot;00707A89&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B0A&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FC0&quot;/&gt;&lt;wsp:rsid wsp:val=&quot;00717267&quot;/&gt;&lt;wsp:rsid wsp:val=&quot;007178EE&quot;/&gt;&lt;wsp:rsid wsp:val=&quot;00717B0A&quot;/&gt;&lt;wsp:rsid wsp:val=&quot;00720759&quot;/&gt;&lt;wsp:rsid wsp:val=&quot;007208FF&quot;/&gt;&lt;wsp:rsid wsp:val=&quot;00720BD4&quot;/&gt;&lt;wsp:rsid wsp:val=&quot;00721011&quot;/&gt;&lt;wsp:rsid wsp:val=&quot;0072116F&quot;/&gt;&lt;wsp:rsid wsp:val=&quot;00721287&quot;/&gt;&lt;wsp:rsid wsp:val=&quot;007215A9&quot;/&gt;&lt;wsp:rsid wsp:val=&quot;007215BF&quot;/&gt;&lt;wsp:rsid wsp:val=&quot;007218A9&quot;/&gt;&lt;wsp:rsid wsp:val=&quot;0072190B&quot;/&gt;&lt;wsp:rsid wsp:val=&quot;00721E1D&quot;/&gt;&lt;wsp:rsid wsp:val=&quot;00721E87&quot;/&gt;&lt;wsp:rsid wsp:val=&quot;00721F9A&quot;/&gt;&lt;wsp:rsid wsp:val=&quot;0072227B&quot;/&gt;&lt;wsp:rsid wsp:val=&quot;00722B72&quot;/&gt;&lt;wsp:rsid wsp:val=&quot;00722C58&quot;/&gt;&lt;wsp:rsid wsp:val=&quot;00723701&quot;/&gt;&lt;wsp:rsid wsp:val=&quot;00723C7E&quot;/&gt;&lt;wsp:rsid wsp:val=&quot;00723EC3&quot;/&gt;&lt;wsp:rsid wsp:val=&quot;00724012&quot;/&gt;&lt;wsp:rsid wsp:val=&quot;00724426&quot;/&gt;&lt;wsp:rsid wsp:val=&quot;0072464B&quot;/&gt;&lt;wsp:rsid wsp:val=&quot;00725068&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3E3&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519&quot;/&gt;&lt;wsp:rsid wsp:val=&quot;007356D0&quot;/&gt;&lt;wsp:rsid wsp:val=&quot;0073637C&quot;/&gt;&lt;wsp:rsid wsp:val=&quot;007366CA&quot;/&gt;&lt;wsp:rsid wsp:val=&quot;00736D7B&quot;/&gt;&lt;wsp:rsid wsp:val=&quot;0073742F&quot;/&gt;&lt;wsp:rsid wsp:val=&quot;007377ED&quot;/&gt;&lt;wsp:rsid wsp:val=&quot;007379C8&quot;/&gt;&lt;wsp:rsid wsp:val=&quot;00740094&quot;/&gt;&lt;wsp:rsid wsp:val=&quot;00740698&quot;/&gt;&lt;wsp:rsid wsp:val=&quot;007406C0&quot;/&gt;&lt;wsp:rsid wsp:val=&quot;00740797&quot;/&gt;&lt;wsp:rsid wsp:val=&quot;00740AC1&quot;/&gt;&lt;wsp:rsid wsp:val=&quot;00740BBF&quot;/&gt;&lt;wsp:rsid wsp:val=&quot;00740C61&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446&quot;/&gt;&lt;wsp:rsid wsp:val=&quot;0074769D&quot;/&gt;&lt;wsp:rsid wsp:val=&quot;00747BD8&quot;/&gt;&lt;wsp:rsid wsp:val=&quot;00747E09&quot;/&gt;&lt;wsp:rsid wsp:val=&quot;00747F05&quot;/&gt;&lt;wsp:rsid wsp:val=&quot;007500FC&quot;/&gt;&lt;wsp:rsid wsp:val=&quot;0075038A&quot;/&gt;&lt;wsp:rsid wsp:val=&quot;00750443&quot;/&gt;&lt;wsp:rsid wsp:val=&quot;007509F9&quot;/&gt;&lt;wsp:rsid wsp:val=&quot;00750A2B&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8FD&quot;/&gt;&lt;wsp:rsid wsp:val=&quot;00752FE7&quot;/&gt;&lt;wsp:rsid wsp:val=&quot;0075312F&quot;/&gt;&lt;wsp:rsid wsp:val=&quot;00753662&quot;/&gt;&lt;wsp:rsid wsp:val=&quot;007536BB&quot;/&gt;&lt;wsp:rsid wsp:val=&quot;00753B0F&quot;/&gt;&lt;wsp:rsid wsp:val=&quot;00753B9D&quot;/&gt;&lt;wsp:rsid wsp:val=&quot;00753F01&quot;/&gt;&lt;wsp:rsid wsp:val=&quot;0075412E&quot;/&gt;&lt;wsp:rsid wsp:val=&quot;00754D64&quot;/&gt;&lt;wsp:rsid wsp:val=&quot;00754EDC&quot;/&gt;&lt;wsp:rsid wsp:val=&quot;007553DB&quot;/&gt;&lt;wsp:rsid wsp:val=&quot;0075583A&quot;/&gt;&lt;wsp:rsid wsp:val=&quot;00755A86&quot;/&gt;&lt;wsp:rsid wsp:val=&quot;00755B06&quot;/&gt;&lt;wsp:rsid wsp:val=&quot;00755C07&quot;/&gt;&lt;wsp:rsid wsp:val=&quot;00755E06&quot;/&gt;&lt;wsp:rsid wsp:val=&quot;00756211&quot;/&gt;&lt;wsp:rsid wsp:val=&quot;007564B4&quot;/&gt;&lt;wsp:rsid wsp:val=&quot;007565E2&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4B9&quot;/&gt;&lt;wsp:rsid wsp:val=&quot;00762924&quot;/&gt;&lt;wsp:rsid wsp:val=&quot;0076295C&quot;/&gt;&lt;wsp:rsid wsp:val=&quot;00762DC1&quot;/&gt;&lt;wsp:rsid wsp:val=&quot;00762F26&quot;/&gt;&lt;wsp:rsid wsp:val=&quot;00763055&quot;/&gt;&lt;wsp:rsid wsp:val=&quot;0076375B&quot;/&gt;&lt;wsp:rsid wsp:val=&quot;00763D32&quot;/&gt;&lt;wsp:rsid wsp:val=&quot;00763F7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E5F&quot;/&gt;&lt;wsp:rsid wsp:val=&quot;00765FCE&quot;/&gt;&lt;wsp:rsid wsp:val=&quot;00765FDC&quot;/&gt;&lt;wsp:rsid wsp:val=&quot;00766559&quot;/&gt;&lt;wsp:rsid wsp:val=&quot;007667D5&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34&quot;/&gt;&lt;wsp:rsid wsp:val=&quot;00773A60&quot;/&gt;&lt;wsp:rsid wsp:val=&quot;007743A1&quot;/&gt;&lt;wsp:rsid wsp:val=&quot;007744EF&quot;/&gt;&lt;wsp:rsid wsp:val=&quot;00774E74&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06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8FA&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01&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982&quot;/&gt;&lt;wsp:rsid wsp:val=&quot;00787A55&quot;/&gt;&lt;wsp:rsid wsp:val=&quot;00787FF1&quot;/&gt;&lt;wsp:rsid wsp:val=&quot;00790E7E&quot;/&gt;&lt;wsp:rsid wsp:val=&quot;00791296&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9C7&quot;/&gt;&lt;wsp:rsid wsp:val=&quot;00793D62&quot;/&gt;&lt;wsp:rsid wsp:val=&quot;00793F70&quot;/&gt;&lt;wsp:rsid wsp:val=&quot;0079400D&quot;/&gt;&lt;wsp:rsid wsp:val=&quot;007947FB&quot;/&gt;&lt;wsp:rsid wsp:val=&quot;00794842&quot;/&gt;&lt;wsp:rsid wsp:val=&quot;0079485D&quot;/&gt;&lt;wsp:rsid wsp:val=&quot;00794E42&quot;/&gt;&lt;wsp:rsid wsp:val=&quot;007954AC&quot;/&gt;&lt;wsp:rsid wsp:val=&quot;0079601B&quot;/&gt;&lt;wsp:rsid wsp:val=&quot;007962E1&quot;/&gt;&lt;wsp:rsid wsp:val=&quot;00796589&quot;/&gt;&lt;wsp:rsid wsp:val=&quot;0079663F&quot;/&gt;&lt;wsp:rsid wsp:val=&quot;00796726&quot;/&gt;&lt;wsp:rsid wsp:val=&quot;0079692D&quot;/&gt;&lt;wsp:rsid wsp:val=&quot;00796F91&quot;/&gt;&lt;wsp:rsid wsp:val=&quot;00797CCD&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847&quot;/&gt;&lt;wsp:rsid wsp:val=&quot;007A1964&quot;/&gt;&lt;wsp:rsid wsp:val=&quot;007A1B63&quot;/&gt;&lt;wsp:rsid wsp:val=&quot;007A2A53&quot;/&gt;&lt;wsp:rsid wsp:val=&quot;007A2BFF&quot;/&gt;&lt;wsp:rsid wsp:val=&quot;007A2D84&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E48&quot;/&gt;&lt;wsp:rsid wsp:val=&quot;007A618D&quot;/&gt;&lt;wsp:rsid wsp:val=&quot;007A6333&quot;/&gt;&lt;wsp:rsid wsp:val=&quot;007A6477&quot;/&gt;&lt;wsp:rsid wsp:val=&quot;007A6909&quot;/&gt;&lt;wsp:rsid wsp:val=&quot;007A6D88&quot;/&gt;&lt;wsp:rsid wsp:val=&quot;007A75A3&quot;/&gt;&lt;wsp:rsid wsp:val=&quot;007A75D9&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937&quot;/&gt;&lt;wsp:rsid wsp:val=&quot;007B51B7&quot;/&gt;&lt;wsp:rsid wsp:val=&quot;007B53E5&quot;/&gt;&lt;wsp:rsid wsp:val=&quot;007B5A66&quot;/&gt;&lt;wsp:rsid wsp:val=&quot;007B601C&quot;/&gt;&lt;wsp:rsid wsp:val=&quot;007B630D&quot;/&gt;&lt;wsp:rsid wsp:val=&quot;007B64F4&quot;/&gt;&lt;wsp:rsid wsp:val=&quot;007B697F&quot;/&gt;&lt;wsp:rsid wsp:val=&quot;007B6B11&quot;/&gt;&lt;wsp:rsid wsp:val=&quot;007B741A&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839&quot;/&gt;&lt;wsp:rsid wsp:val=&quot;007C1B94&quot;/&gt;&lt;wsp:rsid wsp:val=&quot;007C2A39&quot;/&gt;&lt;wsp:rsid wsp:val=&quot;007C2DBF&quot;/&gt;&lt;wsp:rsid wsp:val=&quot;007C3D88&quot;/&gt;&lt;wsp:rsid wsp:val=&quot;007C3F14&quot;/&gt;&lt;wsp:rsid wsp:val=&quot;007C508D&quot;/&gt;&lt;wsp:rsid wsp:val=&quot;007C515A&quot;/&gt;&lt;wsp:rsid wsp:val=&quot;007C52ED&quot;/&gt;&lt;wsp:rsid wsp:val=&quot;007C56CE&quot;/&gt;&lt;wsp:rsid wsp:val=&quot;007C5768&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287&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357E&quot;/&gt;&lt;wsp:rsid wsp:val=&quot;007D3889&quot;/&gt;&lt;wsp:rsid wsp:val=&quot;007D39A2&quot;/&gt;&lt;wsp:rsid wsp:val=&quot;007D39AC&quot;/&gt;&lt;wsp:rsid wsp:val=&quot;007D39D7&quot;/&gt;&lt;wsp:rsid wsp:val=&quot;007D3A84&quot;/&gt;&lt;wsp:rsid wsp:val=&quot;007D4EA2&quot;/&gt;&lt;wsp:rsid wsp:val=&quot;007D4FF2&quot;/&gt;&lt;wsp:rsid wsp:val=&quot;007D512C&quot;/&gt;&lt;wsp:rsid wsp:val=&quot;007D526F&quot;/&gt;&lt;wsp:rsid wsp:val=&quot;007D5FAA&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46A3&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735&quot;/&gt;&lt;wsp:rsid wsp:val=&quot;007E67F4&quot;/&gt;&lt;wsp:rsid wsp:val=&quot;007E6936&quot;/&gt;&lt;wsp:rsid wsp:val=&quot;007E6EF1&quot;/&gt;&lt;wsp:rsid wsp:val=&quot;007E7B2B&quot;/&gt;&lt;wsp:rsid wsp:val=&quot;007E7CBA&quot;/&gt;&lt;wsp:rsid wsp:val=&quot;007E7FF8&quot;/&gt;&lt;wsp:rsid wsp:val=&quot;007F0076&quot;/&gt;&lt;wsp:rsid wsp:val=&quot;007F02A8&quot;/&gt;&lt;wsp:rsid wsp:val=&quot;007F05E0&quot;/&gt;&lt;wsp:rsid wsp:val=&quot;007F0B77&quot;/&gt;&lt;wsp:rsid wsp:val=&quot;007F0DD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23F&quot;/&gt;&lt;wsp:rsid wsp:val=&quot;007F6562&quot;/&gt;&lt;wsp:rsid wsp:val=&quot;007F65F2&quot;/&gt;&lt;wsp:rsid wsp:val=&quot;007F6F8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408&quot;/&gt;&lt;wsp:rsid wsp:val=&quot;0080179D&quot;/&gt;&lt;wsp:rsid wsp:val=&quot;00801838&quot;/&gt;&lt;wsp:rsid wsp:val=&quot;00801D99&quot;/&gt;&lt;wsp:rsid wsp:val=&quot;00801DCC&quot;/&gt;&lt;wsp:rsid wsp:val=&quot;00801FBC&quot;/&gt;&lt;wsp:rsid wsp:val=&quot;008021CF&quot;/&gt;&lt;wsp:rsid wsp:val=&quot;00802410&quot;/&gt;&lt;wsp:rsid wsp:val=&quot;00803A20&quot;/&gt;&lt;wsp:rsid wsp:val=&quot;00803E2E&quot;/&gt;&lt;wsp:rsid wsp:val=&quot;008041E1&quot;/&gt;&lt;wsp:rsid wsp:val=&quot;00804437&quot;/&gt;&lt;wsp:rsid wsp:val=&quot;00804867&quot;/&gt;&lt;wsp:rsid wsp:val=&quot;00804B2F&quot;/&gt;&lt;wsp:rsid wsp:val=&quot;00804C3F&quot;/&gt;&lt;wsp:rsid wsp:val=&quot;00805227&quot;/&gt;&lt;wsp:rsid wsp:val=&quot;008052B1&quot;/&gt;&lt;wsp:rsid wsp:val=&quot;008058F5&quot;/&gt;&lt;wsp:rsid wsp:val=&quot;00806979&quot;/&gt;&lt;wsp:rsid wsp:val=&quot;0080699F&quot;/&gt;&lt;wsp:rsid wsp:val=&quot;00806ACA&quot;/&gt;&lt;wsp:rsid wsp:val=&quot;00806D29&quot;/&gt;&lt;wsp:rsid wsp:val=&quot;00807582&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582&quot;/&gt;&lt;wsp:rsid wsp:val=&quot;008127B0&quot;/&gt;&lt;wsp:rsid wsp:val=&quot;00813116&quot;/&gt;&lt;wsp:rsid wsp:val=&quot;008136DD&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A81&quot;/&gt;&lt;wsp:rsid wsp:val=&quot;00820DF1&quot;/&gt;&lt;wsp:rsid wsp:val=&quot;0082150F&quot;/&gt;&lt;wsp:rsid wsp:val=&quot;0082172C&quot;/&gt;&lt;wsp:rsid wsp:val=&quot;00821992&quot;/&gt;&lt;wsp:rsid wsp:val=&quot;00821D8A&quot;/&gt;&lt;wsp:rsid wsp:val=&quot;0082266A&quot;/&gt;&lt;wsp:rsid wsp:val=&quot;008226C2&quot;/&gt;&lt;wsp:rsid wsp:val=&quot;00823335&quot;/&gt;&lt;wsp:rsid wsp:val=&quot;00823571&quot;/&gt;&lt;wsp:rsid wsp:val=&quot;008237B2&quot;/&gt;&lt;wsp:rsid wsp:val=&quot;00823F61&quot;/&gt;&lt;wsp:rsid wsp:val=&quot;0082449E&quot;/&gt;&lt;wsp:rsid wsp:val=&quot;008249FF&quot;/&gt;&lt;wsp:rsid wsp:val=&quot;008251EC&quot;/&gt;&lt;wsp:rsid wsp:val=&quot;0082540D&quot;/&gt;&lt;wsp:rsid wsp:val=&quot;00825DD4&quot;/&gt;&lt;wsp:rsid wsp:val=&quot;00826204&quot;/&gt;&lt;wsp:rsid wsp:val=&quot;00826991&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B0F&quot;/&gt;&lt;wsp:rsid wsp:val=&quot;00827BBF&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C1&quot;/&gt;&lt;wsp:rsid wsp:val=&quot;008330DB&quot;/&gt;&lt;wsp:rsid wsp:val=&quot;00833EF5&quot;/&gt;&lt;wsp:rsid wsp:val=&quot;008340A5&quot;/&gt;&lt;wsp:rsid wsp:val=&quot;0083417A&quot;/&gt;&lt;wsp:rsid wsp:val=&quot;00834512&quot;/&gt;&lt;wsp:rsid wsp:val=&quot;00834746&quot;/&gt;&lt;wsp:rsid wsp:val=&quot;008349E7&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B5&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773&quot;/&gt;&lt;wsp:rsid wsp:val=&quot;00842B18&quot;/&gt;&lt;wsp:rsid wsp:val=&quot;00842C7C&quot;/&gt;&lt;wsp:rsid wsp:val=&quot;00842DB7&quot;/&gt;&lt;wsp:rsid wsp:val=&quot;0084343F&quot;/&gt;&lt;wsp:rsid wsp:val=&quot;00843736&quot;/&gt;&lt;wsp:rsid wsp:val=&quot;0084387F&quot;/&gt;&lt;wsp:rsid wsp:val=&quot;00843AFD&quot;/&gt;&lt;wsp:rsid wsp:val=&quot;008444F8&quot;/&gt;&lt;wsp:rsid wsp:val=&quot;0084464F&quot;/&gt;&lt;wsp:rsid wsp:val=&quot;00844750&quot;/&gt;&lt;wsp:rsid wsp:val=&quot;00844D93&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130C&quot;/&gt;&lt;wsp:rsid wsp:val=&quot;00851B22&quot;/&gt;&lt;wsp:rsid wsp:val=&quot;008521C5&quot;/&gt;&lt;wsp:rsid wsp:val=&quot;00852338&quot;/&gt;&lt;wsp:rsid wsp:val=&quot;00852F3B&quot;/&gt;&lt;wsp:rsid wsp:val=&quot;00853132&quot;/&gt;&lt;wsp:rsid wsp:val=&quot;00853B2A&quot;/&gt;&lt;wsp:rsid wsp:val=&quot;00853B65&quot;/&gt;&lt;wsp:rsid wsp:val=&quot;00853C45&quot;/&gt;&lt;wsp:rsid wsp:val=&quot;00853C94&quot;/&gt;&lt;wsp:rsid wsp:val=&quot;00853EF9&quot;/&gt;&lt;wsp:rsid wsp:val=&quot;00853F11&quot;/&gt;&lt;wsp:rsid wsp:val=&quot;00854090&quot;/&gt;&lt;wsp:rsid wsp:val=&quot;008540E5&quot;/&gt;&lt;wsp:rsid wsp:val=&quot;00854983&quot;/&gt;&lt;wsp:rsid wsp:val=&quot;00854B60&quot;/&gt;&lt;wsp:rsid wsp:val=&quot;00854D51&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987&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500&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CB&quot;/&gt;&lt;wsp:rsid wsp:val=&quot;0087229F&quot;/&gt;&lt;wsp:rsid wsp:val=&quot;008722B0&quot;/&gt;&lt;wsp:rsid wsp:val=&quot;008722F6&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6E1F&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392&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D&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5037&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F2E&quot;/&gt;&lt;wsp:rsid wsp:val=&quot;0089035C&quot;/&gt;&lt;wsp:rsid wsp:val=&quot;00890404&quot;/&gt;&lt;wsp:rsid wsp:val=&quot;008907B2&quot;/&gt;&lt;wsp:rsid wsp:val=&quot;00890B03&quot;/&gt;&lt;wsp:rsid wsp:val=&quot;00890BCD&quot;/&gt;&lt;wsp:rsid wsp:val=&quot;00890D15&quot;/&gt;&lt;wsp:rsid wsp:val=&quot;00890EFE&quot;/&gt;&lt;wsp:rsid wsp:val=&quot;00890F04&quot;/&gt;&lt;wsp:rsid wsp:val=&quot;00890F2B&quot;/&gt;&lt;wsp:rsid wsp:val=&quot;008911A2&quot;/&gt;&lt;wsp:rsid wsp:val=&quot;0089129F&quot;/&gt;&lt;wsp:rsid wsp:val=&quot;00891C27&quot;/&gt;&lt;wsp:rsid wsp:val=&quot;00891F63&quot;/&gt;&lt;wsp:rsid wsp:val=&quot;008922DC&quot;/&gt;&lt;wsp:rsid wsp:val=&quot;008922DF&quot;/&gt;&lt;wsp:rsid wsp:val=&quot;00892357&quot;/&gt;&lt;wsp:rsid wsp:val=&quot;00892494&quot;/&gt;&lt;wsp:rsid wsp:val=&quot;00893024&quot;/&gt;&lt;wsp:rsid wsp:val=&quot;00893B3B&quot;/&gt;&lt;wsp:rsid wsp:val=&quot;00894304&quot;/&gt;&lt;wsp:rsid wsp:val=&quot;00894C16&quot;/&gt;&lt;wsp:rsid wsp:val=&quot;00894C3B&quot;/&gt;&lt;wsp:rsid wsp:val=&quot;00894D6C&quot;/&gt;&lt;wsp:rsid wsp:val=&quot;00894FEF&quot;/&gt;&lt;wsp:rsid wsp:val=&quot;008950EC&quot;/&gt;&lt;wsp:rsid wsp:val=&quot;00895243&quot;/&gt;&lt;wsp:rsid wsp:val=&quot;008953FF&quot;/&gt;&lt;wsp:rsid wsp:val=&quot;00895A0C&quot;/&gt;&lt;wsp:rsid wsp:val=&quot;008960B3&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245&quot;/&gt;&lt;wsp:rsid wsp:val=&quot;008B130E&quot;/&gt;&lt;wsp:rsid wsp:val=&quot;008B1651&quot;/&gt;&lt;wsp:rsid wsp:val=&quot;008B175A&quot;/&gt;&lt;wsp:rsid wsp:val=&quot;008B1B08&quot;/&gt;&lt;wsp:rsid wsp:val=&quot;008B1C8C&quot;/&gt;&lt;wsp:rsid wsp:val=&quot;008B1E55&quot;/&gt;&lt;wsp:rsid wsp:val=&quot;008B1EFF&quot;/&gt;&lt;wsp:rsid wsp:val=&quot;008B20E5&quot;/&gt;&lt;wsp:rsid wsp:val=&quot;008B21F5&quot;/&gt;&lt;wsp:rsid wsp:val=&quot;008B251D&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60E9&quot;/&gt;&lt;wsp:rsid wsp:val=&quot;008B60ED&quot;/&gt;&lt;wsp:rsid wsp:val=&quot;008B614C&quot;/&gt;&lt;wsp:rsid wsp:val=&quot;008B6E5C&quot;/&gt;&lt;wsp:rsid wsp:val=&quot;008B739E&quot;/&gt;&lt;wsp:rsid wsp:val=&quot;008B766A&quot;/&gt;&lt;wsp:rsid wsp:val=&quot;008B7A0E&quot;/&gt;&lt;wsp:rsid wsp:val=&quot;008B7BD4&quot;/&gt;&lt;wsp:rsid wsp:val=&quot;008B7E5B&quot;/&gt;&lt;wsp:rsid wsp:val=&quot;008B7F66&quot;/&gt;&lt;wsp:rsid wsp:val=&quot;008C022D&quot;/&gt;&lt;wsp:rsid wsp:val=&quot;008C0431&quot;/&gt;&lt;wsp:rsid wsp:val=&quot;008C0D78&quot;/&gt;&lt;wsp:rsid wsp:val=&quot;008C1ABE&quot;/&gt;&lt;wsp:rsid wsp:val=&quot;008C2426&quot;/&gt;&lt;wsp:rsid wsp:val=&quot;008C2453&quot;/&gt;&lt;wsp:rsid wsp:val=&quot;008C2608&quot;/&gt;&lt;wsp:rsid wsp:val=&quot;008C265E&quot;/&gt;&lt;wsp:rsid wsp:val=&quot;008C26B4&quot;/&gt;&lt;wsp:rsid wsp:val=&quot;008C28BA&quot;/&gt;&lt;wsp:rsid wsp:val=&quot;008C3240&quot;/&gt;&lt;wsp:rsid wsp:val=&quot;008C4188&quot;/&gt;&lt;wsp:rsid wsp:val=&quot;008C49D5&quot;/&gt;&lt;wsp:rsid wsp:val=&quot;008C4B47&quot;/&gt;&lt;wsp:rsid wsp:val=&quot;008C4DD1&quot;/&gt;&lt;wsp:rsid wsp:val=&quot;008C59D5&quot;/&gt;&lt;wsp:rsid wsp:val=&quot;008C5B10&quot;/&gt;&lt;wsp:rsid wsp:val=&quot;008C6276&quot;/&gt;&lt;wsp:rsid wsp:val=&quot;008C6337&quot;/&gt;&lt;wsp:rsid wsp:val=&quot;008C6345&quot;/&gt;&lt;wsp:rsid wsp:val=&quot;008C65A7&quot;/&gt;&lt;wsp:rsid wsp:val=&quot;008C6C7A&quot;/&gt;&lt;wsp:rsid wsp:val=&quot;008C6F4F&quot;/&gt;&lt;wsp:rsid wsp:val=&quot;008C74CC&quot;/&gt;&lt;wsp:rsid wsp:val=&quot;008C74F9&quot;/&gt;&lt;wsp:rsid wsp:val=&quot;008C75BB&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9D&quot;/&gt;&lt;wsp:rsid wsp:val=&quot;008D1D2C&quot;/&gt;&lt;wsp:rsid wsp:val=&quot;008D1E23&quot;/&gt;&lt;wsp:rsid wsp:val=&quot;008D2461&quot;/&gt;&lt;wsp:rsid wsp:val=&quot;008D2D60&quot;/&gt;&lt;wsp:rsid wsp:val=&quot;008D3208&quot;/&gt;&lt;wsp:rsid wsp:val=&quot;008D382D&quot;/&gt;&lt;wsp:rsid wsp:val=&quot;008D3E0C&quot;/&gt;&lt;wsp:rsid wsp:val=&quot;008D3F21&quot;/&gt;&lt;wsp:rsid wsp:val=&quot;008D40FF&quot;/&gt;&lt;wsp:rsid wsp:val=&quot;008D41F1&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F90&quot;/&gt;&lt;wsp:rsid wsp:val=&quot;008D72A4&quot;/&gt;&lt;wsp:rsid wsp:val=&quot;008D7378&quot;/&gt;&lt;wsp:rsid wsp:val=&quot;008D7554&quot;/&gt;&lt;wsp:rsid wsp:val=&quot;008D7615&quot;/&gt;&lt;wsp:rsid wsp:val=&quot;008D76A0&quot;/&gt;&lt;wsp:rsid wsp:val=&quot;008D78C3&quot;/&gt;&lt;wsp:rsid wsp:val=&quot;008D7ACD&quot;/&gt;&lt;wsp:rsid wsp:val=&quot;008D7BB4&quot;/&gt;&lt;wsp:rsid wsp:val=&quot;008D7DEB&quot;/&gt;&lt;wsp:rsid wsp:val=&quot;008E037E&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791&quot;/&gt;&lt;wsp:rsid wsp:val=&quot;008F0D2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6150&quot;/&gt;&lt;wsp:rsid wsp:val=&quot;008F6188&quot;/&gt;&lt;wsp:rsid wsp:val=&quot;008F6649&quot;/&gt;&lt;wsp:rsid wsp:val=&quot;008F6BB4&quot;/&gt;&lt;wsp:rsid wsp:val=&quot;008F6CD1&quot;/&gt;&lt;wsp:rsid wsp:val=&quot;008F7069&quot;/&gt;&lt;wsp:rsid wsp:val=&quot;008F74EA&quot;/&gt;&lt;wsp:rsid wsp:val=&quot;008F74E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7E4&quot;/&gt;&lt;wsp:rsid wsp:val=&quot;00902997&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6100&quot;/&gt;&lt;wsp:rsid wsp:val=&quot;009061A5&quot;/&gt;&lt;wsp:rsid wsp:val=&quot;009067B8&quot;/&gt;&lt;wsp:rsid wsp:val=&quot;00906EED&quot;/&gt;&lt;wsp:rsid wsp:val=&quot;00907071&quot;/&gt;&lt;wsp:rsid wsp:val=&quot;0090715C&quot;/&gt;&lt;wsp:rsid wsp:val=&quot;009108A7&quot;/&gt;&lt;wsp:rsid wsp:val=&quot;00910E0D&quot;/&gt;&lt;wsp:rsid wsp:val=&quot;00910ED6&quot;/&gt;&lt;wsp:rsid wsp:val=&quot;00911E1A&quot;/&gt;&lt;wsp:rsid wsp:val=&quot;009121EF&quot;/&gt;&lt;wsp:rsid wsp:val=&quot;009123B9&quot;/&gt;&lt;wsp:rsid wsp:val=&quot;00912531&quot;/&gt;&lt;wsp:rsid wsp:val=&quot;009138F9&quot;/&gt;&lt;wsp:rsid wsp:val=&quot;00913F4C&quot;/&gt;&lt;wsp:rsid wsp:val=&quot;00913F9C&quot;/&gt;&lt;wsp:rsid wsp:val=&quot;0091404B&quot;/&gt;&lt;wsp:rsid wsp:val=&quot;0091423A&quot;/&gt;&lt;wsp:rsid wsp:val=&quot;00914A5D&quot;/&gt;&lt;wsp:rsid wsp:val=&quot;00914B18&quot;/&gt;&lt;wsp:rsid wsp:val=&quot;00914F86&quot;/&gt;&lt;wsp:rsid wsp:val=&quot;00915032&quot;/&gt;&lt;wsp:rsid wsp:val=&quot;0091537E&quot;/&gt;&lt;wsp:rsid wsp:val=&quot;009154BD&quot;/&gt;&lt;wsp:rsid wsp:val=&quot;009154CF&quot;/&gt;&lt;wsp:rsid wsp:val=&quot;00915AB4&quot;/&gt;&lt;wsp:rsid wsp:val=&quot;00915F97&quot;/&gt;&lt;wsp:rsid wsp:val=&quot;0091610F&quot;/&gt;&lt;wsp:rsid wsp:val=&quot;009161BA&quot;/&gt;&lt;wsp:rsid wsp:val=&quot;00916827&quot;/&gt;&lt;wsp:rsid wsp:val=&quot;00920FE4&quot;/&gt;&lt;wsp:rsid wsp:val=&quot;00921140&quot;/&gt;&lt;wsp:rsid wsp:val=&quot;0092169A&quot;/&gt;&lt;wsp:rsid wsp:val=&quot;009216BF&quot;/&gt;&lt;wsp:rsid wsp:val=&quot;009218D2&quot;/&gt;&lt;wsp:rsid wsp:val=&quot;009219A7&quot;/&gt;&lt;wsp:rsid wsp:val=&quot;00921A74&quot;/&gt;&lt;wsp:rsid wsp:val=&quot;00921BB1&quot;/&gt;&lt;wsp:rsid wsp:val=&quot;00921C9F&quot;/&gt;&lt;wsp:rsid wsp:val=&quot;00921ED5&quot;/&gt;&lt;wsp:rsid wsp:val=&quot;00921FA1&quot;/&gt;&lt;wsp:rsid wsp:val=&quot;00922106&quot;/&gt;&lt;wsp:rsid wsp:val=&quot;009225B6&quot;/&gt;&lt;wsp:rsid wsp:val=&quot;0092286C&quot;/&gt;&lt;wsp:rsid wsp:val=&quot;00922C09&quot;/&gt;&lt;wsp:rsid wsp:val=&quot;00923151&quot;/&gt;&lt;wsp:rsid wsp:val=&quot;00923560&quot;/&gt;&lt;wsp:rsid wsp:val=&quot;00923883&quot;/&gt;&lt;wsp:rsid wsp:val=&quot;00923ABA&quot;/&gt;&lt;wsp:rsid wsp:val=&quot;00923EB5&quot;/&gt;&lt;wsp:rsid wsp:val=&quot;00923F1B&quot;/&gt;&lt;wsp:rsid wsp:val=&quot;00924108&quot;/&gt;&lt;wsp:rsid wsp:val=&quot;0092423D&quot;/&gt;&lt;wsp:rsid wsp:val=&quot;0092434B&quot;/&gt;&lt;wsp:rsid wsp:val=&quot;009247D8&quot;/&gt;&lt;wsp:rsid wsp:val=&quot;00924A7F&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1196&quot;/&gt;&lt;wsp:rsid wsp:val=&quot;0093135E&quot;/&gt;&lt;wsp:rsid wsp:val=&quot;009313ED&quot;/&gt;&lt;wsp:rsid wsp:val=&quot;0093161F&quot;/&gt;&lt;wsp:rsid wsp:val=&quot;0093195D&quot;/&gt;&lt;wsp:rsid wsp:val=&quot;00932109&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3128&quot;/&gt;&lt;wsp:rsid wsp:val=&quot;0094335F&quot;/&gt;&lt;wsp:rsid wsp:val=&quot;00943D04&quot;/&gt;&lt;wsp:rsid wsp:val=&quot;00943D09&quot;/&gt;&lt;wsp:rsid wsp:val=&quot;009440F3&quot;/&gt;&lt;wsp:rsid wsp:val=&quot;00944202&quot;/&gt;&lt;wsp:rsid wsp:val=&quot;00944335&quot;/&gt;&lt;wsp:rsid wsp:val=&quot;00944710&quot;/&gt;&lt;wsp:rsid wsp:val=&quot;0094480B&quot;/&gt;&lt;wsp:rsid wsp:val=&quot;00944AF4&quot;/&gt;&lt;wsp:rsid wsp:val=&quot;00944D54&quot;/&gt;&lt;wsp:rsid wsp:val=&quot;0094564D&quot;/&gt;&lt;wsp:rsid wsp:val=&quot;00945E49&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769&quot;/&gt;&lt;wsp:rsid wsp:val=&quot;00956B4A&quot;/&gt;&lt;wsp:rsid wsp:val=&quot;00957060&quot;/&gt;&lt;wsp:rsid wsp:val=&quot;009572DC&quot;/&gt;&lt;wsp:rsid wsp:val=&quot;00957478&quot;/&gt;&lt;wsp:rsid wsp:val=&quot;00957487&quot;/&gt;&lt;wsp:rsid wsp:val=&quot;00957656&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FF&quot;/&gt;&lt;wsp:rsid wsp:val=&quot;0096292B&quot;/&gt;&lt;wsp:rsid wsp:val=&quot;009629DE&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BA&quot;/&gt;&lt;wsp:rsid wsp:val=&quot;009739F8&quot;/&gt;&lt;wsp:rsid wsp:val=&quot;00973F29&quot;/&gt;&lt;wsp:rsid wsp:val=&quot;00974182&quot;/&gt;&lt;wsp:rsid wsp:val=&quot;009744FF&quot;/&gt;&lt;wsp:rsid wsp:val=&quot;00974520&quot;/&gt;&lt;wsp:rsid wsp:val=&quot;009746CB&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172B&quot;/&gt;&lt;wsp:rsid wsp:val=&quot;009817F9&quot;/&gt;&lt;wsp:rsid wsp:val=&quot;0098183B&quot;/&gt;&lt;wsp:rsid wsp:val=&quot;00981D4B&quot;/&gt;&lt;wsp:rsid wsp:val=&quot;009822AF&quot;/&gt;&lt;wsp:rsid wsp:val=&quot;009823A3&quot;/&gt;&lt;wsp:rsid wsp:val=&quot;00982AB4&quot;/&gt;&lt;wsp:rsid wsp:val=&quot;00982B3A&quot;/&gt;&lt;wsp:rsid wsp:val=&quot;00982E67&quot;/&gt;&lt;wsp:rsid wsp:val=&quot;00983061&quot;/&gt;&lt;wsp:rsid wsp:val=&quot;00983223&quot;/&gt;&lt;wsp:rsid wsp:val=&quot;009838CE&quot;/&gt;&lt;wsp:rsid wsp:val=&quot;00983C41&quot;/&gt;&lt;wsp:rsid wsp:val=&quot;00984206&quot;/&gt;&lt;wsp:rsid wsp:val=&quot;00984449&quot;/&gt;&lt;wsp:rsid wsp:val=&quot;00984E62&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2F3&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E5D&quot;/&gt;&lt;wsp:rsid wsp:val=&quot;009A3183&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127&quot;/&gt;&lt;wsp:rsid wsp:val=&quot;009A637B&quot;/&gt;&lt;wsp:rsid wsp:val=&quot;009A6456&quot;/&gt;&lt;wsp:rsid wsp:val=&quot;009A6513&quot;/&gt;&lt;wsp:rsid wsp:val=&quot;009A6770&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BB7&quot;/&gt;&lt;wsp:rsid wsp:val=&quot;009B7FFA&quot;/&gt;&lt;wsp:rsid wsp:val=&quot;009C00EF&quot;/&gt;&lt;wsp:rsid wsp:val=&quot;009C01D2&quot;/&gt;&lt;wsp:rsid wsp:val=&quot;009C080A&quot;/&gt;&lt;wsp:rsid wsp:val=&quot;009C098E&quot;/&gt;&lt;wsp:rsid wsp:val=&quot;009C0A96&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D12&quot;/&gt;&lt;wsp:rsid wsp:val=&quot;009C3D88&quot;/&gt;&lt;wsp:rsid wsp:val=&quot;009C40AD&quot;/&gt;&lt;wsp:rsid wsp:val=&quot;009C45A3&quot;/&gt;&lt;wsp:rsid wsp:val=&quot;009C4E6A&quot;/&gt;&lt;wsp:rsid wsp:val=&quot;009C4EF7&quot;/&gt;&lt;wsp:rsid wsp:val=&quot;009C520B&quot;/&gt;&lt;wsp:rsid wsp:val=&quot;009C52FB&quot;/&gt;&lt;wsp:rsid wsp:val=&quot;009C5538&quot;/&gt;&lt;wsp:rsid wsp:val=&quot;009C5785&quot;/&gt;&lt;wsp:rsid wsp:val=&quot;009C5874&quot;/&gt;&lt;wsp:rsid wsp:val=&quot;009C5BDA&quot;/&gt;&lt;wsp:rsid wsp:val=&quot;009C6768&quot;/&gt;&lt;wsp:rsid wsp:val=&quot;009C681F&quot;/&gt;&lt;wsp:rsid wsp:val=&quot;009C6894&quot;/&gt;&lt;wsp:rsid wsp:val=&quot;009C6B3B&quot;/&gt;&lt;wsp:rsid wsp:val=&quot;009C6B7B&quot;/&gt;&lt;wsp:rsid wsp:val=&quot;009C6CAA&quot;/&gt;&lt;wsp:rsid wsp:val=&quot;009C6E93&quot;/&gt;&lt;wsp:rsid wsp:val=&quot;009C7147&quot;/&gt;&lt;wsp:rsid wsp:val=&quot;009C7893&quot;/&gt;&lt;wsp:rsid wsp:val=&quot;009C7F47&quot;/&gt;&lt;wsp:rsid wsp:val=&quot;009C7FEB&quot;/&gt;&lt;wsp:rsid wsp:val=&quot;009D00B2&quot;/&gt;&lt;wsp:rsid wsp:val=&quot;009D0361&quot;/&gt;&lt;wsp:rsid wsp:val=&quot;009D0720&quot;/&gt;&lt;wsp:rsid wsp:val=&quot;009D079F&quot;/&gt;&lt;wsp:rsid wsp:val=&quot;009D0897&quot;/&gt;&lt;wsp:rsid wsp:val=&quot;009D09A8&quot;/&gt;&lt;wsp:rsid wsp:val=&quot;009D2118&quot;/&gt;&lt;wsp:rsid wsp:val=&quot;009D22EA&quot;/&gt;&lt;wsp:rsid wsp:val=&quot;009D264B&quot;/&gt;&lt;wsp:rsid wsp:val=&quot;009D280C&quot;/&gt;&lt;wsp:rsid wsp:val=&quot;009D2C43&quot;/&gt;&lt;wsp:rsid wsp:val=&quot;009D327E&quot;/&gt;&lt;wsp:rsid wsp:val=&quot;009D3C90&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3A5F&quot;/&gt;&lt;wsp:rsid wsp:val=&quot;009E457F&quot;/&gt;&lt;wsp:rsid wsp:val=&quot;009E5039&quot;/&gt;&lt;wsp:rsid wsp:val=&quot;009E532F&quot;/&gt;&lt;wsp:rsid wsp:val=&quot;009E5386&quot;/&gt;&lt;wsp:rsid wsp:val=&quot;009E53AA&quot;/&gt;&lt;wsp:rsid wsp:val=&quot;009E53D6&quot;/&gt;&lt;wsp:rsid wsp:val=&quot;009E5656&quot;/&gt;&lt;wsp:rsid wsp:val=&quot;009E5A6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05&quot;/&gt;&lt;wsp:rsid wsp:val=&quot;009F0C38&quot;/&gt;&lt;wsp:rsid wsp:val=&quot;009F0CD1&quot;/&gt;&lt;wsp:rsid wsp:val=&quot;009F1033&quot;/&gt;&lt;wsp:rsid wsp:val=&quot;009F187B&quot;/&gt;&lt;wsp:rsid wsp:val=&quot;009F1933&quot;/&gt;&lt;wsp:rsid wsp:val=&quot;009F2E7E&quot;/&gt;&lt;wsp:rsid wsp:val=&quot;009F3713&quot;/&gt;&lt;wsp:rsid wsp:val=&quot;009F3740&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267E&quot;/&gt;&lt;wsp:rsid wsp:val=&quot;00A02A7C&quot;/&gt;&lt;wsp:rsid wsp:val=&quot;00A02B26&quot;/&gt;&lt;wsp:rsid wsp:val=&quot;00A03255&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738B&quot;/&gt;&lt;wsp:rsid wsp:val=&quot;00A07654&quot;/&gt;&lt;wsp:rsid wsp:val=&quot;00A077DB&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D0&quot;/&gt;&lt;wsp:rsid wsp:val=&quot;00A14743&quot;/&gt;&lt;wsp:rsid wsp:val=&quot;00A14B5D&quot;/&gt;&lt;wsp:rsid wsp:val=&quot;00A152F7&quot;/&gt;&lt;wsp:rsid wsp:val=&quot;00A15521&quot;/&gt;&lt;wsp:rsid wsp:val=&quot;00A1562F&quot;/&gt;&lt;wsp:rsid wsp:val=&quot;00A157EC&quot;/&gt;&lt;wsp:rsid wsp:val=&quot;00A15800&quot;/&gt;&lt;wsp:rsid wsp:val=&quot;00A15ABD&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253&quot;/&gt;&lt;wsp:rsid wsp:val=&quot;00A2049C&quot;/&gt;&lt;wsp:rsid wsp:val=&quot;00A204ED&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6BE&quot;/&gt;&lt;wsp:rsid wsp:val=&quot;00A22D9C&quot;/&gt;&lt;wsp:rsid wsp:val=&quot;00A23921&quot;/&gt;&lt;wsp:rsid wsp:val=&quot;00A23DD8&quot;/&gt;&lt;wsp:rsid wsp:val=&quot;00A24079&quot;/&gt;&lt;wsp:rsid wsp:val=&quot;00A24150&quot;/&gt;&lt;wsp:rsid wsp:val=&quot;00A24701&quot;/&gt;&lt;wsp:rsid wsp:val=&quot;00A2470A&quot;/&gt;&lt;wsp:rsid wsp:val=&quot;00A2481C&quot;/&gt;&lt;wsp:rsid wsp:val=&quot;00A24CCF&quot;/&gt;&lt;wsp:rsid wsp:val=&quot;00A24D81&quot;/&gt;&lt;wsp:rsid wsp:val=&quot;00A25155&quot;/&gt;&lt;wsp:rsid wsp:val=&quot;00A2583E&quot;/&gt;&lt;wsp:rsid wsp:val=&quot;00A25A28&quot;/&gt;&lt;wsp:rsid wsp:val=&quot;00A25F8A&quot;/&gt;&lt;wsp:rsid wsp:val=&quot;00A261E4&quot;/&gt;&lt;wsp:rsid wsp:val=&quot;00A26883&quot;/&gt;&lt;wsp:rsid wsp:val=&quot;00A26CF7&quot;/&gt;&lt;wsp:rsid wsp:val=&quot;00A26D60&quot;/&gt;&lt;wsp:rsid wsp:val=&quot;00A26EE0&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D0&quot;/&gt;&lt;wsp:rsid wsp:val=&quot;00A351D0&quot;/&gt;&lt;wsp:rsid wsp:val=&quot;00A35735&quot;/&gt;&lt;wsp:rsid wsp:val=&quot;00A35A0B&quot;/&gt;&lt;wsp:rsid wsp:val=&quot;00A362CB&quot;/&gt;&lt;wsp:rsid wsp:val=&quot;00A36694&quot;/&gt;&lt;wsp:rsid wsp:val=&quot;00A36D80&quot;/&gt;&lt;wsp:rsid wsp:val=&quot;00A36DC8&quot;/&gt;&lt;wsp:rsid wsp:val=&quot;00A36F1E&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0AB&quot;/&gt;&lt;wsp:rsid wsp:val=&quot;00A4339C&quot;/&gt;&lt;wsp:rsid wsp:val=&quot;00A43666&quot;/&gt;&lt;wsp:rsid wsp:val=&quot;00A43A47&quot;/&gt;&lt;wsp:rsid wsp:val=&quot;00A43B7C&quot;/&gt;&lt;wsp:rsid wsp:val=&quot;00A43E26&quot;/&gt;&lt;wsp:rsid wsp:val=&quot;00A44882&quot;/&gt;&lt;wsp:rsid wsp:val=&quot;00A44AA5&quot;/&gt;&lt;wsp:rsid wsp:val=&quot;00A44B72&quot;/&gt;&lt;wsp:rsid wsp:val=&quot;00A44E28&quot;/&gt;&lt;wsp:rsid wsp:val=&quot;00A4570E&quot;/&gt;&lt;wsp:rsid wsp:val=&quot;00A45A3B&quot;/&gt;&lt;wsp:rsid wsp:val=&quot;00A45B1A&quot;/&gt;&lt;wsp:rsid wsp:val=&quot;00A46FAD&quot;/&gt;&lt;wsp:rsid wsp:val=&quot;00A470ED&quot;/&gt;&lt;wsp:rsid wsp:val=&quot;00A47218&quot;/&gt;&lt;wsp:rsid wsp:val=&quot;00A47391&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11FB&quot;/&gt;&lt;wsp:rsid wsp:val=&quot;00A514EB&quot;/&gt;&lt;wsp:rsid wsp:val=&quot;00A51BC1&quot;/&gt;&lt;wsp:rsid wsp:val=&quot;00A521E0&quot;/&gt;&lt;wsp:rsid wsp:val=&quot;00A52B0A&quot;/&gt;&lt;wsp:rsid wsp:val=&quot;00A52C94&quot;/&gt;&lt;wsp:rsid wsp:val=&quot;00A52D1E&quot;/&gt;&lt;wsp:rsid wsp:val=&quot;00A54492&quot;/&gt;&lt;wsp:rsid wsp:val=&quot;00A544BF&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4E5&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3&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354&quot;/&gt;&lt;wsp:rsid wsp:val=&quot;00A65589&quot;/&gt;&lt;wsp:rsid wsp:val=&quot;00A657CF&quot;/&gt;&lt;wsp:rsid wsp:val=&quot;00A65BE3&quot;/&gt;&lt;wsp:rsid wsp:val=&quot;00A65FBF&quot;/&gt;&lt;wsp:rsid wsp:val=&quot;00A66089&quot;/&gt;&lt;wsp:rsid wsp:val=&quot;00A6681D&quot;/&gt;&lt;wsp:rsid wsp:val=&quot;00A66A5A&quot;/&gt;&lt;wsp:rsid wsp:val=&quot;00A6736A&quot;/&gt;&lt;wsp:rsid wsp:val=&quot;00A677C1&quot;/&gt;&lt;wsp:rsid wsp:val=&quot;00A67A8E&quot;/&gt;&lt;wsp:rsid wsp:val=&quot;00A67AC6&quot;/&gt;&lt;wsp:rsid wsp:val=&quot;00A67AFD&quot;/&gt;&lt;wsp:rsid wsp:val=&quot;00A67EF1&quot;/&gt;&lt;wsp:rsid wsp:val=&quot;00A7001C&quot;/&gt;&lt;wsp:rsid wsp:val=&quot;00A70A35&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212&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1AD&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E2&quot;/&gt;&lt;wsp:rsid wsp:val=&quot;00A85FFF&quot;/&gt;&lt;wsp:rsid wsp:val=&quot;00A8665A&quot;/&gt;&lt;wsp:rsid wsp:val=&quot;00A869B4&quot;/&gt;&lt;wsp:rsid wsp:val=&quot;00A86ACD&quot;/&gt;&lt;wsp:rsid wsp:val=&quot;00A86AE7&quot;/&gt;&lt;wsp:rsid wsp:val=&quot;00A86D23&quot;/&gt;&lt;wsp:rsid wsp:val=&quot;00A86FEF&quot;/&gt;&lt;wsp:rsid wsp:val=&quot;00A87482&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70&quot;/&gt;&lt;wsp:rsid wsp:val=&quot;00A9505F&quot;/&gt;&lt;wsp:rsid wsp:val=&quot;00A9526D&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550&quot;/&gt;&lt;wsp:rsid wsp:val=&quot;00AA0ABC&quot;/&gt;&lt;wsp:rsid wsp:val=&quot;00AA1250&quot;/&gt;&lt;wsp:rsid wsp:val=&quot;00AA158B&quot;/&gt;&lt;wsp:rsid wsp:val=&quot;00AA1D12&quot;/&gt;&lt;wsp:rsid wsp:val=&quot;00AA1DD6&quot;/&gt;&lt;wsp:rsid wsp:val=&quot;00AA1EEC&quot;/&gt;&lt;wsp:rsid wsp:val=&quot;00AA210C&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B68&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3BA&quot;/&gt;&lt;wsp:rsid wsp:val=&quot;00AB57AD&quot;/&gt;&lt;wsp:rsid wsp:val=&quot;00AB583A&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0E4B&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64F&quot;/&gt;&lt;wsp:rsid wsp:val=&quot;00AD0EAA&quot;/&gt;&lt;wsp:rsid wsp:val=&quot;00AD12BD&quot;/&gt;&lt;wsp:rsid wsp:val=&quot;00AD13B2&quot;/&gt;&lt;wsp:rsid wsp:val=&quot;00AD163D&quot;/&gt;&lt;wsp:rsid wsp:val=&quot;00AD1B19&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2F7F&quot;/&gt;&lt;wsp:rsid wsp:val=&quot;00AD3042&quot;/&gt;&lt;wsp:rsid wsp:val=&quot;00AD3047&quot;/&gt;&lt;wsp:rsid wsp:val=&quot;00AD33C3&quot;/&gt;&lt;wsp:rsid wsp:val=&quot;00AD34A1&quot;/&gt;&lt;wsp:rsid wsp:val=&quot;00AD3BEC&quot;/&gt;&lt;wsp:rsid wsp:val=&quot;00AD48F9&quot;/&gt;&lt;wsp:rsid wsp:val=&quot;00AD514B&quot;/&gt;&lt;wsp:rsid wsp:val=&quot;00AD5542&quot;/&gt;&lt;wsp:rsid wsp:val=&quot;00AD567D&quot;/&gt;&lt;wsp:rsid wsp:val=&quot;00AD5930&quot;/&gt;&lt;wsp:rsid wsp:val=&quot;00AD5B1B&quot;/&gt;&lt;wsp:rsid wsp:val=&quot;00AD5F5A&quot;/&gt;&lt;wsp:rsid wsp:val=&quot;00AD6C7F&quot;/&gt;&lt;wsp:rsid wsp:val=&quot;00AD70C9&quot;/&gt;&lt;wsp:rsid wsp:val=&quot;00AD732B&quot;/&gt;&lt;wsp:rsid wsp:val=&quot;00AD75A6&quot;/&gt;&lt;wsp:rsid wsp:val=&quot;00AD7927&quot;/&gt;&lt;wsp:rsid wsp:val=&quot;00AD7B75&quot;/&gt;&lt;wsp:rsid wsp:val=&quot;00AD7CD8&quot;/&gt;&lt;wsp:rsid wsp:val=&quot;00AE075A&quot;/&gt;&lt;wsp:rsid wsp:val=&quot;00AE0794&quot;/&gt;&lt;wsp:rsid wsp:val=&quot;00AE0D23&quot;/&gt;&lt;wsp:rsid wsp:val=&quot;00AE0E9E&quot;/&gt;&lt;wsp:rsid wsp:val=&quot;00AE1418&quot;/&gt;&lt;wsp:rsid wsp:val=&quot;00AE14B7&quot;/&gt;&lt;wsp:rsid wsp:val=&quot;00AE171A&quot;/&gt;&lt;wsp:rsid wsp:val=&quot;00AE186D&quot;/&gt;&lt;wsp:rsid wsp:val=&quot;00AE1C33&quot;/&gt;&lt;wsp:rsid wsp:val=&quot;00AE2205&quot;/&gt;&lt;wsp:rsid wsp:val=&quot;00AE232B&quot;/&gt;&lt;wsp:rsid wsp:val=&quot;00AE29B5&quot;/&gt;&lt;wsp:rsid wsp:val=&quot;00AE2BFE&quot;/&gt;&lt;wsp:rsid wsp:val=&quot;00AE3004&quot;/&gt;&lt;wsp:rsid wsp:val=&quot;00AE31BA&quot;/&gt;&lt;wsp:rsid wsp:val=&quot;00AE32B3&quot;/&gt;&lt;wsp:rsid wsp:val=&quot;00AE34B9&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4F45&quot;/&gt;&lt;wsp:rsid wsp:val=&quot;00AE552C&quot;/&gt;&lt;wsp:rsid wsp:val=&quot;00AE567B&quot;/&gt;&lt;wsp:rsid wsp:val=&quot;00AE5749&quot;/&gt;&lt;wsp:rsid wsp:val=&quot;00AE5E95&quot;/&gt;&lt;wsp:rsid wsp:val=&quot;00AE6271&quot;/&gt;&lt;wsp:rsid wsp:val=&quot;00AE62C7&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992&quot;/&gt;&lt;wsp:rsid wsp:val=&quot;00AE7E0E&quot;/&gt;&lt;wsp:rsid wsp:val=&quot;00AF0801&quot;/&gt;&lt;wsp:rsid wsp:val=&quot;00AF0C77&quot;/&gt;&lt;wsp:rsid wsp:val=&quot;00AF109F&quot;/&gt;&lt;wsp:rsid wsp:val=&quot;00AF13DC&quot;/&gt;&lt;wsp:rsid wsp:val=&quot;00AF1414&quot;/&gt;&lt;wsp:rsid wsp:val=&quot;00AF26BE&quot;/&gt;&lt;wsp:rsid wsp:val=&quot;00AF28B0&quot;/&gt;&lt;wsp:rsid wsp:val=&quot;00AF2D55&quot;/&gt;&lt;wsp:rsid wsp:val=&quot;00AF2DED&quot;/&gt;&lt;wsp:rsid wsp:val=&quot;00AF2E7C&quot;/&gt;&lt;wsp:rsid wsp:val=&quot;00AF377C&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49&quot;/&gt;&lt;wsp:rsid wsp:val=&quot;00AF5A90&quot;/&gt;&lt;wsp:rsid wsp:val=&quot;00AF5B9F&quot;/&gt;&lt;wsp:rsid wsp:val=&quot;00AF5E03&quot;/&gt;&lt;wsp:rsid wsp:val=&quot;00AF5F78&quot;/&gt;&lt;wsp:rsid wsp:val=&quot;00AF5FC2&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D26&quot;/&gt;&lt;wsp:rsid wsp:val=&quot;00B03E1C&quot;/&gt;&lt;wsp:rsid wsp:val=&quot;00B04D36&quot;/&gt;&lt;wsp:rsid wsp:val=&quot;00B04F11&quot;/&gt;&lt;wsp:rsid wsp:val=&quot;00B052E4&quot;/&gt;&lt;wsp:rsid wsp:val=&quot;00B054CE&quot;/&gt;&lt;wsp:rsid wsp:val=&quot;00B05688&quot;/&gt;&lt;wsp:rsid wsp:val=&quot;00B060B4&quot;/&gt;&lt;wsp:rsid wsp:val=&quot;00B06AF4&quot;/&gt;&lt;wsp:rsid wsp:val=&quot;00B06C77&quot;/&gt;&lt;wsp:rsid wsp:val=&quot;00B072C6&quot;/&gt;&lt;wsp:rsid wsp:val=&quot;00B07479&quot;/&gt;&lt;wsp:rsid wsp:val=&quot;00B075EC&quot;/&gt;&lt;wsp:rsid wsp:val=&quot;00B079E8&quot;/&gt;&lt;wsp:rsid wsp:val=&quot;00B07A7C&quot;/&gt;&lt;wsp:rsid wsp:val=&quot;00B07CBE&quot;/&gt;&lt;wsp:rsid wsp:val=&quot;00B07EE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CCB&quot;/&gt;&lt;wsp:rsid wsp:val=&quot;00B16E3A&quot;/&gt;&lt;wsp:rsid wsp:val=&quot;00B16F4E&quot;/&gt;&lt;wsp:rsid wsp:val=&quot;00B1736C&quot;/&gt;&lt;wsp:rsid wsp:val=&quot;00B175EA&quot;/&gt;&lt;wsp:rsid wsp:val=&quot;00B17744&quot;/&gt;&lt;wsp:rsid wsp:val=&quot;00B17853&quot;/&gt;&lt;wsp:rsid wsp:val=&quot;00B20057&quot;/&gt;&lt;wsp:rsid wsp:val=&quot;00B20075&quot;/&gt;&lt;wsp:rsid wsp:val=&quot;00B2043A&quot;/&gt;&lt;wsp:rsid wsp:val=&quot;00B206FB&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33A9&quot;/&gt;&lt;wsp:rsid wsp:val=&quot;00B239CC&quot;/&gt;&lt;wsp:rsid wsp:val=&quot;00B23A73&quot;/&gt;&lt;wsp:rsid wsp:val=&quot;00B24059&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D8A&quot;/&gt;&lt;wsp:rsid wsp:val=&quot;00B30F29&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4CFB&quot;/&gt;&lt;wsp:rsid wsp:val=&quot;00B3511C&quot;/&gt;&lt;wsp:rsid wsp:val=&quot;00B3539A&quot;/&gt;&lt;wsp:rsid wsp:val=&quot;00B35620&quot;/&gt;&lt;wsp:rsid wsp:val=&quot;00B35643&quot;/&gt;&lt;wsp:rsid wsp:val=&quot;00B35CB3&quot;/&gt;&lt;wsp:rsid wsp:val=&quot;00B35F8E&quot;/&gt;&lt;wsp:rsid wsp:val=&quot;00B36AB2&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B2&quot;/&gt;&lt;wsp:rsid wsp:val=&quot;00B40BF1&quot;/&gt;&lt;wsp:rsid wsp:val=&quot;00B40D73&quot;/&gt;&lt;wsp:rsid wsp:val=&quot;00B411A3&quot;/&gt;&lt;wsp:rsid wsp:val=&quot;00B412CB&quot;/&gt;&lt;wsp:rsid wsp:val=&quot;00B41351&quot;/&gt;&lt;wsp:rsid wsp:val=&quot;00B415EF&quot;/&gt;&lt;wsp:rsid wsp:val=&quot;00B41B34&quot;/&gt;&lt;wsp:rsid wsp:val=&quot;00B41C34&quot;/&gt;&lt;wsp:rsid wsp:val=&quot;00B427E4&quot;/&gt;&lt;wsp:rsid wsp:val=&quot;00B42879&quot;/&gt;&lt;wsp:rsid wsp:val=&quot;00B428F3&quot;/&gt;&lt;wsp:rsid wsp:val=&quot;00B42B9A&quot;/&gt;&lt;wsp:rsid wsp:val=&quot;00B42C35&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1BC&quot;/&gt;&lt;wsp:rsid wsp:val=&quot;00B443C5&quot;/&gt;&lt;wsp:rsid wsp:val=&quot;00B4472F&quot;/&gt;&lt;wsp:rsid wsp:val=&quot;00B4485B&quot;/&gt;&lt;wsp:rsid wsp:val=&quot;00B45029&quot;/&gt;&lt;wsp:rsid wsp:val=&quot;00B45878&quot;/&gt;&lt;wsp:rsid wsp:val=&quot;00B45A61&quot;/&gt;&lt;wsp:rsid wsp:val=&quot;00B460AA&quot;/&gt;&lt;wsp:rsid wsp:val=&quot;00B462D6&quot;/&gt;&lt;wsp:rsid wsp:val=&quot;00B46BBB&quot;/&gt;&lt;wsp:rsid wsp:val=&quot;00B46F57&quot;/&gt;&lt;wsp:rsid wsp:val=&quot;00B47784&quot;/&gt;&lt;wsp:rsid wsp:val=&quot;00B4783F&quot;/&gt;&lt;wsp:rsid wsp:val=&quot;00B47CEF&quot;/&gt;&lt;wsp:rsid wsp:val=&quot;00B47DDC&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559&quot;/&gt;&lt;wsp:rsid wsp:val=&quot;00B52646&quot;/&gt;&lt;wsp:rsid wsp:val=&quot;00B529F2&quot;/&gt;&lt;wsp:rsid wsp:val=&quot;00B52AAD&quot;/&gt;&lt;wsp:rsid wsp:val=&quot;00B530BA&quot;/&gt;&lt;wsp:rsid wsp:val=&quot;00B531B2&quot;/&gt;&lt;wsp:rsid wsp:val=&quot;00B53630&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A18&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52B0&quot;/&gt;&lt;wsp:rsid wsp:val=&quot;00B657B5&quot;/&gt;&lt;wsp:rsid wsp:val=&quot;00B65D1C&quot;/&gt;&lt;wsp:rsid wsp:val=&quot;00B65E9D&quot;/&gt;&lt;wsp:rsid wsp:val=&quot;00B660F5&quot;/&gt;&lt;wsp:rsid wsp:val=&quot;00B664EC&quot;/&gt;&lt;wsp:rsid wsp:val=&quot;00B66801&quot;/&gt;&lt;wsp:rsid wsp:val=&quot;00B672F3&quot;/&gt;&lt;wsp:rsid wsp:val=&quot;00B6796C&quot;/&gt;&lt;wsp:rsid wsp:val=&quot;00B67B2B&quot;/&gt;&lt;wsp:rsid wsp:val=&quot;00B67E89&quot;/&gt;&lt;wsp:rsid wsp:val=&quot;00B70333&quot;/&gt;&lt;wsp:rsid wsp:val=&quot;00B70A49&quot;/&gt;&lt;wsp:rsid wsp:val=&quot;00B70B3D&quot;/&gt;&lt;wsp:rsid wsp:val=&quot;00B70DDA&quot;/&gt;&lt;wsp:rsid wsp:val=&quot;00B70EDB&quot;/&gt;&lt;wsp:rsid wsp:val=&quot;00B71A5D&quot;/&gt;&lt;wsp:rsid wsp:val=&quot;00B72184&quot;/&gt;&lt;wsp:rsid wsp:val=&quot;00B7273B&quot;/&gt;&lt;wsp:rsid wsp:val=&quot;00B727B8&quot;/&gt;&lt;wsp:rsid wsp:val=&quot;00B72964&quot;/&gt;&lt;wsp:rsid wsp:val=&quot;00B73259&quot;/&gt;&lt;wsp:rsid wsp:val=&quot;00B73453&quot;/&gt;&lt;wsp:rsid wsp:val=&quot;00B737C7&quot;/&gt;&lt;wsp:rsid wsp:val=&quot;00B73801&quot;/&gt;&lt;wsp:rsid wsp:val=&quot;00B73B68&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36B&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B55&quot;/&gt;&lt;wsp:rsid wsp:val=&quot;00B93C36&quot;/&gt;&lt;wsp:rsid wsp:val=&quot;00B94054&quot;/&gt;&lt;wsp:rsid wsp:val=&quot;00B94253&quot;/&gt;&lt;wsp:rsid wsp:val=&quot;00B9436E&quot;/&gt;&lt;wsp:rsid wsp:val=&quot;00B94506&quot;/&gt;&lt;wsp:rsid wsp:val=&quot;00B94D3F&quot;/&gt;&lt;wsp:rsid wsp:val=&quot;00B950E8&quot;/&gt;&lt;wsp:rsid wsp:val=&quot;00B95242&quot;/&gt;&lt;wsp:rsid wsp:val=&quot;00B95305&quot;/&gt;&lt;wsp:rsid wsp:val=&quot;00B954FC&quot;/&gt;&lt;wsp:rsid wsp:val=&quot;00B9561D&quot;/&gt;&lt;wsp:rsid wsp:val=&quot;00B958BA&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C97&quot;/&gt;&lt;wsp:rsid wsp:val=&quot;00BA5EFB&quot;/&gt;&lt;wsp:rsid wsp:val=&quot;00BA6282&quot;/&gt;&lt;wsp:rsid wsp:val=&quot;00BA659A&quot;/&gt;&lt;wsp:rsid wsp:val=&quot;00BA68C1&quot;/&gt;&lt;wsp:rsid wsp:val=&quot;00BA6CFD&quot;/&gt;&lt;wsp:rsid wsp:val=&quot;00BA7339&quot;/&gt;&lt;wsp:rsid wsp:val=&quot;00BA73C4&quot;/&gt;&lt;wsp:rsid wsp:val=&quot;00BA7423&quot;/&gt;&lt;wsp:rsid wsp:val=&quot;00BA7541&quot;/&gt;&lt;wsp:rsid wsp:val=&quot;00BA7688&quot;/&gt;&lt;wsp:rsid wsp:val=&quot;00BA7E99&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966&quot;/&gt;&lt;wsp:rsid wsp:val=&quot;00BB1B24&quot;/&gt;&lt;wsp:rsid wsp:val=&quot;00BB1C4F&quot;/&gt;&lt;wsp:rsid wsp:val=&quot;00BB1D50&quot;/&gt;&lt;wsp:rsid wsp:val=&quot;00BB225D&quot;/&gt;&lt;wsp:rsid wsp:val=&quot;00BB26CC&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5321&quot;/&gt;&lt;wsp:rsid wsp:val=&quot;00BB55E4&quot;/&gt;&lt;wsp:rsid wsp:val=&quot;00BB56F2&quot;/&gt;&lt;wsp:rsid wsp:val=&quot;00BB56F3&quot;/&gt;&lt;wsp:rsid wsp:val=&quot;00BB58A7&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DA3&quot;/&gt;&lt;wsp:rsid wsp:val=&quot;00BC16BF&quot;/&gt;&lt;wsp:rsid wsp:val=&quot;00BC17BC&quot;/&gt;&lt;wsp:rsid wsp:val=&quot;00BC18B2&quot;/&gt;&lt;wsp:rsid wsp:val=&quot;00BC1A03&quot;/&gt;&lt;wsp:rsid wsp:val=&quot;00BC1A99&quot;/&gt;&lt;wsp:rsid wsp:val=&quot;00BC1CDD&quot;/&gt;&lt;wsp:rsid wsp:val=&quot;00BC201A&quot;/&gt;&lt;wsp:rsid wsp:val=&quot;00BC2125&quot;/&gt;&lt;wsp:rsid wsp:val=&quot;00BC27E0&quot;/&gt;&lt;wsp:rsid wsp:val=&quot;00BC2BC7&quot;/&gt;&lt;wsp:rsid wsp:val=&quot;00BC2F45&quot;/&gt;&lt;wsp:rsid wsp:val=&quot;00BC321B&quot;/&gt;&lt;wsp:rsid wsp:val=&quot;00BC344E&quot;/&gt;&lt;wsp:rsid wsp:val=&quot;00BC38B8&quot;/&gt;&lt;wsp:rsid wsp:val=&quot;00BC3B16&quot;/&gt;&lt;wsp:rsid wsp:val=&quot;00BC3CF8&quot;/&gt;&lt;wsp:rsid wsp:val=&quot;00BC3FE8&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F10&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6A38&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EA0&quot;/&gt;&lt;wsp:rsid wsp:val=&quot;00BE403F&quot;/&gt;&lt;wsp:rsid wsp:val=&quot;00BE44A3&quot;/&gt;&lt;wsp:rsid wsp:val=&quot;00BE475F&quot;/&gt;&lt;wsp:rsid wsp:val=&quot;00BE5171&quot;/&gt;&lt;wsp:rsid wsp:val=&quot;00BE5519&quot;/&gt;&lt;wsp:rsid wsp:val=&quot;00BE57B1&quot;/&gt;&lt;wsp:rsid wsp:val=&quot;00BE5813&quot;/&gt;&lt;wsp:rsid wsp:val=&quot;00BE63D5&quot;/&gt;&lt;wsp:rsid wsp:val=&quot;00BE65B3&quot;/&gt;&lt;wsp:rsid wsp:val=&quot;00BE7501&quot;/&gt;&lt;wsp:rsid wsp:val=&quot;00BE7B27&quot;/&gt;&lt;wsp:rsid wsp:val=&quot;00BE7BF8&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72&quot;/&gt;&lt;wsp:rsid wsp:val=&quot;00BF2817&quot;/&gt;&lt;wsp:rsid wsp:val=&quot;00BF28A5&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879&quot;/&gt;&lt;wsp:rsid wsp:val=&quot;00BF6C19&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84F&quot;/&gt;&lt;wsp:rsid wsp:val=&quot;00C039B6&quot;/&gt;&lt;wsp:rsid wsp:val=&quot;00C03B7B&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6E05&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114F&quot;/&gt;&lt;wsp:rsid wsp:val=&quot;00C11183&quot;/&gt;&lt;wsp:rsid wsp:val=&quot;00C11197&quot;/&gt;&lt;wsp:rsid wsp:val=&quot;00C1120D&quot;/&gt;&lt;wsp:rsid wsp:val=&quot;00C11C33&quot;/&gt;&lt;wsp:rsid wsp:val=&quot;00C11C73&quot;/&gt;&lt;wsp:rsid wsp:val=&quot;00C11FE5&quot;/&gt;&lt;wsp:rsid wsp:val=&quot;00C11FF6&quot;/&gt;&lt;wsp:rsid wsp:val=&quot;00C1286D&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BE8&quot;/&gt;&lt;wsp:rsid wsp:val=&quot;00C15135&quot;/&gt;&lt;wsp:rsid wsp:val=&quot;00C15595&quot;/&gt;&lt;wsp:rsid wsp:val=&quot;00C1595F&quot;/&gt;&lt;wsp:rsid wsp:val=&quot;00C159ED&quot;/&gt;&lt;wsp:rsid wsp:val=&quot;00C1662C&quot;/&gt;&lt;wsp:rsid wsp:val=&quot;00C16B93&quot;/&gt;&lt;wsp:rsid wsp:val=&quot;00C16FCA&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B1D&quot;/&gt;&lt;wsp:rsid wsp:val=&quot;00C21C53&quot;/&gt;&lt;wsp:rsid wsp:val=&quot;00C222CF&quot;/&gt;&lt;wsp:rsid wsp:val=&quot;00C232DD&quot;/&gt;&lt;wsp:rsid wsp:val=&quot;00C23989&quot;/&gt;&lt;wsp:rsid wsp:val=&quot;00C23E92&quot;/&gt;&lt;wsp:rsid wsp:val=&quot;00C2423A&quot;/&gt;&lt;wsp:rsid wsp:val=&quot;00C24781&quot;/&gt;&lt;wsp:rsid wsp:val=&quot;00C24CA2&quot;/&gt;&lt;wsp:rsid wsp:val=&quot;00C24EE5&quot;/&gt;&lt;wsp:rsid wsp:val=&quot;00C24F74&quot;/&gt;&lt;wsp:rsid wsp:val=&quot;00C250CF&quot;/&gt;&lt;wsp:rsid wsp:val=&quot;00C2544D&quot;/&gt;&lt;wsp:rsid wsp:val=&quot;00C25B9D&quot;/&gt;&lt;wsp:rsid wsp:val=&quot;00C25D3A&quot;/&gt;&lt;wsp:rsid wsp:val=&quot;00C26181&quot;/&gt;&lt;wsp:rsid wsp:val=&quot;00C263AE&quot;/&gt;&lt;wsp:rsid wsp:val=&quot;00C26871&quot;/&gt;&lt;wsp:rsid wsp:val=&quot;00C2695A&quot;/&gt;&lt;wsp:rsid wsp:val=&quot;00C2716B&quot;/&gt;&lt;wsp:rsid wsp:val=&quot;00C274BE&quot;/&gt;&lt;wsp:rsid wsp:val=&quot;00C307FA&quot;/&gt;&lt;wsp:rsid wsp:val=&quot;00C30D3F&quot;/&gt;&lt;wsp:rsid wsp:val=&quot;00C30DAA&quot;/&gt;&lt;wsp:rsid wsp:val=&quot;00C30F1F&quot;/&gt;&lt;wsp:rsid wsp:val=&quot;00C30F8E&quot;/&gt;&lt;wsp:rsid wsp:val=&quot;00C30FB5&quot;/&gt;&lt;wsp:rsid wsp:val=&quot;00C30FB7&quot;/&gt;&lt;wsp:rsid wsp:val=&quot;00C31089&quot;/&gt;&lt;wsp:rsid wsp:val=&quot;00C311C9&quot;/&gt;&lt;wsp:rsid wsp:val=&quot;00C31206&quot;/&gt;&lt;wsp:rsid wsp:val=&quot;00C31237&quot;/&gt;&lt;wsp:rsid wsp:val=&quot;00C314DF&quot;/&gt;&lt;wsp:rsid wsp:val=&quot;00C3175A&quot;/&gt;&lt;wsp:rsid wsp:val=&quot;00C31895&quot;/&gt;&lt;wsp:rsid wsp:val=&quot;00C319A2&quot;/&gt;&lt;wsp:rsid wsp:val=&quot;00C31DDA&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B77&quot;/&gt;&lt;wsp:rsid wsp:val=&quot;00C35D4F&quot;/&gt;&lt;wsp:rsid wsp:val=&quot;00C36DAD&quot;/&gt;&lt;wsp:rsid wsp:val=&quot;00C37050&quot;/&gt;&lt;wsp:rsid wsp:val=&quot;00C37493&quot;/&gt;&lt;wsp:rsid wsp:val=&quot;00C37984&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5AC&quot;/&gt;&lt;wsp:rsid wsp:val=&quot;00C42784&quot;/&gt;&lt;wsp:rsid wsp:val=&quot;00C429E1&quot;/&gt;&lt;wsp:rsid wsp:val=&quot;00C42BA4&quot;/&gt;&lt;wsp:rsid wsp:val=&quot;00C43421&quot;/&gt;&lt;wsp:rsid wsp:val=&quot;00C439F0&quot;/&gt;&lt;wsp:rsid wsp:val=&quot;00C43CE7&quot;/&gt;&lt;wsp:rsid wsp:val=&quot;00C44189&quot;/&gt;&lt;wsp:rsid wsp:val=&quot;00C4464F&quot;/&gt;&lt;wsp:rsid wsp:val=&quot;00C447FB&quot;/&gt;&lt;wsp:rsid wsp:val=&quot;00C44962&quot;/&gt;&lt;wsp:rsid wsp:val=&quot;00C44ADA&quot;/&gt;&lt;wsp:rsid wsp:val=&quot;00C4522A&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C62&quot;/&gt;&lt;wsp:rsid wsp:val=&quot;00C55ADC&quot;/&gt;&lt;wsp:rsid wsp:val=&quot;00C55B02&quot;/&gt;&lt;wsp:rsid wsp:val=&quot;00C56282&quot;/&gt;&lt;wsp:rsid wsp:val=&quot;00C5638E&quot;/&gt;&lt;wsp:rsid wsp:val=&quot;00C56918&quot;/&gt;&lt;wsp:rsid wsp:val=&quot;00C569CA&quot;/&gt;&lt;wsp:rsid wsp:val=&quot;00C56A29&quot;/&gt;&lt;wsp:rsid wsp:val=&quot;00C5707E&quot;/&gt;&lt;wsp:rsid wsp:val=&quot;00C5718B&quot;/&gt;&lt;wsp:rsid wsp:val=&quot;00C57C29&quot;/&gt;&lt;wsp:rsid wsp:val=&quot;00C57CC6&quot;/&gt;&lt;wsp:rsid wsp:val=&quot;00C601EB&quot;/&gt;&lt;wsp:rsid wsp:val=&quot;00C60EC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68E&quot;/&gt;&lt;wsp:rsid wsp:val=&quot;00C64376&quot;/&gt;&lt;wsp:rsid wsp:val=&quot;00C64626&quot;/&gt;&lt;wsp:rsid wsp:val=&quot;00C646FA&quot;/&gt;&lt;wsp:rsid wsp:val=&quot;00C64849&quot;/&gt;&lt;wsp:rsid wsp:val=&quot;00C64EDC&quot;/&gt;&lt;wsp:rsid wsp:val=&quot;00C658B2&quot;/&gt;&lt;wsp:rsid wsp:val=&quot;00C659D7&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40D&quot;/&gt;&lt;wsp:rsid wsp:val=&quot;00C70B8C&quot;/&gt;&lt;wsp:rsid wsp:val=&quot;00C712FF&quot;/&gt;&lt;wsp:rsid wsp:val=&quot;00C71468&quot;/&gt;&lt;wsp:rsid wsp:val=&quot;00C723AF&quot;/&gt;&lt;wsp:rsid wsp:val=&quot;00C7251B&quot;/&gt;&lt;wsp:rsid wsp:val=&quot;00C72EF5&quot;/&gt;&lt;wsp:rsid wsp:val=&quot;00C73224&quot;/&gt;&lt;wsp:rsid wsp:val=&quot;00C732C5&quot;/&gt;&lt;wsp:rsid wsp:val=&quot;00C7357D&quot;/&gt;&lt;wsp:rsid wsp:val=&quot;00C740FD&quot;/&gt;&lt;wsp:rsid wsp:val=&quot;00C74157&quot;/&gt;&lt;wsp:rsid wsp:val=&quot;00C7448E&quot;/&gt;&lt;wsp:rsid wsp:val=&quot;00C74531&quot;/&gt;&lt;wsp:rsid wsp:val=&quot;00C748E2&quot;/&gt;&lt;wsp:rsid wsp:val=&quot;00C75004&quot;/&gt;&lt;wsp:rsid wsp:val=&quot;00C755BC&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816&quot;/&gt;&lt;wsp:rsid wsp:val=&quot;00C76A56&quot;/&gt;&lt;wsp:rsid wsp:val=&quot;00C76A6B&quot;/&gt;&lt;wsp:rsid wsp:val=&quot;00C7731D&quot;/&gt;&lt;wsp:rsid wsp:val=&quot;00C775EF&quot;/&gt;&lt;wsp:rsid wsp:val=&quot;00C7799E&quot;/&gt;&lt;wsp:rsid wsp:val=&quot;00C77DF7&quot;/&gt;&lt;wsp:rsid wsp:val=&quot;00C80547&quot;/&gt;&lt;wsp:rsid wsp:val=&quot;00C80FD1&quot;/&gt;&lt;wsp:rsid wsp:val=&quot;00C8123B&quot;/&gt;&lt;wsp:rsid wsp:val=&quot;00C8198E&quot;/&gt;&lt;wsp:rsid wsp:val=&quot;00C81B30&quot;/&gt;&lt;wsp:rsid wsp:val=&quot;00C82387&quot;/&gt;&lt;wsp:rsid wsp:val=&quot;00C8312D&quot;/&gt;&lt;wsp:rsid wsp:val=&quot;00C83E22&quot;/&gt;&lt;wsp:rsid wsp:val=&quot;00C842A1&quot;/&gt;&lt;wsp:rsid wsp:val=&quot;00C84C6D&quot;/&gt;&lt;wsp:rsid wsp:val=&quot;00C8511C&quot;/&gt;&lt;wsp:rsid wsp:val=&quot;00C85253&quot;/&gt;&lt;wsp:rsid wsp:val=&quot;00C8534D&quot;/&gt;&lt;wsp:rsid wsp:val=&quot;00C85519&quot;/&gt;&lt;wsp:rsid wsp:val=&quot;00C8624E&quot;/&gt;&lt;wsp:rsid wsp:val=&quot;00C86379&quot;/&gt;&lt;wsp:rsid wsp:val=&quot;00C864DB&quot;/&gt;&lt;wsp:rsid wsp:val=&quot;00C87014&quot;/&gt;&lt;wsp:rsid wsp:val=&quot;00C87183&quot;/&gt;&lt;wsp:rsid wsp:val=&quot;00C87304&quot;/&gt;&lt;wsp:rsid wsp:val=&quot;00C8781D&quot;/&gt;&lt;wsp:rsid wsp:val=&quot;00C901A9&quot;/&gt;&lt;wsp:rsid wsp:val=&quot;00C905AC&quot;/&gt;&lt;wsp:rsid wsp:val=&quot;00C90947&quot;/&gt;&lt;wsp:rsid wsp:val=&quot;00C90B43&quot;/&gt;&lt;wsp:rsid wsp:val=&quot;00C90B74&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10D&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4508&quot;/&gt;&lt;wsp:rsid wsp:val=&quot;00C945A6&quot;/&gt;&lt;wsp:rsid wsp:val=&quot;00C945EC&quot;/&gt;&lt;wsp:rsid wsp:val=&quot;00C94A44&quot;/&gt;&lt;wsp:rsid wsp:val=&quot;00C94C81&quot;/&gt;&lt;wsp:rsid wsp:val=&quot;00C94E45&quot;/&gt;&lt;wsp:rsid wsp:val=&quot;00C95300&quot;/&gt;&lt;wsp:rsid wsp:val=&quot;00C95548&quot;/&gt;&lt;wsp:rsid wsp:val=&quot;00C955AD&quot;/&gt;&lt;wsp:rsid wsp:val=&quot;00C95730&quot;/&gt;&lt;wsp:rsid wsp:val=&quot;00C95962&quot;/&gt;&lt;wsp:rsid wsp:val=&quot;00C95A8A&quot;/&gt;&lt;wsp:rsid wsp:val=&quot;00C95CCD&quot;/&gt;&lt;wsp:rsid wsp:val=&quot;00C95CD4&quot;/&gt;&lt;wsp:rsid wsp:val=&quot;00C96191&quot;/&gt;&lt;wsp:rsid wsp:val=&quot;00C96A19&quot;/&gt;&lt;wsp:rsid wsp:val=&quot;00C96FE0&quot;/&gt;&lt;wsp:rsid wsp:val=&quot;00C973E2&quot;/&gt;&lt;wsp:rsid wsp:val=&quot;00C975B2&quot;/&gt;&lt;wsp:rsid wsp:val=&quot;00C97AF1&quot;/&gt;&lt;wsp:rsid wsp:val=&quot;00C97C0B&quot;/&gt;&lt;wsp:rsid wsp:val=&quot;00C97F72&quot;/&gt;&lt;wsp:rsid wsp:val=&quot;00CA025F&quot;/&gt;&lt;wsp:rsid wsp:val=&quot;00CA03B6&quot;/&gt;&lt;wsp:rsid wsp:val=&quot;00CA09AA&quot;/&gt;&lt;wsp:rsid wsp:val=&quot;00CA0BAF&quot;/&gt;&lt;wsp:rsid wsp:val=&quot;00CA114D&quot;/&gt;&lt;wsp:rsid wsp:val=&quot;00CA1225&quot;/&gt;&lt;wsp:rsid wsp:val=&quot;00CA18D2&quot;/&gt;&lt;wsp:rsid wsp:val=&quot;00CA2919&quot;/&gt;&lt;wsp:rsid wsp:val=&quot;00CA2A7E&quot;/&gt;&lt;wsp:rsid wsp:val=&quot;00CA2B09&quot;/&gt;&lt;wsp:rsid wsp:val=&quot;00CA2C56&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44D&quot;/&gt;&lt;wsp:rsid wsp:val=&quot;00CA657E&quot;/&gt;&lt;wsp:rsid wsp:val=&quot;00CA73B2&quot;/&gt;&lt;wsp:rsid wsp:val=&quot;00CA74E8&quot;/&gt;&lt;wsp:rsid wsp:val=&quot;00CA765C&quot;/&gt;&lt;wsp:rsid wsp:val=&quot;00CA7EE9&quot;/&gt;&lt;wsp:rsid wsp:val=&quot;00CB016A&quot;/&gt;&lt;wsp:rsid wsp:val=&quot;00CB03DE&quot;/&gt;&lt;wsp:rsid wsp:val=&quot;00CB047F&quot;/&gt;&lt;wsp:rsid wsp:val=&quot;00CB0C2A&quot;/&gt;&lt;wsp:rsid wsp:val=&quot;00CB10EC&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108&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AC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AB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79D&quot;/&gt;&lt;wsp:rsid wsp:val=&quot;00CD1E6A&quot;/&gt;&lt;wsp:rsid wsp:val=&quot;00CD1E74&quot;/&gt;&lt;wsp:rsid wsp:val=&quot;00CD1F4A&quot;/&gt;&lt;wsp:rsid wsp:val=&quot;00CD223B&quot;/&gt;&lt;wsp:rsid wsp:val=&quot;00CD2585&quot;/&gt;&lt;wsp:rsid wsp:val=&quot;00CD25A6&quot;/&gt;&lt;wsp:rsid wsp:val=&quot;00CD283A&quot;/&gt;&lt;wsp:rsid wsp:val=&quot;00CD2B04&quot;/&gt;&lt;wsp:rsid wsp:val=&quot;00CD2C72&quot;/&gt;&lt;wsp:rsid wsp:val=&quot;00CD2EFD&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6BD&quot;/&gt;&lt;wsp:rsid wsp:val=&quot;00CE79BC&quot;/&gt;&lt;wsp:rsid wsp:val=&quot;00CE7E65&quot;/&gt;&lt;wsp:rsid wsp:val=&quot;00CF02AC&quot;/&gt;&lt;wsp:rsid wsp:val=&quot;00CF057C&quot;/&gt;&lt;wsp:rsid wsp:val=&quot;00CF06E6&quot;/&gt;&lt;wsp:rsid wsp:val=&quot;00CF0754&quot;/&gt;&lt;wsp:rsid wsp:val=&quot;00CF1328&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BF2&quot;/&gt;&lt;wsp:rsid wsp:val=&quot;00CF2FBF&quot;/&gt;&lt;wsp:rsid wsp:val=&quot;00CF33BA&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5D6&quot;/&gt;&lt;wsp:rsid wsp:val=&quot;00CF66DE&quot;/&gt;&lt;wsp:rsid wsp:val=&quot;00CF6848&quot;/&gt;&lt;wsp:rsid wsp:val=&quot;00CF6AF3&quot;/&gt;&lt;wsp:rsid wsp:val=&quot;00CF6C9A&quot;/&gt;&lt;wsp:rsid wsp:val=&quot;00CF6E82&quot;/&gt;&lt;wsp:rsid wsp:val=&quot;00CF6F64&quot;/&gt;&lt;wsp:rsid wsp:val=&quot;00CF6F70&quot;/&gt;&lt;wsp:rsid wsp:val=&quot;00CF7477&quot;/&gt;&lt;wsp:rsid wsp:val=&quot;00CF7CCF&quot;/&gt;&lt;wsp:rsid wsp:val=&quot;00CF7FC8&quot;/&gt;&lt;wsp:rsid wsp:val=&quot;00D00419&quot;/&gt;&lt;wsp:rsid wsp:val=&quot;00D00522&quot;/&gt;&lt;wsp:rsid wsp:val=&quot;00D00B22&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2C9&quot;/&gt;&lt;wsp:rsid wsp:val=&quot;00D03E71&quot;/&gt;&lt;wsp:rsid wsp:val=&quot;00D0407B&quot;/&gt;&lt;wsp:rsid wsp:val=&quot;00D046D4&quot;/&gt;&lt;wsp:rsid wsp:val=&quot;00D04FC8&quot;/&gt;&lt;wsp:rsid wsp:val=&quot;00D05393&quot;/&gt;&lt;wsp:rsid wsp:val=&quot;00D05962&quot;/&gt;&lt;wsp:rsid wsp:val=&quot;00D05A1A&quot;/&gt;&lt;wsp:rsid wsp:val=&quot;00D05FD4&quot;/&gt;&lt;wsp:rsid wsp:val=&quot;00D06088&quot;/&gt;&lt;wsp:rsid wsp:val=&quot;00D0675C&quot;/&gt;&lt;wsp:rsid wsp:val=&quot;00D06800&quot;/&gt;&lt;wsp:rsid wsp:val=&quot;00D06B22&quot;/&gt;&lt;wsp:rsid wsp:val=&quot;00D06C97&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6D85&quot;/&gt;&lt;wsp:rsid wsp:val=&quot;00D17490&quot;/&gt;&lt;wsp:rsid wsp:val=&quot;00D174E5&quot;/&gt;&lt;wsp:rsid wsp:val=&quot;00D17DBC&quot;/&gt;&lt;wsp:rsid wsp:val=&quot;00D17F37&quot;/&gt;&lt;wsp:rsid wsp:val=&quot;00D20171&quot;/&gt;&lt;wsp:rsid wsp:val=&quot;00D202D3&quot;/&gt;&lt;wsp:rsid wsp:val=&quot;00D20900&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D9C&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7DF2&quot;/&gt;&lt;wsp:rsid wsp:val=&quot;00D27F01&quot;/&gt;&lt;wsp:rsid wsp:val=&quot;00D305AC&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3FF&quot;/&gt;&lt;wsp:rsid wsp:val=&quot;00D35BE8&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1A6&quot;/&gt;&lt;wsp:rsid wsp:val=&quot;00D37C2D&quot;/&gt;&lt;wsp:rsid wsp:val=&quot;00D403D9&quot;/&gt;&lt;wsp:rsid wsp:val=&quot;00D404CE&quot;/&gt;&lt;wsp:rsid wsp:val=&quot;00D40E25&quot;/&gt;&lt;wsp:rsid wsp:val=&quot;00D40E78&quot;/&gt;&lt;wsp:rsid wsp:val=&quot;00D41009&quot;/&gt;&lt;wsp:rsid wsp:val=&quot;00D4155E&quot;/&gt;&lt;wsp:rsid wsp:val=&quot;00D41901&quot;/&gt;&lt;wsp:rsid wsp:val=&quot;00D41BD5&quot;/&gt;&lt;wsp:rsid wsp:val=&quot;00D41C77&quot;/&gt;&lt;wsp:rsid wsp:val=&quot;00D41CD0&quot;/&gt;&lt;wsp:rsid wsp:val=&quot;00D420DA&quot;/&gt;&lt;wsp:rsid wsp:val=&quot;00D421D9&quot;/&gt;&lt;wsp:rsid wsp:val=&quot;00D422E4&quot;/&gt;&lt;wsp:rsid wsp:val=&quot;00D42840&quot;/&gt;&lt;wsp:rsid wsp:val=&quot;00D429DA&quot;/&gt;&lt;wsp:rsid wsp:val=&quot;00D42B71&quot;/&gt;&lt;wsp:rsid wsp:val=&quot;00D42B88&quot;/&gt;&lt;wsp:rsid wsp:val=&quot;00D435FC&quot;/&gt;&lt;wsp:rsid wsp:val=&quot;00D43888&quot;/&gt;&lt;wsp:rsid wsp:val=&quot;00D43E85&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0B&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2F1&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552&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C8E&quot;/&gt;&lt;wsp:rsid wsp:val=&quot;00D56D65&quot;/&gt;&lt;wsp:rsid wsp:val=&quot;00D56E86&quot;/&gt;&lt;wsp:rsid wsp:val=&quot;00D572B2&quot;/&gt;&lt;wsp:rsid wsp:val=&quot;00D578C5&quot;/&gt;&lt;wsp:rsid wsp:val=&quot;00D57A3B&quot;/&gt;&lt;wsp:rsid wsp:val=&quot;00D57C20&quot;/&gt;&lt;wsp:rsid wsp:val=&quot;00D57F0A&quot;/&gt;&lt;wsp:rsid wsp:val=&quot;00D600BE&quot;/&gt;&lt;wsp:rsid wsp:val=&quot;00D60207&quot;/&gt;&lt;wsp:rsid wsp:val=&quot;00D6028B&quot;/&gt;&lt;wsp:rsid wsp:val=&quot;00D60BCB&quot;/&gt;&lt;wsp:rsid wsp:val=&quot;00D60CB2&quot;/&gt;&lt;wsp:rsid wsp:val=&quot;00D60DD4&quot;/&gt;&lt;wsp:rsid wsp:val=&quot;00D610A5&quot;/&gt;&lt;wsp:rsid wsp:val=&quot;00D61834&quot;/&gt;&lt;wsp:rsid wsp:val=&quot;00D61FA8&quot;/&gt;&lt;wsp:rsid wsp:val=&quot;00D620D9&quot;/&gt;&lt;wsp:rsid wsp:val=&quot;00D62243&quot;/&gt;&lt;wsp:rsid wsp:val=&quot;00D62334&quot;/&gt;&lt;wsp:rsid wsp:val=&quot;00D6278F&quot;/&gt;&lt;wsp:rsid wsp:val=&quot;00D62949&quot;/&gt;&lt;wsp:rsid wsp:val=&quot;00D62C7C&quot;/&gt;&lt;wsp:rsid wsp:val=&quot;00D62DEC&quot;/&gt;&lt;wsp:rsid wsp:val=&quot;00D63BAD&quot;/&gt;&lt;wsp:rsid wsp:val=&quot;00D63C5F&quot;/&gt;&lt;wsp:rsid wsp:val=&quot;00D63D8C&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8FD&quot;/&gt;&lt;wsp:rsid wsp:val=&quot;00D66DAA&quot;/&gt;&lt;wsp:rsid wsp:val=&quot;00D7010A&quot;/&gt;&lt;wsp:rsid wsp:val=&quot;00D7040B&quot;/&gt;&lt;wsp:rsid wsp:val=&quot;00D70F5E&quot;/&gt;&lt;wsp:rsid wsp:val=&quot;00D70F87&quot;/&gt;&lt;wsp:rsid wsp:val=&quot;00D7123A&quot;/&gt;&lt;wsp:rsid wsp:val=&quot;00D71259&quot;/&gt;&lt;wsp:rsid wsp:val=&quot;00D71D45&quot;/&gt;&lt;wsp:rsid wsp:val=&quot;00D72400&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3FFE&quot;/&gt;&lt;wsp:rsid wsp:val=&quot;00D740A5&quot;/&gt;&lt;wsp:rsid wsp:val=&quot;00D7416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7FD&quot;/&gt;&lt;wsp:rsid wsp:val=&quot;00D86B37&quot;/&gt;&lt;wsp:rsid wsp:val=&quot;00D86ED1&quot;/&gt;&lt;wsp:rsid wsp:val=&quot;00D87154&quot;/&gt;&lt;wsp:rsid wsp:val=&quot;00D8757E&quot;/&gt;&lt;wsp:rsid wsp:val=&quot;00D8778A&quot;/&gt;&lt;wsp:rsid wsp:val=&quot;00D87BCC&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17&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6E8&quot;/&gt;&lt;wsp:rsid wsp:val=&quot;00D938A9&quot;/&gt;&lt;wsp:rsid wsp:val=&quot;00D93D5E&quot;/&gt;&lt;wsp:rsid wsp:val=&quot;00D948A0&quot;/&gt;&lt;wsp:rsid wsp:val=&quot;00D94BA1&quot;/&gt;&lt;wsp:rsid wsp:val=&quot;00D94BB0&quot;/&gt;&lt;wsp:rsid wsp:val=&quot;00D94FF3&quot;/&gt;&lt;wsp:rsid wsp:val=&quot;00D957C0&quot;/&gt;&lt;wsp:rsid wsp:val=&quot;00D95BF0&quot;/&gt;&lt;wsp:rsid wsp:val=&quot;00D95BFF&quot;/&gt;&lt;wsp:rsid wsp:val=&quot;00D95F44&quot;/&gt;&lt;wsp:rsid wsp:val=&quot;00D96193&quot;/&gt;&lt;wsp:rsid wsp:val=&quot;00D96780&quot;/&gt;&lt;wsp:rsid wsp:val=&quot;00D96824&quot;/&gt;&lt;wsp:rsid wsp:val=&quot;00D96DD2&quot;/&gt;&lt;wsp:rsid wsp:val=&quot;00D97DCE&quot;/&gt;&lt;wsp:rsid wsp:val=&quot;00D97E86&quot;/&gt;&lt;wsp:rsid wsp:val=&quot;00DA0FC0&quot;/&gt;&lt;wsp:rsid wsp:val=&quot;00DA1D80&quot;/&gt;&lt;wsp:rsid wsp:val=&quot;00DA1FF1&quot;/&gt;&lt;wsp:rsid wsp:val=&quot;00DA2046&quot;/&gt;&lt;wsp:rsid wsp:val=&quot;00DA23D2&quot;/&gt;&lt;wsp:rsid wsp:val=&quot;00DA25F8&quot;/&gt;&lt;wsp:rsid wsp:val=&quot;00DA29C4&quot;/&gt;&lt;wsp:rsid wsp:val=&quot;00DA2B47&quot;/&gt;&lt;wsp:rsid wsp:val=&quot;00DA2CD7&quot;/&gt;&lt;wsp:rsid wsp:val=&quot;00DA2D90&quot;/&gt;&lt;wsp:rsid wsp:val=&quot;00DA30A8&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9A6&quot;/&gt;&lt;wsp:rsid wsp:val=&quot;00DA5A53&quot;/&gt;&lt;wsp:rsid wsp:val=&quot;00DA5CA9&quot;/&gt;&lt;wsp:rsid wsp:val=&quot;00DA5E7E&quot;/&gt;&lt;wsp:rsid wsp:val=&quot;00DA5EB0&quot;/&gt;&lt;wsp:rsid wsp:val=&quot;00DA64EB&quot;/&gt;&lt;wsp:rsid wsp:val=&quot;00DA6794&quot;/&gt;&lt;wsp:rsid wsp:val=&quot;00DA6C50&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0D27&quot;/&gt;&lt;wsp:rsid wsp:val=&quot;00DB1239&quot;/&gt;&lt;wsp:rsid wsp:val=&quot;00DB1539&quot;/&gt;&lt;wsp:rsid wsp:val=&quot;00DB1F98&quot;/&gt;&lt;wsp:rsid wsp:val=&quot;00DB2037&quot;/&gt;&lt;wsp:rsid wsp:val=&quot;00DB2551&quot;/&gt;&lt;wsp:rsid wsp:val=&quot;00DB2706&quot;/&gt;&lt;wsp:rsid wsp:val=&quot;00DB286C&quot;/&gt;&lt;wsp:rsid wsp:val=&quot;00DB2DC2&quot;/&gt;&lt;wsp:rsid wsp:val=&quot;00DB34AC&quot;/&gt;&lt;wsp:rsid wsp:val=&quot;00DB35C7&quot;/&gt;&lt;wsp:rsid wsp:val=&quot;00DB369E&quot;/&gt;&lt;wsp:rsid wsp:val=&quot;00DB39DE&quot;/&gt;&lt;wsp:rsid wsp:val=&quot;00DB3D52&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15C&quot;/&gt;&lt;wsp:rsid wsp:val=&quot;00DC65D8&quot;/&gt;&lt;wsp:rsid wsp:val=&quot;00DC6A94&quot;/&gt;&lt;wsp:rsid wsp:val=&quot;00DC6B82&quot;/&gt;&lt;wsp:rsid wsp:val=&quot;00DC7073&quot;/&gt;&lt;wsp:rsid wsp:val=&quot;00DC765F&quot;/&gt;&lt;wsp:rsid wsp:val=&quot;00DC7722&quot;/&gt;&lt;wsp:rsid wsp:val=&quot;00DC7890&quot;/&gt;&lt;wsp:rsid wsp:val=&quot;00DC7E92&quot;/&gt;&lt;wsp:rsid wsp:val=&quot;00DD02C4&quot;/&gt;&lt;wsp:rsid wsp:val=&quot;00DD0877&quot;/&gt;&lt;wsp:rsid wsp:val=&quot;00DD0C93&quot;/&gt;&lt;wsp:rsid wsp:val=&quot;00DD0D46&quot;/&gt;&lt;wsp:rsid wsp:val=&quot;00DD1271&quot;/&gt;&lt;wsp:rsid wsp:val=&quot;00DD128A&quot;/&gt;&lt;wsp:rsid wsp:val=&quot;00DD12B1&quot;/&gt;&lt;wsp:rsid wsp:val=&quot;00DD12B5&quot;/&gt;&lt;wsp:rsid wsp:val=&quot;00DD1422&quot;/&gt;&lt;wsp:rsid wsp:val=&quot;00DD1947&quot;/&gt;&lt;wsp:rsid wsp:val=&quot;00DD1992&quot;/&gt;&lt;wsp:rsid wsp:val=&quot;00DD1A59&quot;/&gt;&lt;wsp:rsid wsp:val=&quot;00DD1B7F&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01E&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D33&quot;/&gt;&lt;wsp:rsid wsp:val=&quot;00DF0E63&quot;/&gt;&lt;wsp:rsid wsp:val=&quot;00DF1280&quot;/&gt;&lt;wsp:rsid wsp:val=&quot;00DF1300&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E97&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6014&quot;/&gt;&lt;wsp:rsid wsp:val=&quot;00DF6154&quot;/&gt;&lt;wsp:rsid wsp:val=&quot;00DF6824&quot;/&gt;&lt;wsp:rsid wsp:val=&quot;00DF6F81&quot;/&gt;&lt;wsp:rsid wsp:val=&quot;00DF7226&quot;/&gt;&lt;wsp:rsid wsp:val=&quot;00DF7644&quot;/&gt;&lt;wsp:rsid wsp:val=&quot;00DF7C0A&quot;/&gt;&lt;wsp:rsid wsp:val=&quot;00E00018&quot;/&gt;&lt;wsp:rsid wsp:val=&quot;00E004D1&quot;/&gt;&lt;wsp:rsid wsp:val=&quot;00E00A07&quot;/&gt;&lt;wsp:rsid wsp:val=&quot;00E00EFF&quot;/&gt;&lt;wsp:rsid wsp:val=&quot;00E0158D&quot;/&gt;&lt;wsp:rsid wsp:val=&quot;00E019EA&quot;/&gt;&lt;wsp:rsid wsp:val=&quot;00E01BD9&quot;/&gt;&lt;wsp:rsid wsp:val=&quot;00E01CAC&quot;/&gt;&lt;wsp:rsid wsp:val=&quot;00E0243C&quot;/&gt;&lt;wsp:rsid wsp:val=&quot;00E028E6&quot;/&gt;&lt;wsp:rsid wsp:val=&quot;00E02C20&quot;/&gt;&lt;wsp:rsid wsp:val=&quot;00E03016&quot;/&gt;&lt;wsp:rsid wsp:val=&quot;00E031D7&quot;/&gt;&lt;wsp:rsid wsp:val=&quot;00E032C1&quot;/&gt;&lt;wsp:rsid wsp:val=&quot;00E03926&quot;/&gt;&lt;wsp:rsid wsp:val=&quot;00E039C0&quot;/&gt;&lt;wsp:rsid wsp:val=&quot;00E046C1&quot;/&gt;&lt;wsp:rsid wsp:val=&quot;00E047AB&quot;/&gt;&lt;wsp:rsid wsp:val=&quot;00E049EC&quot;/&gt;&lt;wsp:rsid wsp:val=&quot;00E04BBA&quot;/&gt;&lt;wsp:rsid wsp:val=&quot;00E04EE6&quot;/&gt;&lt;wsp:rsid wsp:val=&quot;00E04FFA&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45&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43&quot;/&gt;&lt;wsp:rsid wsp:val=&quot;00E150B1&quot;/&gt;&lt;wsp:rsid wsp:val=&quot;00E15352&quot;/&gt;&lt;wsp:rsid wsp:val=&quot;00E154A1&quot;/&gt;&lt;wsp:rsid wsp:val=&quot;00E15B4D&quot;/&gt;&lt;wsp:rsid wsp:val=&quot;00E1626E&quot;/&gt;&lt;wsp:rsid wsp:val=&quot;00E164E8&quot;/&gt;&lt;wsp:rsid wsp:val=&quot;00E1654E&quot;/&gt;&lt;wsp:rsid wsp:val=&quot;00E16706&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1B9&quot;/&gt;&lt;wsp:rsid wsp:val=&quot;00E2446F&quot;/&gt;&lt;wsp:rsid wsp:val=&quot;00E250DB&quot;/&gt;&lt;wsp:rsid wsp:val=&quot;00E259BD&quot;/&gt;&lt;wsp:rsid wsp:val=&quot;00E25C00&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A89&quot;/&gt;&lt;wsp:rsid wsp:val=&quot;00E33B1B&quot;/&gt;&lt;wsp:rsid wsp:val=&quot;00E33BB9&quot;/&gt;&lt;wsp:rsid wsp:val=&quot;00E33E4D&quot;/&gt;&lt;wsp:rsid wsp:val=&quot;00E3457A&quot;/&gt;&lt;wsp:rsid wsp:val=&quot;00E34F08&quot;/&gt;&lt;wsp:rsid wsp:val=&quot;00E35F47&quot;/&gt;&lt;wsp:rsid wsp:val=&quot;00E360A5&quot;/&gt;&lt;wsp:rsid wsp:val=&quot;00E362BC&quot;/&gt;&lt;wsp:rsid wsp:val=&quot;00E36D92&quot;/&gt;&lt;wsp:rsid wsp:val=&quot;00E377BF&quot;/&gt;&lt;wsp:rsid wsp:val=&quot;00E37C25&quot;/&gt;&lt;wsp:rsid wsp:val=&quot;00E40362&quot;/&gt;&lt;wsp:rsid wsp:val=&quot;00E40DAE&quot;/&gt;&lt;wsp:rsid wsp:val=&quot;00E41479&quot;/&gt;&lt;wsp:rsid wsp:val=&quot;00E416D6&quot;/&gt;&lt;wsp:rsid wsp:val=&quot;00E41A3E&quot;/&gt;&lt;wsp:rsid wsp:val=&quot;00E41D2F&quot;/&gt;&lt;wsp:rsid wsp:val=&quot;00E41DB4&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3E8&quot;/&gt;&lt;wsp:rsid wsp:val=&quot;00E45A9D&quot;/&gt;&lt;wsp:rsid wsp:val=&quot;00E460A1&quot;/&gt;&lt;wsp:rsid wsp:val=&quot;00E46398&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548&quot;/&gt;&lt;wsp:rsid wsp:val=&quot;00E515A3&quot;/&gt;&lt;wsp:rsid wsp:val=&quot;00E516B4&quot;/&gt;&lt;wsp:rsid wsp:val=&quot;00E51735&quot;/&gt;&lt;wsp:rsid wsp:val=&quot;00E51817&quot;/&gt;&lt;wsp:rsid wsp:val=&quot;00E51ABD&quot;/&gt;&lt;wsp:rsid wsp:val=&quot;00E51E23&quot;/&gt;&lt;wsp:rsid wsp:val=&quot;00E52CCE&quot;/&gt;&lt;wsp:rsid wsp:val=&quot;00E52F76&quot;/&gt;&lt;wsp:rsid wsp:val=&quot;00E53069&quot;/&gt;&lt;wsp:rsid wsp:val=&quot;00E5315C&quot;/&gt;&lt;wsp:rsid wsp:val=&quot;00E53370&quot;/&gt;&lt;wsp:rsid wsp:val=&quot;00E538E0&quot;/&gt;&lt;wsp:rsid wsp:val=&quot;00E54D33&quot;/&gt;&lt;wsp:rsid wsp:val=&quot;00E55AEB&quot;/&gt;&lt;wsp:rsid wsp:val=&quot;00E56E29&quot;/&gt;&lt;wsp:rsid wsp:val=&quot;00E5711F&quot;/&gt;&lt;wsp:rsid wsp:val=&quot;00E572CE&quot;/&gt;&lt;wsp:rsid wsp:val=&quot;00E5765B&quot;/&gt;&lt;wsp:rsid wsp:val=&quot;00E57A3C&quot;/&gt;&lt;wsp:rsid wsp:val=&quot;00E6000E&quot;/&gt;&lt;wsp:rsid wsp:val=&quot;00E602C9&quot;/&gt;&lt;wsp:rsid wsp:val=&quot;00E6043C&quot;/&gt;&lt;wsp:rsid wsp:val=&quot;00E60774&quot;/&gt;&lt;wsp:rsid wsp:val=&quot;00E608B7&quot;/&gt;&lt;wsp:rsid wsp:val=&quot;00E60AB5&quot;/&gt;&lt;wsp:rsid wsp:val=&quot;00E60D6F&quot;/&gt;&lt;wsp:rsid wsp:val=&quot;00E60F80&quot;/&gt;&lt;wsp:rsid wsp:val=&quot;00E61DAC&quot;/&gt;&lt;wsp:rsid wsp:val=&quot;00E624DA&quot;/&gt;&lt;wsp:rsid wsp:val=&quot;00E6275D&quot;/&gt;&lt;wsp:rsid wsp:val=&quot;00E627BC&quot;/&gt;&lt;wsp:rsid wsp:val=&quot;00E629F9&quot;/&gt;&lt;wsp:rsid wsp:val=&quot;00E62AF2&quot;/&gt;&lt;wsp:rsid wsp:val=&quot;00E62B5D&quot;/&gt;&lt;wsp:rsid wsp:val=&quot;00E62D6E&quot;/&gt;&lt;wsp:rsid wsp:val=&quot;00E630F7&quot;/&gt;&lt;wsp:rsid wsp:val=&quot;00E632B7&quot;/&gt;&lt;wsp:rsid wsp:val=&quot;00E63983&quot;/&gt;&lt;wsp:rsid wsp:val=&quot;00E63AF2&quot;/&gt;&lt;wsp:rsid wsp:val=&quot;00E63C65&quot;/&gt;&lt;wsp:rsid wsp:val=&quot;00E6412A&quot;/&gt;&lt;wsp:rsid wsp:val=&quot;00E64286&quot;/&gt;&lt;wsp:rsid wsp:val=&quot;00E64763&quot;/&gt;&lt;wsp:rsid wsp:val=&quot;00E64C11&quot;/&gt;&lt;wsp:rsid wsp:val=&quot;00E64CDD&quot;/&gt;&lt;wsp:rsid wsp:val=&quot;00E64E79&quot;/&gt;&lt;wsp:rsid wsp:val=&quot;00E65013&quot;/&gt;&lt;wsp:rsid wsp:val=&quot;00E65E6B&quot;/&gt;&lt;wsp:rsid wsp:val=&quot;00E6640D&quot;/&gt;&lt;wsp:rsid wsp:val=&quot;00E6682F&quot;/&gt;&lt;wsp:rsid wsp:val=&quot;00E701D0&quot;/&gt;&lt;wsp:rsid wsp:val=&quot;00E705E5&quot;/&gt;&lt;wsp:rsid wsp:val=&quot;00E70B0C&quot;/&gt;&lt;wsp:rsid wsp:val=&quot;00E70F61&quot;/&gt;&lt;wsp:rsid wsp:val=&quot;00E71542&quot;/&gt;&lt;wsp:rsid wsp:val=&quot;00E71DF1&quot;/&gt;&lt;wsp:rsid wsp:val=&quot;00E722EF&quot;/&gt;&lt;wsp:rsid wsp:val=&quot;00E723D3&quot;/&gt;&lt;wsp:rsid wsp:val=&quot;00E7242A&quot;/&gt;&lt;wsp:rsid wsp:val=&quot;00E7245A&quot;/&gt;&lt;wsp:rsid wsp:val=&quot;00E7251D&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99A&quot;/&gt;&lt;wsp:rsid wsp:val=&quot;00E81F9F&quot;/&gt;&lt;wsp:rsid wsp:val=&quot;00E81FFC&quot;/&gt;&lt;wsp:rsid wsp:val=&quot;00E8213F&quot;/&gt;&lt;wsp:rsid wsp:val=&quot;00E826C8&quot;/&gt;&lt;wsp:rsid wsp:val=&quot;00E828DA&quot;/&gt;&lt;wsp:rsid wsp:val=&quot;00E82B9F&quot;/&gt;&lt;wsp:rsid wsp:val=&quot;00E83280&quot;/&gt;&lt;wsp:rsid wsp:val=&quot;00E832C9&quot;/&gt;&lt;wsp:rsid wsp:val=&quot;00E83469&quot;/&gt;&lt;wsp:rsid wsp:val=&quot;00E83E6E&quot;/&gt;&lt;wsp:rsid wsp:val=&quot;00E83EE9&quot;/&gt;&lt;wsp:rsid wsp:val=&quot;00E843C5&quot;/&gt;&lt;wsp:rsid wsp:val=&quot;00E84A59&quot;/&gt;&lt;wsp:rsid wsp:val=&quot;00E84E78&quot;/&gt;&lt;wsp:rsid wsp:val=&quot;00E850F7&quot;/&gt;&lt;wsp:rsid wsp:val=&quot;00E85483&quot;/&gt;&lt;wsp:rsid wsp:val=&quot;00E8563C&quot;/&gt;&lt;wsp:rsid wsp:val=&quot;00E859CA&quot;/&gt;&lt;wsp:rsid wsp:val=&quot;00E85BAE&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E&quot;/&gt;&lt;wsp:rsid wsp:val=&quot;00E87F95&quot;/&gt;&lt;wsp:rsid wsp:val=&quot;00E90199&quot;/&gt;&lt;wsp:rsid wsp:val=&quot;00E90367&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A9&quot;/&gt;&lt;wsp:rsid wsp:val=&quot;00E91EFC&quot;/&gt;&lt;wsp:rsid wsp:val=&quot;00E92054&quot;/&gt;&lt;wsp:rsid wsp:val=&quot;00E920B8&quot;/&gt;&lt;wsp:rsid wsp:val=&quot;00E9232D&quot;/&gt;&lt;wsp:rsid wsp:val=&quot;00E924C7&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72A&quot;/&gt;&lt;wsp:rsid wsp:val=&quot;00E9694A&quot;/&gt;&lt;wsp:rsid wsp:val=&quot;00E96B89&quot;/&gt;&lt;wsp:rsid wsp:val=&quot;00E96C84&quot;/&gt;&lt;wsp:rsid wsp:val=&quot;00E96EB3&quot;/&gt;&lt;wsp:rsid wsp:val=&quot;00E96FBC&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300C&quot;/&gt;&lt;wsp:rsid wsp:val=&quot;00EA32DE&quot;/&gt;&lt;wsp:rsid wsp:val=&quot;00EA3601&quot;/&gt;&lt;wsp:rsid wsp:val=&quot;00EA3D67&quot;/&gt;&lt;wsp:rsid wsp:val=&quot;00EA3DB9&quot;/&gt;&lt;wsp:rsid wsp:val=&quot;00EA4022&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77E&quot;/&gt;&lt;wsp:rsid wsp:val=&quot;00EB0FD8&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042&quot;/&gt;&lt;wsp:rsid wsp:val=&quot;00EB410B&quot;/&gt;&lt;wsp:rsid wsp:val=&quot;00EB4155&quot;/&gt;&lt;wsp:rsid wsp:val=&quot;00EB42C8&quot;/&gt;&lt;wsp:rsid wsp:val=&quot;00EB4A13&quot;/&gt;&lt;wsp:rsid wsp:val=&quot;00EB52C5&quot;/&gt;&lt;wsp:rsid wsp:val=&quot;00EB534C&quot;/&gt;&lt;wsp:rsid wsp:val=&quot;00EB542F&quot;/&gt;&lt;wsp:rsid wsp:val=&quot;00EB55D2&quot;/&gt;&lt;wsp:rsid wsp:val=&quot;00EB57E7&quot;/&gt;&lt;wsp:rsid wsp:val=&quot;00EB5ADE&quot;/&gt;&lt;wsp:rsid wsp:val=&quot;00EB5CC3&quot;/&gt;&lt;wsp:rsid wsp:val=&quot;00EB6440&quot;/&gt;&lt;wsp:rsid wsp:val=&quot;00EB6698&quot;/&gt;&lt;wsp:rsid wsp:val=&quot;00EB6C27&quot;/&gt;&lt;wsp:rsid wsp:val=&quot;00EB6C53&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3EF&quot;/&gt;&lt;wsp:rsid wsp:val=&quot;00EC0A9B&quot;/&gt;&lt;wsp:rsid wsp:val=&quot;00EC0BF0&quot;/&gt;&lt;wsp:rsid wsp:val=&quot;00EC117E&quot;/&gt;&lt;wsp:rsid wsp:val=&quot;00EC183D&quot;/&gt;&lt;wsp:rsid wsp:val=&quot;00EC1B6D&quot;/&gt;&lt;wsp:rsid wsp:val=&quot;00EC1D83&quot;/&gt;&lt;wsp:rsid wsp:val=&quot;00EC1E45&quot;/&gt;&lt;wsp:rsid wsp:val=&quot;00EC246B&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20F7&quot;/&gt;&lt;wsp:rsid wsp:val=&quot;00ED24AE&quot;/&gt;&lt;wsp:rsid wsp:val=&quot;00ED2FF1&quot;/&gt;&lt;wsp:rsid wsp:val=&quot;00ED3207&quot;/&gt;&lt;wsp:rsid wsp:val=&quot;00ED32E7&quot;/&gt;&lt;wsp:rsid wsp:val=&quot;00ED3534&quot;/&gt;&lt;wsp:rsid wsp:val=&quot;00ED35B9&quot;/&gt;&lt;wsp:rsid wsp:val=&quot;00ED367B&quot;/&gt;&lt;wsp:rsid wsp:val=&quot;00ED378D&quot;/&gt;&lt;wsp:rsid wsp:val=&quot;00ED38D7&quot;/&gt;&lt;wsp:rsid wsp:val=&quot;00ED3B7D&quot;/&gt;&lt;wsp:rsid wsp:val=&quot;00ED3E6E&quot;/&gt;&lt;wsp:rsid wsp:val=&quot;00ED5122&quot;/&gt;&lt;wsp:rsid wsp:val=&quot;00ED54F7&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DCB&quot;/&gt;&lt;wsp:rsid wsp:val=&quot;00EE4AE8&quot;/&gt;&lt;wsp:rsid wsp:val=&quot;00EE5112&quot;/&gt;&lt;wsp:rsid wsp:val=&quot;00EE5553&quot;/&gt;&lt;wsp:rsid wsp:val=&quot;00EE62B4&quot;/&gt;&lt;wsp:rsid wsp:val=&quot;00EE636D&quot;/&gt;&lt;wsp:rsid wsp:val=&quot;00EE66B1&quot;/&gt;&lt;wsp:rsid wsp:val=&quot;00EE6CC0&quot;/&gt;&lt;wsp:rsid wsp:val=&quot;00EE75D6&quot;/&gt;&lt;wsp:rsid wsp:val=&quot;00EE7C06&quot;/&gt;&lt;wsp:rsid wsp:val=&quot;00EE7D91&quot;/&gt;&lt;wsp:rsid wsp:val=&quot;00EE7ECE&quot;/&gt;&lt;wsp:rsid wsp:val=&quot;00EF0225&quot;/&gt;&lt;wsp:rsid wsp:val=&quot;00EF05A6&quot;/&gt;&lt;wsp:rsid wsp:val=&quot;00EF082A&quot;/&gt;&lt;wsp:rsid wsp:val=&quot;00EF0E50&quot;/&gt;&lt;wsp:rsid wsp:val=&quot;00EF118E&quot;/&gt;&lt;wsp:rsid wsp:val=&quot;00EF118F&quot;/&gt;&lt;wsp:rsid wsp:val=&quot;00EF1287&quot;/&gt;&lt;wsp:rsid wsp:val=&quot;00EF1333&quot;/&gt;&lt;wsp:rsid wsp:val=&quot;00EF1AEC&quot;/&gt;&lt;wsp:rsid wsp:val=&quot;00EF20FD&quot;/&gt;&lt;wsp:rsid wsp:val=&quot;00EF2786&quot;/&gt;&lt;wsp:rsid wsp:val=&quot;00EF2A1F&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6141&quot;/&gt;&lt;wsp:rsid wsp:val=&quot;00EF650F&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D6&quot;/&gt;&lt;wsp:rsid wsp:val=&quot;00EF7CE8&quot;/&gt;&lt;wsp:rsid wsp:val=&quot;00F000F0&quot;/&gt;&lt;wsp:rsid wsp:val=&quot;00F00180&quot;/&gt;&lt;wsp:rsid wsp:val=&quot;00F00497&quot;/&gt;&lt;wsp:rsid wsp:val=&quot;00F005AF&quot;/&gt;&lt;wsp:rsid wsp:val=&quot;00F006E4&quot;/&gt;&lt;wsp:rsid wsp:val=&quot;00F00829&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06&quot;/&gt;&lt;wsp:rsid wsp:val=&quot;00F15860&quot;/&gt;&lt;wsp:rsid wsp:val=&quot;00F15B3A&quot;/&gt;&lt;wsp:rsid wsp:val=&quot;00F1698C&quot;/&gt;&lt;wsp:rsid wsp:val=&quot;00F16BB1&quot;/&gt;&lt;wsp:rsid wsp:val=&quot;00F17A8F&quot;/&gt;&lt;wsp:rsid wsp:val=&quot;00F20046&quot;/&gt;&lt;wsp:rsid wsp:val=&quot;00F205A6&quot;/&gt;&lt;wsp:rsid wsp:val=&quot;00F206FE&quot;/&gt;&lt;wsp:rsid wsp:val=&quot;00F20798&quot;/&gt;&lt;wsp:rsid wsp:val=&quot;00F20F5B&quot;/&gt;&lt;wsp:rsid wsp:val=&quot;00F21048&quot;/&gt;&lt;wsp:rsid wsp:val=&quot;00F210AB&quot;/&gt;&lt;wsp:rsid wsp:val=&quot;00F211CB&quot;/&gt;&lt;wsp:rsid wsp:val=&quot;00F21345&quot;/&gt;&lt;wsp:rsid wsp:val=&quot;00F21484&quot;/&gt;&lt;wsp:rsid wsp:val=&quot;00F215C3&quot;/&gt;&lt;wsp:rsid wsp:val=&quot;00F21857&quot;/&gt;&lt;wsp:rsid wsp:val=&quot;00F218EF&quot;/&gt;&lt;wsp:rsid wsp:val=&quot;00F21A0B&quot;/&gt;&lt;wsp:rsid wsp:val=&quot;00F21B4F&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E0C&quot;/&gt;&lt;wsp:rsid wsp:val=&quot;00F27EF4&quot;/&gt;&lt;wsp:rsid wsp:val=&quot;00F3002F&quot;/&gt;&lt;wsp:rsid wsp:val=&quot;00F30031&quot;/&gt;&lt;wsp:rsid wsp:val=&quot;00F30063&quot;/&gt;&lt;wsp:rsid wsp:val=&quot;00F30353&quot;/&gt;&lt;wsp:rsid wsp:val=&quot;00F308C0&quot;/&gt;&lt;wsp:rsid wsp:val=&quot;00F30BE8&quot;/&gt;&lt;wsp:rsid wsp:val=&quot;00F30FF2&quot;/&gt;&lt;wsp:rsid wsp:val=&quot;00F31375&quot;/&gt;&lt;wsp:rsid wsp:val=&quot;00F316ED&quot;/&gt;&lt;wsp:rsid wsp:val=&quot;00F318E7&quot;/&gt;&lt;wsp:rsid wsp:val=&quot;00F31F17&quot;/&gt;&lt;wsp:rsid wsp:val=&quot;00F3236F&quot;/&gt;&lt;wsp:rsid wsp:val=&quot;00F32374&quot;/&gt;&lt;wsp:rsid wsp:val=&quot;00F32F0E&quot;/&gt;&lt;wsp:rsid wsp:val=&quot;00F32F3E&quot;/&gt;&lt;wsp:rsid wsp:val=&quot;00F3338A&quot;/&gt;&lt;wsp:rsid wsp:val=&quot;00F3372E&quot;/&gt;&lt;wsp:rsid wsp:val=&quot;00F3383E&quot;/&gt;&lt;wsp:rsid wsp:val=&quot;00F34057&quot;/&gt;&lt;wsp:rsid wsp:val=&quot;00F34286&quot;/&gt;&lt;wsp:rsid wsp:val=&quot;00F342E5&quot;/&gt;&lt;wsp:rsid wsp:val=&quot;00F346BC&quot;/&gt;&lt;wsp:rsid wsp:val=&quot;00F347D0&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8D6&quot;/&gt;&lt;wsp:rsid wsp:val=&quot;00F37922&quot;/&gt;&lt;wsp:rsid wsp:val=&quot;00F37A1D&quot;/&gt;&lt;wsp:rsid wsp:val=&quot;00F37AEF&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0F3&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0939&quot;/&gt;&lt;wsp:rsid wsp:val=&quot;00F513BA&quot;/&gt;&lt;wsp:rsid wsp:val=&quot;00F51447&quot;/&gt;&lt;wsp:rsid wsp:val=&quot;00F514EF&quot;/&gt;&lt;wsp:rsid wsp:val=&quot;00F516F4&quot;/&gt;&lt;wsp:rsid wsp:val=&quot;00F52477&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4192&quot;/&gt;&lt;wsp:rsid wsp:val=&quot;00F542D8&quot;/&gt;&lt;wsp:rsid wsp:val=&quot;00F546DB&quot;/&gt;&lt;wsp:rsid wsp:val=&quot;00F548C8&quot;/&gt;&lt;wsp:rsid wsp:val=&quot;00F54E13&quot;/&gt;&lt;wsp:rsid wsp:val=&quot;00F55331&quot;/&gt;&lt;wsp:rsid wsp:val=&quot;00F55AC5&quot;/&gt;&lt;wsp:rsid wsp:val=&quot;00F55C34&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596&quot;/&gt;&lt;wsp:rsid wsp:val=&quot;00F61701&quot;/&gt;&lt;wsp:rsid wsp:val=&quot;00F61902&quot;/&gt;&lt;wsp:rsid wsp:val=&quot;00F61C45&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AF6&quot;/&gt;&lt;wsp:rsid wsp:val=&quot;00F675DD&quot;/&gt;&lt;wsp:rsid wsp:val=&quot;00F67A85&quot;/&gt;&lt;wsp:rsid wsp:val=&quot;00F70559&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D87&quot;/&gt;&lt;wsp:rsid wsp:val=&quot;00F73E55&quot;/&gt;&lt;wsp:rsid wsp:val=&quot;00F73F43&quot;/&gt;&lt;wsp:rsid wsp:val=&quot;00F7409F&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A00&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5AB&quot;/&gt;&lt;wsp:rsid wsp:val=&quot;00F9174D&quot;/&gt;&lt;wsp:rsid wsp:val=&quot;00F91906&quot;/&gt;&lt;wsp:rsid wsp:val=&quot;00F91CA2&quot;/&gt;&lt;wsp:rsid wsp:val=&quot;00F91DAB&quot;/&gt;&lt;wsp:rsid wsp:val=&quot;00F91DAC&quot;/&gt;&lt;wsp:rsid wsp:val=&quot;00F91FBE&quot;/&gt;&lt;wsp:rsid wsp:val=&quot;00F92174&quot;/&gt;&lt;wsp:rsid wsp:val=&quot;00F923DB&quot;/&gt;&lt;wsp:rsid wsp:val=&quot;00F92725&quot;/&gt;&lt;wsp:rsid wsp:val=&quot;00F9344F&quot;/&gt;&lt;wsp:rsid wsp:val=&quot;00F93A3D&quot;/&gt;&lt;wsp:rsid wsp:val=&quot;00F93C3E&quot;/&gt;&lt;wsp:rsid wsp:val=&quot;00F93D13&quot;/&gt;&lt;wsp:rsid wsp:val=&quot;00F93EE6&quot;/&gt;&lt;wsp:rsid wsp:val=&quot;00F94003&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59B&quot;/&gt;&lt;wsp:rsid wsp:val=&quot;00F958CD&quot;/&gt;&lt;wsp:rsid wsp:val=&quot;00F9632D&quot;/&gt;&lt;wsp:rsid wsp:val=&quot;00F9644F&quot;/&gt;&lt;wsp:rsid wsp:val=&quot;00F965D9&quot;/&gt;&lt;wsp:rsid wsp:val=&quot;00F968CC&quot;/&gt;&lt;wsp:rsid wsp:val=&quot;00F96C7A&quot;/&gt;&lt;wsp:rsid wsp:val=&quot;00F96E7C&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24&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1E9&quot;/&gt;&lt;wsp:rsid wsp:val=&quot;00FA7A20&quot;/&gt;&lt;wsp:rsid wsp:val=&quot;00FA7AA6&quot;/&gt;&lt;wsp:rsid wsp:val=&quot;00FA7C04&quot;/&gt;&lt;wsp:rsid wsp:val=&quot;00FB007D&quot;/&gt;&lt;wsp:rsid wsp:val=&quot;00FB0443&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81C&quot;/&gt;&lt;wsp:rsid wsp:val=&quot;00FB3A91&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3CC&quot;/&gt;&lt;wsp:rsid wsp:val=&quot;00FC1485&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60B6&quot;/&gt;&lt;wsp:rsid wsp:val=&quot;00FC65A0&quot;/&gt;&lt;wsp:rsid wsp:val=&quot;00FC6672&quot;/&gt;&lt;wsp:rsid wsp:val=&quot;00FC6B41&quot;/&gt;&lt;wsp:rsid wsp:val=&quot;00FC7308&quot;/&gt;&lt;wsp:rsid wsp:val=&quot;00FC7896&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5502&quot;/&gt;&lt;wsp:rsid wsp:val=&quot;00FD6318&quot;/&gt;&lt;wsp:rsid wsp:val=&quot;00FD6556&quot;/&gt;&lt;wsp:rsid wsp:val=&quot;00FD691F&quot;/&gt;&lt;wsp:rsid wsp:val=&quot;00FD6A3D&quot;/&gt;&lt;wsp:rsid wsp:val=&quot;00FD6BD7&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352&quot;/&gt;&lt;wsp:rsid wsp:val=&quot;00FE1718&quot;/&gt;&lt;wsp:rsid wsp:val=&quot;00FE1B11&quot;/&gt;&lt;wsp:rsid wsp:val=&quot;00FE20AB&quot;/&gt;&lt;wsp:rsid wsp:val=&quot;00FE22FE&quot;/&gt;&lt;wsp:rsid wsp:val=&quot;00FE2955&quot;/&gt;&lt;wsp:rsid wsp:val=&quot;00FE2B7B&quot;/&gt;&lt;wsp:rsid wsp:val=&quot;00FE3100&quot;/&gt;&lt;wsp:rsid wsp:val=&quot;00FE3439&quot;/&gt;&lt;wsp:rsid wsp:val=&quot;00FE3768&quot;/&gt;&lt;wsp:rsid wsp:val=&quot;00FE4705&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FE&quot;/&gt;&lt;wsp:rsid wsp:val=&quot;00FF609A&quot;/&gt;&lt;wsp:rsid wsp:val=&quot;00FF6A39&quot;/&gt;&lt;wsp:rsid wsp:val=&quot;00FF6CF6&quot;/&gt;&lt;wsp:rsid wsp:val=&quot;00FF707C&quot;/&gt;&lt;wsp:rsid wsp:val=&quot;00FF7237&quot;/&gt;&lt;wsp:rsid wsp:val=&quot;00FF78DB&quot;/&gt;&lt;/wsp:rsids&gt;&lt;/w:docPr&gt;&lt;w:body&gt;&lt;wx:sect&gt;&lt;w:p wsp:rsidR=&quot;00000000&quot; wsp:rsidRDefault=&quot;00B072C6&quot; wsp:rsidP=&quot;00B072C6&quot;&gt;&lt;m:oMathPara&gt;&lt;m:oMath&gt;&lt;m:r&gt;&lt;w:rPr&gt;&lt;w:rFonts w:ascii=&quot;Cambria Math&quot; w:h-ansi=&quot;Cambria Math&quot;/&gt;&lt;wx:font wx:val=&quot;Cambria Math&quot;/&gt;&lt;w:i/&gt;&lt;w:lang w:fareast=&quot;EN-GB&quot;/&gt;&lt;/w:rPr&gt;&lt;m:t&gt;Xâ‹…&lt;/m:t&gt;&lt;/m:r&gt;&lt;m:sSub&gt;&lt;m:sSubPr&gt;&lt;m:ctrlPr&gt;&lt;w:rPr&gt;&lt;w:rFonts w:ascii=&quot;Cambria Math&quot; w:h-ansi=&quot;Cambria Math&quot;/&gt;&lt;wx:font wx:val=&quot;Cambria Math&quot;/&gt;&lt;w:i/&gt;&lt;w:lang w:fareast=&quot;EN-GB&quot;/&gt;&lt;/w:rPr&gt;&lt;/m:ctrlPr&gt;&lt;/m:sSubPr&gt;&lt;m:e&gt;&lt;m:r&gt;&lt;w:rPr&gt;&lt;w:rFonts w:ascii=&quot;Cambria Math&quot; w:h-ansi=&quot;Cambria Math&quot;/&gt;&lt;wx:font wx:val=&quot;Cambria Math&quot;/&gt;&lt;w:i/&gt;&lt;w:lang w:fareast=&quot;EN-GB&quot;/&gt;&lt;/w:rPr&gt;&lt;m:t&gt;M&lt;/m:t&gt;&lt;/m:r&gt;&lt;/m:e&gt;&lt;m:sub&gt;&lt;m:r&gt;&lt;m:rPr&gt;&lt;m:nor/&gt;&lt;/m:rPr&gt;&lt;w:rPr&gt;&lt;w:rFonts w:ascii=&quot;Cambria Math&quot; w:h-ansi=&quot;Cambria Math&quot;/&gt;&lt;wx:font wx:val=&quot;Cambria Math&quot;/&gt;&lt;w:lang w:fareast=&quot;EN-GB&quot;/&gt;&lt;/w:rPr&gt;&lt;m:t&gt;total&lt;/m:t&gt;&lt;/m:r&gt;&lt;m:ctrlPr&gt;&lt;w:rPr&gt;&lt;w:rFonts w:ascii=&quot;Cambria Math&quot; w:h-ansi=&quot;Cambria Math&quot;/&gt;&lt;wx:font wx:val=&quot;Cambria Math&quot;/&gt;&lt;w:lang w:fareast=&quot;EN-GB&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B13518">
        <w:rPr>
          <w:rFonts w:eastAsia="PMingLiU"/>
          <w:i/>
          <w:iCs/>
          <w:lang w:val="en-US" w:eastAsia="zh-CN"/>
        </w:rPr>
        <w:instrText xml:space="preserve"> </w:instrText>
      </w:r>
      <w:r w:rsidRPr="00B13518">
        <w:rPr>
          <w:rFonts w:eastAsia="PMingLiU"/>
          <w:i/>
          <w:iCs/>
          <w:lang w:val="en-US" w:eastAsia="zh-CN"/>
        </w:rPr>
        <w:fldChar w:fldCharType="separate"/>
      </w:r>
      <w:r w:rsidR="008D5F4A">
        <w:rPr>
          <w:i/>
          <w:iCs/>
          <w:position w:val="-5"/>
        </w:rPr>
        <w:pict w14:anchorId="3B6D6612">
          <v:shape id="_x0000_i1034" type="#_x0000_t75" style="width:36.55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1924&quot;/&gt;&lt;wsp:rsid wsp:val=&quot;000121EC&quot;/&gt;&lt;wsp:rsid wsp:val=&quot;000124D1&quot;/&gt;&lt;wsp:rsid wsp:val=&quot;00012D90&quot;/&gt;&lt;wsp:rsid wsp:val=&quot;00012DCC&quot;/&gt;&lt;wsp:rsid wsp:val=&quot;0001321B&quot;/&gt;&lt;wsp:rsid wsp:val=&quot;00013488&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3DD2&quot;/&gt;&lt;wsp:rsid wsp:val=&quot;0002400D&quot;/&gt;&lt;wsp:rsid wsp:val=&quot;00024A87&quot;/&gt;&lt;wsp:rsid wsp:val=&quot;00024E37&quot;/&gt;&lt;wsp:rsid wsp:val=&quot;00024E57&quot;/&gt;&lt;wsp:rsid wsp:val=&quot;0002506A&quot;/&gt;&lt;wsp:rsid wsp:val=&quot;00025281&quot;/&gt;&lt;wsp:rsid wsp:val=&quot;000254B6&quot;/&gt;&lt;wsp:rsid wsp:val=&quot;000255A1&quot;/&gt;&lt;wsp:rsid wsp:val=&quot;00025825&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E02&quot;/&gt;&lt;wsp:rsid wsp:val=&quot;00031EDD&quot;/&gt;&lt;wsp:rsid wsp:val=&quot;000321DC&quot;/&gt;&lt;wsp:rsid wsp:val=&quot;00032905&quot;/&gt;&lt;wsp:rsid wsp:val=&quot;00032A64&quot;/&gt;&lt;wsp:rsid wsp:val=&quot;000334D2&quot;/&gt;&lt;wsp:rsid wsp:val=&quot;00033834&quot;/&gt;&lt;wsp:rsid wsp:val=&quot;00033A55&quot;/&gt;&lt;wsp:rsid wsp:val=&quot;00033AE8&quot;/&gt;&lt;wsp:rsid wsp:val=&quot;00033E5C&quot;/&gt;&lt;wsp:rsid wsp:val=&quot;00033FE2&quot;/&gt;&lt;wsp:rsid wsp:val=&quot;0003441E&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8D6&quot;/&gt;&lt;wsp:rsid wsp:val=&quot;00036A16&quot;/&gt;&lt;wsp:rsid wsp:val=&quot;00036C45&quot;/&gt;&lt;wsp:rsid wsp:val=&quot;00036FA7&quot;/&gt;&lt;wsp:rsid wsp:val=&quot;000377E3&quot;/&gt;&lt;wsp:rsid wsp:val=&quot;00037910&quot;/&gt;&lt;wsp:rsid wsp:val=&quot;00037A21&quot;/&gt;&lt;wsp:rsid wsp:val=&quot;00037D3E&quot;/&gt;&lt;wsp:rsid wsp:val=&quot;00040279&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527&quot;/&gt;&lt;wsp:rsid wsp:val=&quot;000426B1&quot;/&gt;&lt;wsp:rsid wsp:val=&quot;000429CD&quot;/&gt;&lt;wsp:rsid wsp:val=&quot;00042BFC&quot;/&gt;&lt;wsp:rsid wsp:val=&quot;000430CF&quot;/&gt;&lt;wsp:rsid wsp:val=&quot;000433B7&quot;/&gt;&lt;wsp:rsid wsp:val=&quot;00043607&quot;/&gt;&lt;wsp:rsid wsp:val=&quot;00043703&quot;/&gt;&lt;wsp:rsid wsp:val=&quot;00043CFE&quot;/&gt;&lt;wsp:rsid wsp:val=&quot;0004403C&quot;/&gt;&lt;wsp:rsid wsp:val=&quot;000441EC&quot;/&gt;&lt;wsp:rsid wsp:val=&quot;00044225&quot;/&gt;&lt;wsp:rsid wsp:val=&quot;00044359&quot;/&gt;&lt;wsp:rsid wsp:val=&quot;000444AD&quot;/&gt;&lt;wsp:rsid wsp:val=&quot;0004457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885&quot;/&gt;&lt;wsp:rsid wsp:val=&quot;00047A82&quot;/&gt;&lt;wsp:rsid wsp:val=&quot;00047D3D&quot;/&gt;&lt;wsp:rsid wsp:val=&quot;0005055B&quot;/&gt;&lt;wsp:rsid wsp:val=&quot;000505B9&quot;/&gt;&lt;wsp:rsid wsp:val=&quot;000505E0&quot;/&gt;&lt;wsp:rsid wsp:val=&quot;000508D9&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56B&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9C&quot;/&gt;&lt;wsp:rsid wsp:val=&quot;0005504C&quot;/&gt;&lt;wsp:rsid wsp:val=&quot;00055871&quot;/&gt;&lt;wsp:rsid wsp:val=&quot;00055873&quot;/&gt;&lt;wsp:rsid wsp:val=&quot;00055B8E&quot;/&gt;&lt;wsp:rsid wsp:val=&quot;0005602E&quot;/&gt;&lt;wsp:rsid wsp:val=&quot;00056052&quot;/&gt;&lt;wsp:rsid wsp:val=&quot;00056057&quot;/&gt;&lt;wsp:rsid wsp:val=&quot;00056318&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1E9&quot;/&gt;&lt;wsp:rsid wsp:val=&quot;00060586&quot;/&gt;&lt;wsp:rsid wsp:val=&quot;00060A9B&quot;/&gt;&lt;wsp:rsid wsp:val=&quot;00060FDB&quot;/&gt;&lt;wsp:rsid wsp:val=&quot;000612C5&quot;/&gt;&lt;wsp:rsid wsp:val=&quot;00061C96&quot;/&gt;&lt;wsp:rsid wsp:val=&quot;00061E34&quot;/&gt;&lt;wsp:rsid wsp:val=&quot;000621A9&quot;/&gt;&lt;wsp:rsid wsp:val=&quot;0006263A&quot;/&gt;&lt;wsp:rsid wsp:val=&quot;00062A7F&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5FE&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8E&quot;/&gt;&lt;wsp:rsid wsp:val=&quot;00074BF5&quot;/&gt;&lt;wsp:rsid wsp:val=&quot;00074E65&quot;/&gt;&lt;wsp:rsid wsp:val=&quot;000752CD&quot;/&gt;&lt;wsp:rsid wsp:val=&quot;00075680&quot;/&gt;&lt;wsp:rsid wsp:val=&quot;0007590A&quot;/&gt;&lt;wsp:rsid wsp:val=&quot;00075999&quot;/&gt;&lt;wsp:rsid wsp:val=&quot;00075FE3&quot;/&gt;&lt;wsp:rsid wsp:val=&quot;00076622&quot;/&gt;&lt;wsp:rsid wsp:val=&quot;00076775&quot;/&gt;&lt;wsp:rsid wsp:val=&quot;00076D63&quot;/&gt;&lt;wsp:rsid wsp:val=&quot;00076D95&quot;/&gt;&lt;wsp:rsid wsp:val=&quot;00077579&quot;/&gt;&lt;wsp:rsid wsp:val=&quot;00077A78&quot;/&gt;&lt;wsp:rsid wsp:val=&quot;00080170&quot;/&gt;&lt;wsp:rsid wsp:val=&quot;000805B2&quot;/&gt;&lt;wsp:rsid wsp:val=&quot;00080786&quot;/&gt;&lt;wsp:rsid wsp:val=&quot;00080D74&quot;/&gt;&lt;wsp:rsid wsp:val=&quot;000812DB&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60&quot;/&gt;&lt;wsp:rsid wsp:val=&quot;00087881&quot;/&gt;&lt;wsp:rsid wsp:val=&quot;00087BAB&quot;/&gt;&lt;wsp:rsid wsp:val=&quot;00087E29&quot;/&gt;&lt;wsp:rsid wsp:val=&quot;00087F91&quot;/&gt;&lt;wsp:rsid wsp:val=&quot;00090573&quot;/&gt;&lt;wsp:rsid wsp:val=&quot;00090586&quot;/&gt;&lt;wsp:rsid wsp:val=&quot;00090653&quot;/&gt;&lt;wsp:rsid wsp:val=&quot;00091277&quot;/&gt;&lt;wsp:rsid wsp:val=&quot;00091714&quot;/&gt;&lt;wsp:rsid wsp:val=&quot;000921E3&quot;/&gt;&lt;wsp:rsid wsp:val=&quot;00092334&quot;/&gt;&lt;wsp:rsid wsp:val=&quot;000923BD&quot;/&gt;&lt;wsp:rsid wsp:val=&quot;000924A8&quot;/&gt;&lt;wsp:rsid wsp:val=&quot;000931C3&quot;/&gt;&lt;wsp:rsid wsp:val=&quot;000938A0&quot;/&gt;&lt;wsp:rsid wsp:val=&quot;00093B72&quot;/&gt;&lt;wsp:rsid wsp:val=&quot;0009437A&quot;/&gt;&lt;wsp:rsid wsp:val=&quot;000947B7&quot;/&gt;&lt;wsp:rsid wsp:val=&quot;0009493A&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A0296&quot;/&gt;&lt;wsp:rsid wsp:val=&quot;000A02DC&quot;/&gt;&lt;wsp:rsid wsp:val=&quot;000A06C9&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D49&quot;/&gt;&lt;wsp:rsid wsp:val=&quot;000A1F8D&quot;/&gt;&lt;wsp:rsid wsp:val=&quot;000A23B7&quot;/&gt;&lt;wsp:rsid wsp:val=&quot;000A2D70&quot;/&gt;&lt;wsp:rsid wsp:val=&quot;000A3A3A&quot;/&gt;&lt;wsp:rsid wsp:val=&quot;000A3ACB&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499&quot;/&gt;&lt;wsp:rsid wsp:val=&quot;000B081C&quot;/&gt;&lt;wsp:rsid wsp:val=&quot;000B10AB&quot;/&gt;&lt;wsp:rsid wsp:val=&quot;000B17A1&quot;/&gt;&lt;wsp:rsid wsp:val=&quot;000B1CD3&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33&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05B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2B9&quot;/&gt;&lt;wsp:rsid wsp:val=&quot;000C4C76&quot;/&gt;&lt;wsp:rsid wsp:val=&quot;000C54A6&quot;/&gt;&lt;wsp:rsid wsp:val=&quot;000C550B&quot;/&gt;&lt;wsp:rsid wsp:val=&quot;000C5759&quot;/&gt;&lt;wsp:rsid wsp:val=&quot;000C5B91&quot;/&gt;&lt;wsp:rsid wsp:val=&quot;000C5E7D&quot;/&gt;&lt;wsp:rsid wsp:val=&quot;000C673C&quot;/&gt;&lt;wsp:rsid wsp:val=&quot;000C69F8&quot;/&gt;&lt;wsp:rsid wsp:val=&quot;000C71D9&quot;/&gt;&lt;wsp:rsid wsp:val=&quot;000C7C3E&quot;/&gt;&lt;wsp:rsid wsp:val=&quot;000D037E&quot;/&gt;&lt;wsp:rsid wsp:val=&quot;000D0A0F&quot;/&gt;&lt;wsp:rsid wsp:val=&quot;000D0AB8&quot;/&gt;&lt;wsp:rsid wsp:val=&quot;000D0BCC&quot;/&gt;&lt;wsp:rsid wsp:val=&quot;000D0F9A&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DE6&quot;/&gt;&lt;wsp:rsid wsp:val=&quot;000D4DFF&quot;/&gt;&lt;wsp:rsid wsp:val=&quot;000D4F5A&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1DF&quot;/&gt;&lt;wsp:rsid wsp:val=&quot;000D7268&quot;/&gt;&lt;wsp:rsid wsp:val=&quot;000D7383&quot;/&gt;&lt;wsp:rsid wsp:val=&quot;000D745D&quot;/&gt;&lt;wsp:rsid wsp:val=&quot;000D75CC&quot;/&gt;&lt;wsp:rsid wsp:val=&quot;000D75EE&quot;/&gt;&lt;wsp:rsid wsp:val=&quot;000D7783&quot;/&gt;&lt;wsp:rsid wsp:val=&quot;000D7A10&quot;/&gt;&lt;wsp:rsid wsp:val=&quot;000D7C7C&quot;/&gt;&lt;wsp:rsid wsp:val=&quot;000E011D&quot;/&gt;&lt;wsp:rsid wsp:val=&quot;000E0706&quot;/&gt;&lt;wsp:rsid wsp:val=&quot;000E14B9&quot;/&gt;&lt;wsp:rsid wsp:val=&quot;000E182B&quot;/&gt;&lt;wsp:rsid wsp:val=&quot;000E19C9&quot;/&gt;&lt;wsp:rsid wsp:val=&quot;000E1E8E&quot;/&gt;&lt;wsp:rsid wsp:val=&quot;000E279B&quot;/&gt;&lt;wsp:rsid wsp:val=&quot;000E2D41&quot;/&gt;&lt;wsp:rsid wsp:val=&quot;000E3075&quot;/&gt;&lt;wsp:rsid wsp:val=&quot;000E3358&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8E2&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38E&quot;/&gt;&lt;wsp:rsid wsp:val=&quot;000F251F&quot;/&gt;&lt;wsp:rsid wsp:val=&quot;000F2965&quot;/&gt;&lt;wsp:rsid wsp:val=&quot;000F2A21&quot;/&gt;&lt;wsp:rsid wsp:val=&quot;000F2A71&quot;/&gt;&lt;wsp:rsid wsp:val=&quot;000F2E12&quot;/&gt;&lt;wsp:rsid wsp:val=&quot;000F34C7&quot;/&gt;&lt;wsp:rsid wsp:val=&quot;000F3755&quot;/&gt;&lt;wsp:rsid wsp:val=&quot;000F3B40&quot;/&gt;&lt;wsp:rsid wsp:val=&quot;000F3FFF&quot;/&gt;&lt;wsp:rsid wsp:val=&quot;000F42EA&quot;/&gt;&lt;wsp:rsid wsp:val=&quot;000F4A11&quot;/&gt;&lt;wsp:rsid wsp:val=&quot;000F4CAF&quot;/&gt;&lt;wsp:rsid wsp:val=&quot;000F4D95&quot;/&gt;&lt;wsp:rsid wsp:val=&quot;000F4F44&quot;/&gt;&lt;wsp:rsid wsp:val=&quot;000F53CB&quot;/&gt;&lt;wsp:rsid wsp:val=&quot;000F55F2&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789F&quot;/&gt;&lt;wsp:rsid wsp:val=&quot;00117957&quot;/&gt;&lt;wsp:rsid wsp:val=&quot;00117AF5&quot;/&gt;&lt;wsp:rsid wsp:val=&quot;00117B4F&quot;/&gt;&lt;wsp:rsid wsp:val=&quot;00117B90&quot;/&gt;&lt;wsp:rsid wsp:val=&quot;00117CB8&quot;/&gt;&lt;wsp:rsid wsp:val=&quot;001202E9&quot;/&gt;&lt;wsp:rsid wsp:val=&quot;001203DB&quot;/&gt;&lt;wsp:rsid wsp:val=&quot;0012079F&quot;/&gt;&lt;wsp:rsid wsp:val=&quot;001207F3&quot;/&gt;&lt;wsp:rsid wsp:val=&quot;00120A7B&quot;/&gt;&lt;wsp:rsid wsp:val=&quot;00121316&quot;/&gt;&lt;wsp:rsid wsp:val=&quot;0012142A&quot;/&gt;&lt;wsp:rsid wsp:val=&quot;001215DB&quot;/&gt;&lt;wsp:rsid wsp:val=&quot;00121897&quot;/&gt;&lt;wsp:rsid wsp:val=&quot;001218BF&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467D&quot;/&gt;&lt;wsp:rsid wsp:val=&quot;001246EC&quot;/&gt;&lt;wsp:rsid wsp:val=&quot;001249D7&quot;/&gt;&lt;wsp:rsid wsp:val=&quot;00124E10&quot;/&gt;&lt;wsp:rsid wsp:val=&quot;00125078&quot;/&gt;&lt;wsp:rsid wsp:val=&quot;001252FE&quot;/&gt;&lt;wsp:rsid wsp:val=&quot;001257E6&quot;/&gt;&lt;wsp:rsid wsp:val=&quot;00126D98&quot;/&gt;&lt;wsp:rsid wsp:val=&quot;00126DAB&quot;/&gt;&lt;wsp:rsid wsp:val=&quot;00127080&quot;/&gt;&lt;wsp:rsid wsp:val=&quot;001274AC&quot;/&gt;&lt;wsp:rsid wsp:val=&quot;001275E6&quot;/&gt;&lt;wsp:rsid wsp:val=&quot;00127DE2&quot;/&gt;&lt;wsp:rsid wsp:val=&quot;00127F28&quot;/&gt;&lt;wsp:rsid wsp:val=&quot;00127F4C&quot;/&gt;&lt;wsp:rsid wsp:val=&quot;0013009E&quot;/&gt;&lt;wsp:rsid wsp:val=&quot;0013013D&quot;/&gt;&lt;wsp:rsid wsp:val=&quot;001301E5&quot;/&gt;&lt;wsp:rsid wsp:val=&quot;001305AC&quot;/&gt;&lt;wsp:rsid wsp:val=&quot;00130714&quot;/&gt;&lt;wsp:rsid wsp:val=&quot;00130953&quot;/&gt;&lt;wsp:rsid wsp:val=&quot;001309B5&quot;/&gt;&lt;wsp:rsid wsp:val=&quot;00130A25&quot;/&gt;&lt;wsp:rsid wsp:val=&quot;00131162&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B3A&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3&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6A9&quot;/&gt;&lt;wsp:rsid wsp:val=&quot;00147884&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208&quot;/&gt;&lt;wsp:rsid wsp:val=&quot;0015347E&quot;/&gt;&lt;wsp:rsid wsp:val=&quot;00153578&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F7A&quot;/&gt;&lt;wsp:rsid wsp:val=&quot;00156199&quot;/&gt;&lt;wsp:rsid wsp:val=&quot;00156260&quot;/&gt;&lt;wsp:rsid wsp:val=&quot;0015674F&quot;/&gt;&lt;wsp:rsid wsp:val=&quot;0015722A&quot;/&gt;&lt;wsp:rsid wsp:val=&quot;0016019C&quot;/&gt;&lt;wsp:rsid wsp:val=&quot;00160674&quot;/&gt;&lt;wsp:rsid wsp:val=&quot;00160786&quot;/&gt;&lt;wsp:rsid wsp:val=&quot;00160D2A&quot;/&gt;&lt;wsp:rsid wsp:val=&quot;0016117C&quot;/&gt;&lt;wsp:rsid wsp:val=&quot;001613AD&quot;/&gt;&lt;wsp:rsid wsp:val=&quot;001616AF&quot;/&gt;&lt;wsp:rsid wsp:val=&quot;001618A3&quot;/&gt;&lt;wsp:rsid wsp:val=&quot;0016223A&quot;/&gt;&lt;wsp:rsid wsp:val=&quot;00162262&quot;/&gt;&lt;wsp:rsid wsp:val=&quot;00162898&quot;/&gt;&lt;wsp:rsid wsp:val=&quot;00162BD5&quot;/&gt;&lt;wsp:rsid wsp:val=&quot;00162CF1&quot;/&gt;&lt;wsp:rsid wsp:val=&quot;00162F82&quot;/&gt;&lt;wsp:rsid wsp:val=&quot;001630E4&quot;/&gt;&lt;wsp:rsid wsp:val=&quot;001634EB&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634F&quot;/&gt;&lt;wsp:rsid wsp:val=&quot;00166994&quot;/&gt;&lt;wsp:rsid wsp:val=&quot;001669F9&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190&quot;/&gt;&lt;wsp:rsid wsp:val=&quot;00171944&quot;/&gt;&lt;wsp:rsid wsp:val=&quot;00171D7E&quot;/&gt;&lt;wsp:rsid wsp:val=&quot;00171F14&quot;/&gt;&lt;wsp:rsid wsp:val=&quot;0017226B&quot;/&gt;&lt;wsp:rsid wsp:val=&quot;00172304&quot;/&gt;&lt;wsp:rsid wsp:val=&quot;00172403&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1C5&quot;/&gt;&lt;wsp:rsid wsp:val=&quot;00180DC7&quot;/&gt;&lt;wsp:rsid wsp:val=&quot;00180E60&quot;/&gt;&lt;wsp:rsid wsp:val=&quot;00180EC7&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9D3&quot;/&gt;&lt;wsp:rsid wsp:val=&quot;0019022C&quot;/&gt;&lt;wsp:rsid wsp:val=&quot;00190307&quot;/&gt;&lt;wsp:rsid wsp:val=&quot;001907C7&quot;/&gt;&lt;wsp:rsid wsp:val=&quot;00190927&quot;/&gt;&lt;wsp:rsid wsp:val=&quot;00190BD5&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643&quot;/&gt;&lt;wsp:rsid wsp:val=&quot;001A272C&quot;/&gt;&lt;wsp:rsid wsp:val=&quot;001A2939&quot;/&gt;&lt;wsp:rsid wsp:val=&quot;001A2FD5&quot;/&gt;&lt;wsp:rsid wsp:val=&quot;001A3037&quot;/&gt;&lt;wsp:rsid wsp:val=&quot;001A30B0&quot;/&gt;&lt;wsp:rsid wsp:val=&quot;001A30FB&quot;/&gt;&lt;wsp:rsid wsp:val=&quot;001A35B2&quot;/&gt;&lt;wsp:rsid wsp:val=&quot;001A36AC&quot;/&gt;&lt;wsp:rsid wsp:val=&quot;001A36CF&quot;/&gt;&lt;wsp:rsid wsp:val=&quot;001A3974&quot;/&gt;&lt;wsp:rsid wsp:val=&quot;001A3F0F&quot;/&gt;&lt;wsp:rsid wsp:val=&quot;001A3FA5&quot;/&gt;&lt;wsp:rsid wsp:val=&quot;001A4156&quot;/&gt;&lt;wsp:rsid wsp:val=&quot;001A43B8&quot;/&gt;&lt;wsp:rsid wsp:val=&quot;001A4EDF&quot;/&gt;&lt;wsp:rsid wsp:val=&quot;001A5174&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7E6&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256&quot;/&gt;&lt;wsp:rsid wsp:val=&quot;001B748B&quot;/&gt;&lt;wsp:rsid wsp:val=&quot;001B7CD0&quot;/&gt;&lt;wsp:rsid wsp:val=&quot;001C002C&quot;/&gt;&lt;wsp:rsid wsp:val=&quot;001C0085&quot;/&gt;&lt;wsp:rsid wsp:val=&quot;001C04E1&quot;/&gt;&lt;wsp:rsid wsp:val=&quot;001C063F&quot;/&gt;&lt;wsp:rsid wsp:val=&quot;001C0883&quot;/&gt;&lt;wsp:rsid wsp:val=&quot;001C0CD4&quot;/&gt;&lt;wsp:rsid wsp:val=&quot;001C1163&quot;/&gt;&lt;wsp:rsid wsp:val=&quot;001C16A9&quot;/&gt;&lt;wsp:rsid wsp:val=&quot;001C1E53&quot;/&gt;&lt;wsp:rsid wsp:val=&quot;001C211D&quot;/&gt;&lt;wsp:rsid wsp:val=&quot;001C2582&quot;/&gt;&lt;wsp:rsid wsp:val=&quot;001C2C3E&quot;/&gt;&lt;wsp:rsid wsp:val=&quot;001C2E60&quot;/&gt;&lt;wsp:rsid wsp:val=&quot;001C3227&quot;/&gt;&lt;wsp:rsid wsp:val=&quot;001C3474&quot;/&gt;&lt;wsp:rsid wsp:val=&quot;001C3B46&quot;/&gt;&lt;wsp:rsid wsp:val=&quot;001C3DC6&quot;/&gt;&lt;wsp:rsid wsp:val=&quot;001C3EAE&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185&quot;/&gt;&lt;wsp:rsid wsp:val=&quot;001C73C4&quot;/&gt;&lt;wsp:rsid wsp:val=&quot;001C76FC&quot;/&gt;&lt;wsp:rsid wsp:val=&quot;001C7AB6&quot;/&gt;&lt;wsp:rsid wsp:val=&quot;001C7BC3&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77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A25&quot;/&gt;&lt;wsp:rsid wsp:val=&quot;001D3C68&quot;/&gt;&lt;wsp:rsid wsp:val=&quot;001D4315&quot;/&gt;&lt;wsp:rsid wsp:val=&quot;001D43C0&quot;/&gt;&lt;wsp:rsid wsp:val=&quot;001D46EB&quot;/&gt;&lt;wsp:rsid wsp:val=&quot;001D4969&quot;/&gt;&lt;wsp:rsid wsp:val=&quot;001D4AF0&quot;/&gt;&lt;wsp:rsid wsp:val=&quot;001D4C91&quot;/&gt;&lt;wsp:rsid wsp:val=&quot;001D4F24&quot;/&gt;&lt;wsp:rsid wsp:val=&quot;001D506F&quot;/&gt;&lt;wsp:rsid wsp:val=&quot;001D53DC&quot;/&gt;&lt;wsp:rsid wsp:val=&quot;001D57B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DF7&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26E&quot;/&gt;&lt;wsp:rsid wsp:val=&quot;001E636D&quot;/&gt;&lt;wsp:rsid wsp:val=&quot;001E6446&quot;/&gt;&lt;wsp:rsid wsp:val=&quot;001E684F&quot;/&gt;&lt;wsp:rsid wsp:val=&quot;001E689D&quot;/&gt;&lt;wsp:rsid wsp:val=&quot;001E69D5&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A2&quot;/&gt;&lt;wsp:rsid wsp:val=&quot;001F54C5&quot;/&gt;&lt;wsp:rsid wsp:val=&quot;001F55C8&quot;/&gt;&lt;wsp:rsid wsp:val=&quot;001F5AF6&quot;/&gt;&lt;wsp:rsid wsp:val=&quot;001F5C84&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2C0&quot;/&gt;&lt;wsp:rsid wsp:val=&quot;00203A6E&quot;/&gt;&lt;wsp:rsid wsp:val=&quot;00203B71&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362&quot;/&gt;&lt;wsp:rsid wsp:val=&quot;0021651E&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66C&quot;/&gt;&lt;wsp:rsid wsp:val=&quot;00220E92&quot;/&gt;&lt;wsp:rsid wsp:val=&quot;00220F1A&quot;/&gt;&lt;wsp:rsid wsp:val=&quot;002211DD&quot;/&gt;&lt;wsp:rsid wsp:val=&quot;0022135D&quot;/&gt;&lt;wsp:rsid wsp:val=&quot;00221B93&quot;/&gt;&lt;wsp:rsid wsp:val=&quot;002222A4&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3B5&quot;/&gt;&lt;wsp:rsid wsp:val=&quot;002314EE&quot;/&gt;&lt;wsp:rsid wsp:val=&quot;00231565&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21F2&quot;/&gt;&lt;wsp:rsid wsp:val=&quot;0024231F&quot;/&gt;&lt;wsp:rsid wsp:val=&quot;00242B2A&quot;/&gt;&lt;wsp:rsid wsp:val=&quot;00242CAE&quot;/&gt;&lt;wsp:rsid wsp:val=&quot;00242E87&quot;/&gt;&lt;wsp:rsid wsp:val=&quot;00243472&quot;/&gt;&lt;wsp:rsid wsp:val=&quot;00243ACD&quot;/&gt;&lt;wsp:rsid wsp:val=&quot;00243DCC&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587&quot;/&gt;&lt;wsp:rsid wsp:val=&quot;00246C52&quot;/&gt;&lt;wsp:rsid wsp:val=&quot;00246C98&quot;/&gt;&lt;wsp:rsid wsp:val=&quot;00246EB6&quot;/&gt;&lt;wsp:rsid wsp:val=&quot;0024703D&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EA4&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37C&quot;/&gt;&lt;wsp:rsid wsp:val=&quot;0026075E&quot;/&gt;&lt;wsp:rsid wsp:val=&quot;00260FAD&quot;/&gt;&lt;wsp:rsid wsp:val=&quot;00260FC7&quot;/&gt;&lt;wsp:rsid wsp:val=&quot;002612A1&quot;/&gt;&lt;wsp:rsid wsp:val=&quot;00261559&quot;/&gt;&lt;wsp:rsid wsp:val=&quot;00261A63&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BAC&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210&quot;/&gt;&lt;wsp:rsid wsp:val=&quot;00266427&quot;/&gt;&lt;wsp:rsid wsp:val=&quot;00266447&quot;/&gt;&lt;wsp:rsid wsp:val=&quot;00267026&quot;/&gt;&lt;wsp:rsid wsp:val=&quot;0026716C&quot;/&gt;&lt;wsp:rsid wsp:val=&quot;002673AD&quot;/&gt;&lt;wsp:rsid wsp:val=&quot;00267959&quot;/&gt;&lt;wsp:rsid wsp:val=&quot;00267D2F&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FB&quot;/&gt;&lt;wsp:rsid wsp:val=&quot;00276BEE&quot;/&gt;&lt;wsp:rsid wsp:val=&quot;00276EFA&quot;/&gt;&lt;wsp:rsid wsp:val=&quot;00277E66&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A5D&quot;/&gt;&lt;wsp:rsid wsp:val=&quot;00280D6E&quot;/&gt;&lt;wsp:rsid wsp:val=&quot;00281166&quot;/&gt;&lt;wsp:rsid wsp:val=&quot;00281679&quot;/&gt;&lt;wsp:rsid wsp:val=&quot;002825CE&quot;/&gt;&lt;wsp:rsid wsp:val=&quot;002826D0&quot;/&gt;&lt;wsp:rsid wsp:val=&quot;00282872&quot;/&gt;&lt;wsp:rsid wsp:val=&quot;002829E8&quot;/&gt;&lt;wsp:rsid wsp:val=&quot;00282E85&quot;/&gt;&lt;wsp:rsid wsp:val=&quot;00282FCB&quot;/&gt;&lt;wsp:rsid wsp:val=&quot;0028316F&quot;/&gt;&lt;wsp:rsid wsp:val=&quot;00283181&quot;/&gt;&lt;wsp:rsid wsp:val=&quot;002832C5&quot;/&gt;&lt;wsp:rsid wsp:val=&quot;002835A5&quot;/&gt;&lt;wsp:rsid wsp:val=&quot;002836DC&quot;/&gt;&lt;wsp:rsid wsp:val=&quot;002838CB&quot;/&gt;&lt;wsp:rsid wsp:val=&quot;00283D6B&quot;/&gt;&lt;wsp:rsid wsp:val=&quot;00284E7F&quot;/&gt;&lt;wsp:rsid wsp:val=&quot;002851CC&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937&quot;/&gt;&lt;wsp:rsid wsp:val=&quot;00287C28&quot;/&gt;&lt;wsp:rsid wsp:val=&quot;00287E5A&quot;/&gt;&lt;wsp:rsid wsp:val=&quot;00287EA3&quot;/&gt;&lt;wsp:rsid wsp:val=&quot;00290006&quot;/&gt;&lt;wsp:rsid wsp:val=&quot;0029006E&quot;/&gt;&lt;wsp:rsid wsp:val=&quot;00290254&quot;/&gt;&lt;wsp:rsid wsp:val=&quot;0029028C&quot;/&gt;&lt;wsp:rsid wsp:val=&quot;0029111B&quot;/&gt;&lt;wsp:rsid wsp:val=&quot;0029178D&quot;/&gt;&lt;wsp:rsid wsp:val=&quot;0029178F&quot;/&gt;&lt;wsp:rsid wsp:val=&quot;00291B01&quot;/&gt;&lt;wsp:rsid wsp:val=&quot;0029230A&quot;/&gt;&lt;wsp:rsid wsp:val=&quot;0029267A&quot;/&gt;&lt;wsp:rsid wsp:val=&quot;002928BD&quot;/&gt;&lt;wsp:rsid wsp:val=&quot;00293504&quot;/&gt;&lt;wsp:rsid wsp:val=&quot;002935D3&quot;/&gt;&lt;wsp:rsid wsp:val=&quot;00293CE8&quot;/&gt;&lt;wsp:rsid wsp:val=&quot;002944CA&quot;/&gt;&lt;wsp:rsid wsp:val=&quot;00294722&quot;/&gt;&lt;wsp:rsid wsp:val=&quot;00294AB1&quot;/&gt;&lt;wsp:rsid wsp:val=&quot;00295018&quot;/&gt;&lt;wsp:rsid wsp:val=&quot;00295226&quot;/&gt;&lt;wsp:rsid wsp:val=&quot;0029548C&quot;/&gt;&lt;wsp:rsid wsp:val=&quot;00295539&quot;/&gt;&lt;wsp:rsid wsp:val=&quot;00295F1C&quot;/&gt;&lt;wsp:rsid wsp:val=&quot;0029636B&quot;/&gt;&lt;wsp:rsid wsp:val=&quot;002963EC&quot;/&gt;&lt;wsp:rsid wsp:val=&quot;002965C5&quot;/&gt;&lt;wsp:rsid wsp:val=&quot;00296E40&quot;/&gt;&lt;wsp:rsid wsp:val=&quot;00296EF9&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4102&quot;/&gt;&lt;wsp:rsid wsp:val=&quot;002A4625&quot;/&gt;&lt;wsp:rsid wsp:val=&quot;002A4918&quot;/&gt;&lt;wsp:rsid wsp:val=&quot;002A4E20&quot;/&gt;&lt;wsp:rsid wsp:val=&quot;002A51FE&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D54&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C00D6&quot;/&gt;&lt;wsp:rsid wsp:val=&quot;002C04C2&quot;/&gt;&lt;wsp:rsid wsp:val=&quot;002C0512&quot;/&gt;&lt;wsp:rsid wsp:val=&quot;002C07DB&quot;/&gt;&lt;wsp:rsid wsp:val=&quot;002C0818&quot;/&gt;&lt;wsp:rsid wsp:val=&quot;002C0AC9&quot;/&gt;&lt;wsp:rsid wsp:val=&quot;002C0DD0&quot;/&gt;&lt;wsp:rsid wsp:val=&quot;002C0E0A&quot;/&gt;&lt;wsp:rsid wsp:val=&quot;002C1368&quot;/&gt;&lt;wsp:rsid wsp:val=&quot;002C1DF1&quot;/&gt;&lt;wsp:rsid wsp:val=&quot;002C203A&quot;/&gt;&lt;wsp:rsid wsp:val=&quot;002C2502&quot;/&gt;&lt;wsp:rsid wsp:val=&quot;002C2E8A&quot;/&gt;&lt;wsp:rsid wsp:val=&quot;002C2FCD&quot;/&gt;&lt;wsp:rsid wsp:val=&quot;002C33D3&quot;/&gt;&lt;wsp:rsid wsp:val=&quot;002C36D3&quot;/&gt;&lt;wsp:rsid wsp:val=&quot;002C3AE4&quot;/&gt;&lt;wsp:rsid wsp:val=&quot;002C3C99&quot;/&gt;&lt;wsp:rsid wsp:val=&quot;002C3E89&quot;/&gt;&lt;wsp:rsid wsp:val=&quot;002C456C&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661&quot;/&gt;&lt;wsp:rsid wsp:val=&quot;002C6F88&quot;/&gt;&lt;wsp:rsid wsp:val=&quot;002C7014&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A8A&quot;/&gt;&lt;wsp:rsid wsp:val=&quot;002D2B4E&quot;/&gt;&lt;wsp:rsid wsp:val=&quot;002D3968&quot;/&gt;&lt;wsp:rsid wsp:val=&quot;002D3C60&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1A7&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7321&quot;/&gt;&lt;wsp:rsid wsp:val=&quot;002E7894&quot;/&gt;&lt;wsp:rsid wsp:val=&quot;002E7C45&quot;/&gt;&lt;wsp:rsid wsp:val=&quot;002E7EA8&quot;/&gt;&lt;wsp:rsid wsp:val=&quot;002E7F54&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319B&quot;/&gt;&lt;wsp:rsid wsp:val=&quot;002F3AAA&quot;/&gt;&lt;wsp:rsid wsp:val=&quot;002F3C25&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5FF&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0A&quot;/&gt;&lt;wsp:rsid wsp:val=&quot;003004CC&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24D&quot;/&gt;&lt;wsp:rsid wsp:val=&quot;00304506&quot;/&gt;&lt;wsp:rsid wsp:val=&quot;00304549&quot;/&gt;&lt;wsp:rsid wsp:val=&quot;00304AC5&quot;/&gt;&lt;wsp:rsid wsp:val=&quot;00304FCA&quot;/&gt;&lt;wsp:rsid wsp:val=&quot;00305372&quot;/&gt;&lt;wsp:rsid wsp:val=&quot;003054BD&quot;/&gt;&lt;wsp:rsid wsp:val=&quot;0030621C&quot;/&gt;&lt;wsp:rsid wsp:val=&quot;00306306&quot;/&gt;&lt;wsp:rsid wsp:val=&quot;003064DD&quot;/&gt;&lt;wsp:rsid wsp:val=&quot;003065FB&quot;/&gt;&lt;wsp:rsid wsp:val=&quot;00306C47&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941&quot;/&gt;&lt;wsp:rsid wsp:val=&quot;00312064&quot;/&gt;&lt;wsp:rsid wsp:val=&quot;003121B8&quot;/&gt;&lt;wsp:rsid wsp:val=&quot;00312542&quot;/&gt;&lt;wsp:rsid wsp:val=&quot;003133D8&quot;/&gt;&lt;wsp:rsid wsp:val=&quot;003137A0&quot;/&gt;&lt;wsp:rsid wsp:val=&quot;003137ED&quot;/&gt;&lt;wsp:rsid wsp:val=&quot;00313C4F&quot;/&gt;&lt;wsp:rsid wsp:val=&quot;00314176&quot;/&gt;&lt;wsp:rsid wsp:val=&quot;003141C2&quot;/&gt;&lt;wsp:rsid wsp:val=&quot;00314629&quot;/&gt;&lt;wsp:rsid wsp:val=&quot;00314C7C&quot;/&gt;&lt;wsp:rsid wsp:val=&quot;003150EA&quot;/&gt;&lt;wsp:rsid wsp:val=&quot;0031599D&quot;/&gt;&lt;wsp:rsid wsp:val=&quot;00315F72&quot;/&gt;&lt;wsp:rsid wsp:val=&quot;00316072&quot;/&gt;&lt;wsp:rsid wsp:val=&quot;003160FB&quot;/&gt;&lt;wsp:rsid wsp:val=&quot;00316265&quot;/&gt;&lt;wsp:rsid wsp:val=&quot;00316C58&quot;/&gt;&lt;wsp:rsid wsp:val=&quot;00316E46&quot;/&gt;&lt;wsp:rsid wsp:val=&quot;00317050&quot;/&gt;&lt;wsp:rsid wsp:val=&quot;00317884&quot;/&gt;&lt;wsp:rsid wsp:val=&quot;00317B13&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866&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3E27&quot;/&gt;&lt;wsp:rsid wsp:val=&quot;00333FB4&quot;/&gt;&lt;wsp:rsid wsp:val=&quot;00334799&quot;/&gt;&lt;wsp:rsid wsp:val=&quot;003350A7&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725&quot;/&gt;&lt;wsp:rsid wsp:val=&quot;0034511B&quot;/&gt;&lt;wsp:rsid wsp:val=&quot;00345127&quot;/&gt;&lt;wsp:rsid wsp:val=&quot;00345243&quot;/&gt;&lt;wsp:rsid wsp:val=&quot;003454A2&quot;/&gt;&lt;wsp:rsid wsp:val=&quot;003460F4&quot;/&gt;&lt;wsp:rsid wsp:val=&quot;003460F6&quot;/&gt;&lt;wsp:rsid wsp:val=&quot;003461BC&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10E3&quot;/&gt;&lt;wsp:rsid wsp:val=&quot;0035140A&quot;/&gt;&lt;wsp:rsid wsp:val=&quot;0035180B&quot;/&gt;&lt;wsp:rsid wsp:val=&quot;00351C98&quot;/&gt;&lt;wsp:rsid wsp:val=&quot;00351EAA&quot;/&gt;&lt;wsp:rsid wsp:val=&quot;0035216E&quot;/&gt;&lt;wsp:rsid wsp:val=&quot;003522C9&quot;/&gt;&lt;wsp:rsid wsp:val=&quot;0035265C&quot;/&gt;&lt;wsp:rsid wsp:val=&quot;00352759&quot;/&gt;&lt;wsp:rsid wsp:val=&quot;00352812&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EE1&quot;/&gt;&lt;wsp:rsid wsp:val=&quot;00353F9F&quot;/&gt;&lt;wsp:rsid wsp:val=&quot;0035414B&quot;/&gt;&lt;wsp:rsid wsp:val=&quot;0035414E&quot;/&gt;&lt;wsp:rsid wsp:val=&quot;003542BB&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A5&quot;/&gt;&lt;wsp:rsid wsp:val=&quot;00356B3C&quot;/&gt;&lt;wsp:rsid wsp:val=&quot;00356CEC&quot;/&gt;&lt;wsp:rsid wsp:val=&quot;003572DE&quot;/&gt;&lt;wsp:rsid wsp:val=&quot;00357659&quot;/&gt;&lt;wsp:rsid wsp:val=&quot;00357712&quot;/&gt;&lt;wsp:rsid wsp:val=&quot;00357C43&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1C42&quot;/&gt;&lt;wsp:rsid wsp:val=&quot;003621A7&quot;/&gt;&lt;wsp:rsid wsp:val=&quot;0036262C&quot;/&gt;&lt;wsp:rsid wsp:val=&quot;00362A2B&quot;/&gt;&lt;wsp:rsid wsp:val=&quot;00362C5A&quot;/&gt;&lt;wsp:rsid wsp:val=&quot;00363984&quot;/&gt;&lt;wsp:rsid wsp:val=&quot;00363EE9&quot;/&gt;&lt;wsp:rsid wsp:val=&quot;00364280&quot;/&gt;&lt;wsp:rsid wsp:val=&quot;00364A63&quot;/&gt;&lt;wsp:rsid wsp:val=&quot;0036523A&quot;/&gt;&lt;wsp:rsid wsp:val=&quot;003654DA&quot;/&gt;&lt;wsp:rsid wsp:val=&quot;00367349&quot;/&gt;&lt;wsp:rsid wsp:val=&quot;00367D2F&quot;/&gt;&lt;wsp:rsid wsp:val=&quot;003700A7&quot;/&gt;&lt;wsp:rsid wsp:val=&quot;00370285&quot;/&gt;&lt;wsp:rsid wsp:val=&quot;003704EE&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5FE&quot;/&gt;&lt;wsp:rsid wsp:val=&quot;00372A6B&quot;/&gt;&lt;wsp:rsid wsp:val=&quot;00372B3E&quot;/&gt;&lt;wsp:rsid wsp:val=&quot;00372FD7&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4FA&quot;/&gt;&lt;wsp:rsid wsp:val=&quot;0037664D&quot;/&gt;&lt;wsp:rsid wsp:val=&quot;00376778&quot;/&gt;&lt;wsp:rsid wsp:val=&quot;003769B8&quot;/&gt;&lt;wsp:rsid wsp:val=&quot;00376CD6&quot;/&gt;&lt;wsp:rsid wsp:val=&quot;00376E52&quot;/&gt;&lt;wsp:rsid wsp:val=&quot;00376F72&quot;/&gt;&lt;wsp:rsid wsp:val=&quot;0037709A&quot;/&gt;&lt;wsp:rsid wsp:val=&quot;00377146&quot;/&gt;&lt;wsp:rsid wsp:val=&quot;00377397&quot;/&gt;&lt;wsp:rsid wsp:val=&quot;003774FD&quot;/&gt;&lt;wsp:rsid wsp:val=&quot;003775BD&quot;/&gt;&lt;wsp:rsid wsp:val=&quot;00377F1F&quot;/&gt;&lt;wsp:rsid wsp:val=&quot;0038084F&quot;/&gt;&lt;wsp:rsid wsp:val=&quot;00380892&quot;/&gt;&lt;wsp:rsid wsp:val=&quot;00381079&quot;/&gt;&lt;wsp:rsid wsp:val=&quot;00381685&quot;/&gt;&lt;wsp:rsid wsp:val=&quot;00381918&quot;/&gt;&lt;wsp:rsid wsp:val=&quot;00381A1D&quot;/&gt;&lt;wsp:rsid wsp:val=&quot;003821E7&quot;/&gt;&lt;wsp:rsid wsp:val=&quot;0038227A&quot;/&gt;&lt;wsp:rsid wsp:val=&quot;00382425&quot;/&gt;&lt;wsp:rsid wsp:val=&quot;0038245B&quot;/&gt;&lt;wsp:rsid wsp:val=&quot;003826CF&quot;/&gt;&lt;wsp:rsid wsp:val=&quot;003827B3&quot;/&gt;&lt;wsp:rsid wsp:val=&quot;00382903&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7D2&quot;/&gt;&lt;wsp:rsid wsp:val=&quot;00390837&quot;/&gt;&lt;wsp:rsid wsp:val=&quot;00390B8F&quot;/&gt;&lt;wsp:rsid wsp:val=&quot;00390C56&quot;/&gt;&lt;wsp:rsid wsp:val=&quot;00390E89&quot;/&gt;&lt;wsp:rsid wsp:val=&quot;0039122C&quot;/&gt;&lt;wsp:rsid wsp:val=&quot;0039124D&quot;/&gt;&lt;wsp:rsid wsp:val=&quot;003912B7&quot;/&gt;&lt;wsp:rsid wsp:val=&quot;003914C2&quot;/&gt;&lt;wsp:rsid wsp:val=&quot;00391688&quot;/&gt;&lt;wsp:rsid wsp:val=&quot;00391A92&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11E&quot;/&gt;&lt;wsp:rsid wsp:val=&quot;00397464&quot;/&gt;&lt;wsp:rsid wsp:val=&quot;00397514&quot;/&gt;&lt;wsp:rsid wsp:val=&quot;003978B8&quot;/&gt;&lt;wsp:rsid wsp:val=&quot;00397B96&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8FC&quot;/&gt;&lt;wsp:rsid wsp:val=&quot;003A4E82&quot;/&gt;&lt;wsp:rsid wsp:val=&quot;003A5167&quot;/&gt;&lt;wsp:rsid wsp:val=&quot;003A590E&quot;/&gt;&lt;wsp:rsid wsp:val=&quot;003A591A&quot;/&gt;&lt;wsp:rsid wsp:val=&quot;003A5C66&quot;/&gt;&lt;wsp:rsid wsp:val=&quot;003A6330&quot;/&gt;&lt;wsp:rsid wsp:val=&quot;003A67EA&quot;/&gt;&lt;wsp:rsid wsp:val=&quot;003A6A9D&quot;/&gt;&lt;wsp:rsid wsp:val=&quot;003A6BC9&quot;/&gt;&lt;wsp:rsid wsp:val=&quot;003A6F54&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89F&quot;/&gt;&lt;wsp:rsid wsp:val=&quot;003B1CC2&quot;/&gt;&lt;wsp:rsid wsp:val=&quot;003B21B1&quot;/&gt;&lt;wsp:rsid wsp:val=&quot;003B2B79&quot;/&gt;&lt;wsp:rsid wsp:val=&quot;003B31F9&quot;/&gt;&lt;wsp:rsid wsp:val=&quot;003B4482&quot;/&gt;&lt;wsp:rsid wsp:val=&quot;003B493D&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0C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D7&quot;/&gt;&lt;wsp:rsid wsp:val=&quot;003C0985&quot;/&gt;&lt;wsp:rsid wsp:val=&quot;003C0D37&quot;/&gt;&lt;wsp:rsid wsp:val=&quot;003C16F5&quot;/&gt;&lt;wsp:rsid wsp:val=&quot;003C1A16&quot;/&gt;&lt;wsp:rsid wsp:val=&quot;003C1C23&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4FB&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4E6&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707&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6279&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FF0&quot;/&gt;&lt;wsp:rsid wsp:val=&quot;003F30AD&quot;/&gt;&lt;wsp:rsid wsp:val=&quot;003F34D2&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147&quot;/&gt;&lt;wsp:rsid wsp:val=&quot;0040015E&quot;/&gt;&lt;wsp:rsid wsp:val=&quot;00400427&quot;/&gt;&lt;wsp:rsid wsp:val=&quot;004010CF&quot;/&gt;&lt;wsp:rsid wsp:val=&quot;004012FA&quot;/&gt;&lt;wsp:rsid wsp:val=&quot;00401612&quot;/&gt;&lt;wsp:rsid wsp:val=&quot;004017C6&quot;/&gt;&lt;wsp:rsid wsp:val=&quot;00401D54&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D95&quot;/&gt;&lt;wsp:rsid wsp:val=&quot;00405F90&quot;/&gt;&lt;wsp:rsid wsp:val=&quot;00406108&quot;/&gt;&lt;wsp:rsid wsp:val=&quot;00406412&quot;/&gt;&lt;wsp:rsid wsp:val=&quot;00406F4B&quot;/&gt;&lt;wsp:rsid wsp:val=&quot;00406FBD&quot;/&gt;&lt;wsp:rsid wsp:val=&quot;0040711A&quot;/&gt;&lt;wsp:rsid wsp:val=&quot;00407186&quot;/&gt;&lt;wsp:rsid wsp:val=&quot;004073B0&quot;/&gt;&lt;wsp:rsid wsp:val=&quot;00407455&quot;/&gt;&lt;wsp:rsid wsp:val=&quot;00407612&quot;/&gt;&lt;wsp:rsid wsp:val=&quot;00407888&quot;/&gt;&lt;wsp:rsid wsp:val=&quot;00407A66&quot;/&gt;&lt;wsp:rsid wsp:val=&quot;00407C9E&quot;/&gt;&lt;wsp:rsid wsp:val=&quot;0041029D&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8D&quot;/&gt;&lt;wsp:rsid wsp:val=&quot;00413369&quot;/&gt;&lt;wsp:rsid wsp:val=&quot;004135B0&quot;/&gt;&lt;wsp:rsid wsp:val=&quot;00413E02&quot;/&gt;&lt;wsp:rsid wsp:val=&quot;00414129&quot;/&gt;&lt;wsp:rsid wsp:val=&quot;004145AE&quot;/&gt;&lt;wsp:rsid wsp:val=&quot;0041577E&quot;/&gt;&lt;wsp:rsid wsp:val=&quot;004157F6&quot;/&gt;&lt;wsp:rsid wsp:val=&quot;004159D3&quot;/&gt;&lt;wsp:rsid wsp:val=&quot;00415A14&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A33&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476&quot;/&gt;&lt;wsp:rsid wsp:val=&quot;00425771&quot;/&gt;&lt;wsp:rsid wsp:val=&quot;00425B2C&quot;/&gt;&lt;wsp:rsid wsp:val=&quot;00425B4E&quot;/&gt;&lt;wsp:rsid wsp:val=&quot;00425C97&quot;/&gt;&lt;wsp:rsid wsp:val=&quot;00425FFD&quot;/&gt;&lt;wsp:rsid wsp:val=&quot;004262F8&quot;/&gt;&lt;wsp:rsid wsp:val=&quot;00426442&quot;/&gt;&lt;wsp:rsid wsp:val=&quot;0042654A&quot;/&gt;&lt;wsp:rsid wsp:val=&quot;00426A93&quot;/&gt;&lt;wsp:rsid wsp:val=&quot;00426DFA&quot;/&gt;&lt;wsp:rsid wsp:val=&quot;00427299&quot;/&gt;&lt;wsp:rsid wsp:val=&quot;00427300&quot;/&gt;&lt;wsp:rsid wsp:val=&quot;004276E3&quot;/&gt;&lt;wsp:rsid wsp:val=&quot;004279ED&quot;/&gt;&lt;wsp:rsid wsp:val=&quot;00427E67&quot;/&gt;&lt;wsp:rsid wsp:val=&quot;00430178&quot;/&gt;&lt;wsp:rsid wsp:val=&quot;00430495&quot;/&gt;&lt;wsp:rsid wsp:val=&quot;00430680&quot;/&gt;&lt;wsp:rsid wsp:val=&quot;00430685&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C13&quot;/&gt;&lt;wsp:rsid wsp:val=&quot;00432DB9&quot;/&gt;&lt;wsp:rsid wsp:val=&quot;00432DF0&quot;/&gt;&lt;wsp:rsid wsp:val=&quot;00432E64&quot;/&gt;&lt;wsp:rsid wsp:val=&quot;00432F8F&quot;/&gt;&lt;wsp:rsid wsp:val=&quot;00432F9E&quot;/&gt;&lt;wsp:rsid wsp:val=&quot;00433106&quot;/&gt;&lt;wsp:rsid wsp:val=&quot;004338F7&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D46&quot;/&gt;&lt;wsp:rsid wsp:val=&quot;00435248&quot;/&gt;&lt;wsp:rsid wsp:val=&quot;004353C1&quot;/&gt;&lt;wsp:rsid wsp:val=&quot;0043542F&quot;/&gt;&lt;wsp:rsid wsp:val=&quot;0043548D&quot;/&gt;&lt;wsp:rsid wsp:val=&quot;004355EB&quot;/&gt;&lt;wsp:rsid wsp:val=&quot;00435602&quot;/&gt;&lt;wsp:rsid wsp:val=&quot;004356FA&quot;/&gt;&lt;wsp:rsid wsp:val=&quot;00435CCF&quot;/&gt;&lt;wsp:rsid wsp:val=&quot;00436A3B&quot;/&gt;&lt;wsp:rsid wsp:val=&quot;00436CA7&quot;/&gt;&lt;wsp:rsid wsp:val=&quot;00437027&quot;/&gt;&lt;wsp:rsid wsp:val=&quot;004370C7&quot;/&gt;&lt;wsp:rsid wsp:val=&quot;004371AB&quot;/&gt;&lt;wsp:rsid wsp:val=&quot;004402A7&quot;/&gt;&lt;wsp:rsid wsp:val=&quot;0044035D&quot;/&gt;&lt;wsp:rsid wsp:val=&quot;00440EA5&quot;/&gt;&lt;wsp:rsid wsp:val=&quot;0044131C&quot;/&gt;&lt;wsp:rsid wsp:val=&quot;0044142F&quot;/&gt;&lt;wsp:rsid wsp:val=&quot;004423B8&quot;/&gt;&lt;wsp:rsid wsp:val=&quot;00442416&quot;/&gt;&lt;wsp:rsid wsp:val=&quot;004425C2&quot;/&gt;&lt;wsp:rsid wsp:val=&quot;00442824&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0FEB&quot;/&gt;&lt;wsp:rsid wsp:val=&quot;004518D5&quot;/&gt;&lt;wsp:rsid wsp:val=&quot;004519BF&quot;/&gt;&lt;wsp:rsid wsp:val=&quot;00451A88&quot;/&gt;&lt;wsp:rsid wsp:val=&quot;00451B06&quot;/&gt;&lt;wsp:rsid wsp:val=&quot;00451BEB&quot;/&gt;&lt;wsp:rsid wsp:val=&quot;004525E6&quot;/&gt;&lt;wsp:rsid wsp:val=&quot;0045267C&quot;/&gt;&lt;wsp:rsid wsp:val=&quot;004527C0&quot;/&gt;&lt;wsp:rsid wsp:val=&quot;0045344C&quot;/&gt;&lt;wsp:rsid wsp:val=&quot;00453871&quot;/&gt;&lt;wsp:rsid wsp:val=&quot;00453DEF&quot;/&gt;&lt;wsp:rsid wsp:val=&quot;00453E84&quot;/&gt;&lt;wsp:rsid wsp:val=&quot;00453F0D&quot;/&gt;&lt;wsp:rsid wsp:val=&quot;00453F94&quot;/&gt;&lt;wsp:rsid wsp:val=&quot;004543E4&quot;/&gt;&lt;wsp:rsid wsp:val=&quot;004548E5&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6EDC&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B0&quot;/&gt;&lt;wsp:rsid wsp:val=&quot;00460894&quot;/&gt;&lt;wsp:rsid wsp:val=&quot;00460921&quot;/&gt;&lt;wsp:rsid wsp:val=&quot;00460958&quot;/&gt;&lt;wsp:rsid wsp:val=&quot;0046100B&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C11&quot;/&gt;&lt;wsp:rsid wsp:val=&quot;00461F05&quot;/&gt;&lt;wsp:rsid wsp:val=&quot;004622A1&quot;/&gt;&lt;wsp:rsid wsp:val=&quot;004622D0&quot;/&gt;&lt;wsp:rsid wsp:val=&quot;00462420&quot;/&gt;&lt;wsp:rsid wsp:val=&quot;0046267C&quot;/&gt;&lt;wsp:rsid wsp:val=&quot;00462A9C&quot;/&gt;&lt;wsp:rsid wsp:val=&quot;00462B09&quot;/&gt;&lt;wsp:rsid wsp:val=&quot;00462B29&quot;/&gt;&lt;wsp:rsid wsp:val=&quot;00462D1C&quot;/&gt;&lt;wsp:rsid wsp:val=&quot;00462FC4&quot;/&gt;&lt;wsp:rsid wsp:val=&quot;00463448&quot;/&gt;&lt;wsp:rsid wsp:val=&quot;00463940&quot;/&gt;&lt;wsp:rsid wsp:val=&quot;00464130&quot;/&gt;&lt;wsp:rsid wsp:val=&quot;0046434B&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185&quot;/&gt;&lt;wsp:rsid wsp:val=&quot;0046645E&quot;/&gt;&lt;wsp:rsid wsp:val=&quot;0046698E&quot;/&gt;&lt;wsp:rsid wsp:val=&quot;004671AF&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2E11&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31&quot;/&gt;&lt;wsp:rsid wsp:val=&quot;004821B4&quot;/&gt;&lt;wsp:rsid wsp:val=&quot;004821BC&quot;/&gt;&lt;wsp:rsid wsp:val=&quot;00482389&quot;/&gt;&lt;wsp:rsid wsp:val=&quot;004824F5&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0F18&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3D5F&quot;/&gt;&lt;wsp:rsid wsp:val=&quot;00494C34&quot;/&gt;&lt;wsp:rsid wsp:val=&quot;00494E75&quot;/&gt;&lt;wsp:rsid wsp:val=&quot;00495071&quot;/&gt;&lt;wsp:rsid wsp:val=&quot;00495227&quot;/&gt;&lt;wsp:rsid wsp:val=&quot;00495555&quot;/&gt;&lt;wsp:rsid wsp:val=&quot;004961DB&quot;/&gt;&lt;wsp:rsid wsp:val=&quot;0049653E&quot;/&gt;&lt;wsp:rsid wsp:val=&quot;00496BEF&quot;/&gt;&lt;wsp:rsid wsp:val=&quot;004970A1&quot;/&gt;&lt;wsp:rsid wsp:val=&quot;0049792C&quot;/&gt;&lt;wsp:rsid wsp:val=&quot;00497BD3&quot;/&gt;&lt;wsp:rsid wsp:val=&quot;00497F24&quot;/&gt;&lt;wsp:rsid wsp:val=&quot;00497F2F&quot;/&gt;&lt;wsp:rsid wsp:val=&quot;00497F71&quot;/&gt;&lt;wsp:rsid wsp:val=&quot;004A01E1&quot;/&gt;&lt;wsp:rsid wsp:val=&quot;004A0273&quot;/&gt;&lt;wsp:rsid wsp:val=&quot;004A09A7&quot;/&gt;&lt;wsp:rsid wsp:val=&quot;004A0E00&quot;/&gt;&lt;wsp:rsid wsp:val=&quot;004A15F7&quot;/&gt;&lt;wsp:rsid wsp:val=&quot;004A1600&quot;/&gt;&lt;wsp:rsid wsp:val=&quot;004A166B&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5A2&quot;/&gt;&lt;wsp:rsid wsp:val=&quot;004B4A0F&quot;/&gt;&lt;wsp:rsid wsp:val=&quot;004B4AA2&quot;/&gt;&lt;wsp:rsid wsp:val=&quot;004B4C67&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A89&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A25&quot;/&gt;&lt;wsp:rsid wsp:val=&quot;004C0AE9&quot;/&gt;&lt;wsp:rsid wsp:val=&quot;004C0B5B&quot;/&gt;&lt;wsp:rsid wsp:val=&quot;004C0EE4&quot;/&gt;&lt;wsp:rsid wsp:val=&quot;004C0F99&quot;/&gt;&lt;wsp:rsid wsp:val=&quot;004C130D&quot;/&gt;&lt;wsp:rsid wsp:val=&quot;004C132F&quot;/&gt;&lt;wsp:rsid wsp:val=&quot;004C1624&quot;/&gt;&lt;wsp:rsid wsp:val=&quot;004C171F&quot;/&gt;&lt;wsp:rsid wsp:val=&quot;004C19E0&quot;/&gt;&lt;wsp:rsid wsp:val=&quot;004C1BD6&quot;/&gt;&lt;wsp:rsid wsp:val=&quot;004C2371&quot;/&gt;&lt;wsp:rsid wsp:val=&quot;004C246F&quot;/&gt;&lt;wsp:rsid wsp:val=&quot;004C2C4E&quot;/&gt;&lt;wsp:rsid wsp:val=&quot;004C2F01&quot;/&gt;&lt;wsp:rsid wsp:val=&quot;004C2F96&quot;/&gt;&lt;wsp:rsid wsp:val=&quot;004C2FAE&quot;/&gt;&lt;wsp:rsid wsp:val=&quot;004C3472&quot;/&gt;&lt;wsp:rsid wsp:val=&quot;004C34E8&quot;/&gt;&lt;wsp:rsid wsp:val=&quot;004C3C51&quot;/&gt;&lt;wsp:rsid wsp:val=&quot;004C3E9B&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0E&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30E&quot;/&gt;&lt;wsp:rsid wsp:val=&quot;004C73C9&quot;/&gt;&lt;wsp:rsid wsp:val=&quot;004C7739&quot;/&gt;&lt;wsp:rsid wsp:val=&quot;004C7A83&quot;/&gt;&lt;wsp:rsid wsp:val=&quot;004C7BDF&quot;/&gt;&lt;wsp:rsid wsp:val=&quot;004C7EFE&quot;/&gt;&lt;wsp:rsid wsp:val=&quot;004C7F09&quot;/&gt;&lt;wsp:rsid wsp:val=&quot;004D0200&quot;/&gt;&lt;wsp:rsid wsp:val=&quot;004D0E42&quot;/&gt;&lt;wsp:rsid wsp:val=&quot;004D171F&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309&quot;/&gt;&lt;wsp:rsid wsp:val=&quot;004D58D1&quot;/&gt;&lt;wsp:rsid wsp:val=&quot;004D5AA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D3&quot;/&gt;&lt;wsp:rsid wsp:val=&quot;004E2AFA&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E4&quot;/&gt;&lt;wsp:rsid wsp:val=&quot;004E471C&quot;/&gt;&lt;wsp:rsid wsp:val=&quot;004E4754&quot;/&gt;&lt;wsp:rsid wsp:val=&quot;004E48A1&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003&quot;/&gt;&lt;wsp:rsid wsp:val=&quot;004E7691&quot;/&gt;&lt;wsp:rsid wsp:val=&quot;004E76A5&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735&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7AE&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C3F&quot;/&gt;&lt;wsp:rsid wsp:val=&quot;005050F8&quot;/&gt;&lt;wsp:rsid wsp:val=&quot;00505A2A&quot;/&gt;&lt;wsp:rsid wsp:val=&quot;00505ABD&quot;/&gt;&lt;wsp:rsid wsp:val=&quot;00505E39&quot;/&gt;&lt;wsp:rsid wsp:val=&quot;0050614B&quot;/&gt;&lt;wsp:rsid wsp:val=&quot;00506571&quot;/&gt;&lt;wsp:rsid wsp:val=&quot;00506816&quot;/&gt;&lt;wsp:rsid wsp:val=&quot;00506A8D&quot;/&gt;&lt;wsp:rsid wsp:val=&quot;00506C2E&quot;/&gt;&lt;wsp:rsid wsp:val=&quot;00506E46&quot;/&gt;&lt;wsp:rsid wsp:val=&quot;005074C9&quot;/&gt;&lt;wsp:rsid wsp:val=&quot;00507718&quot;/&gt;&lt;wsp:rsid wsp:val=&quot;00507754&quot;/&gt;&lt;wsp:rsid wsp:val=&quot;00507CAF&quot;/&gt;&lt;wsp:rsid wsp:val=&quot;00507DB4&quot;/&gt;&lt;wsp:rsid wsp:val=&quot;00507EDF&quot;/&gt;&lt;wsp:rsid wsp:val=&quot;00510374&quot;/&gt;&lt;wsp:rsid wsp:val=&quot;00510444&quot;/&gt;&lt;wsp:rsid wsp:val=&quot;00510B25&quot;/&gt;&lt;wsp:rsid wsp:val=&quot;0051179B&quot;/&gt;&lt;wsp:rsid wsp:val=&quot;00511E67&quot;/&gt;&lt;wsp:rsid wsp:val=&quot;00512747&quot;/&gt;&lt;wsp:rsid wsp:val=&quot;00512E1C&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0DB&quot;/&gt;&lt;wsp:rsid wsp:val=&quot;00516B96&quot;/&gt;&lt;wsp:rsid wsp:val=&quot;005173A4&quot;/&gt;&lt;wsp:rsid wsp:val=&quot;0051770E&quot;/&gt;&lt;wsp:rsid wsp:val=&quot;00517B28&quot;/&gt;&lt;wsp:rsid wsp:val=&quot;0052001B&quot;/&gt;&lt;wsp:rsid wsp:val=&quot;005205C8&quot;/&gt;&lt;wsp:rsid wsp:val=&quot;00521642&quot;/&gt;&lt;wsp:rsid wsp:val=&quot;00521D65&quot;/&gt;&lt;wsp:rsid wsp:val=&quot;005221A4&quot;/&gt;&lt;wsp:rsid wsp:val=&quot;00522F19&quot;/&gt;&lt;wsp:rsid wsp:val=&quot;0052333B&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5C&quot;/&gt;&lt;wsp:rsid wsp:val=&quot;00524DEC&quot;/&gt;&lt;wsp:rsid wsp:val=&quot;00524E6A&quot;/&gt;&lt;wsp:rsid wsp:val=&quot;0052501F&quot;/&gt;&lt;wsp:rsid wsp:val=&quot;005251DA&quot;/&gt;&lt;wsp:rsid wsp:val=&quot;00525407&quot;/&gt;&lt;wsp:rsid wsp:val=&quot;00525EB1&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73A&quot;/&gt;&lt;wsp:rsid wsp:val=&quot;00531824&quot;/&gt;&lt;wsp:rsid wsp:val=&quot;00531AF4&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7FB&quot;/&gt;&lt;wsp:rsid wsp:val=&quot;005349C5&quot;/&gt;&lt;wsp:rsid wsp:val=&quot;005349EB&quot;/&gt;&lt;wsp:rsid wsp:val=&quot;00534AA6&quot;/&gt;&lt;wsp:rsid wsp:val=&quot;00534C83&quot;/&gt;&lt;wsp:rsid wsp:val=&quot;00534C8C&quot;/&gt;&lt;wsp:rsid wsp:val=&quot;00534DB1&quot;/&gt;&lt;wsp:rsid wsp:val=&quot;00535A27&quot;/&gt;&lt;wsp:rsid wsp:val=&quot;0053637E&quot;/&gt;&lt;wsp:rsid wsp:val=&quot;005365F6&quot;/&gt;&lt;wsp:rsid wsp:val=&quot;00536625&quot;/&gt;&lt;wsp:rsid wsp:val=&quot;00536AEE&quot;/&gt;&lt;wsp:rsid wsp:val=&quot;00536D3C&quot;/&gt;&lt;wsp:rsid wsp:val=&quot;00537066&quot;/&gt;&lt;wsp:rsid wsp:val=&quot;0053713E&quot;/&gt;&lt;wsp:rsid wsp:val=&quot;00537BE9&quot;/&gt;&lt;wsp:rsid wsp:val=&quot;00537E22&quot;/&gt;&lt;wsp:rsid wsp:val=&quot;00540147&quot;/&gt;&lt;wsp:rsid wsp:val=&quot;00540CD0&quot;/&gt;&lt;wsp:rsid wsp:val=&quot;00540EB6&quot;/&gt;&lt;wsp:rsid wsp:val=&quot;00540FF7&quot;/&gt;&lt;wsp:rsid wsp:val=&quot;0054101A&quot;/&gt;&lt;wsp:rsid wsp:val=&quot;00541385&quot;/&gt;&lt;wsp:rsid wsp:val=&quot;00541735&quot;/&gt;&lt;wsp:rsid wsp:val=&quot;005417A0&quot;/&gt;&lt;wsp:rsid wsp:val=&quot;00541B6E&quot;/&gt;&lt;wsp:rsid wsp:val=&quot;00541E2B&quot;/&gt;&lt;wsp:rsid wsp:val=&quot;00542607&quot;/&gt;&lt;wsp:rsid wsp:val=&quot;005436D7&quot;/&gt;&lt;wsp:rsid wsp:val=&quot;00543703&quot;/&gt;&lt;wsp:rsid wsp:val=&quot;00543A66&quot;/&gt;&lt;wsp:rsid wsp:val=&quot;00543A83&quot;/&gt;&lt;wsp:rsid wsp:val=&quot;00544220&quot;/&gt;&lt;wsp:rsid wsp:val=&quot;005444D2&quot;/&gt;&lt;wsp:rsid wsp:val=&quot;005448FC&quot;/&gt;&lt;wsp:rsid wsp:val=&quot;00544B77&quot;/&gt;&lt;wsp:rsid wsp:val=&quot;00544C33&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91D&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33D&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4E6&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B4B&quot;/&gt;&lt;wsp:rsid wsp:val=&quot;00576FC7&quot;/&gt;&lt;wsp:rsid wsp:val=&quot;00577368&quot;/&gt;&lt;wsp:rsid wsp:val=&quot;005777AC&quot;/&gt;&lt;wsp:rsid wsp:val=&quot;005777E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0EE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E&quot;/&gt;&lt;wsp:rsid wsp:val=&quot;005836D0&quot;/&gt;&lt;wsp:rsid wsp:val=&quot;005838AC&quot;/&gt;&lt;wsp:rsid wsp:val=&quot;00583C6C&quot;/&gt;&lt;wsp:rsid wsp:val=&quot;00583E78&quot;/&gt;&lt;wsp:rsid wsp:val=&quot;00583F5E&quot;/&gt;&lt;wsp:rsid wsp:val=&quot;00584496&quot;/&gt;&lt;wsp:rsid wsp:val=&quot;00584D31&quot;/&gt;&lt;wsp:rsid wsp:val=&quot;00584DB8&quot;/&gt;&lt;wsp:rsid wsp:val=&quot;00584E97&quot;/&gt;&lt;wsp:rsid wsp:val=&quot;00585125&quot;/&gt;&lt;wsp:rsid wsp:val=&quot;005854EF&quot;/&gt;&lt;wsp:rsid wsp:val=&quot;0058582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26C&quot;/&gt;&lt;wsp:rsid wsp:val=&quot;00590749&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E31&quot;/&gt;&lt;wsp:rsid wsp:val=&quot;00593ED6&quot;/&gt;&lt;wsp:rsid wsp:val=&quot;00594131&quot;/&gt;&lt;wsp:rsid wsp:val=&quot;005942B6&quot;/&gt;&lt;wsp:rsid wsp:val=&quot;005943C6&quot;/&gt;&lt;wsp:rsid wsp:val=&quot;00594695&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B63&quot;/&gt;&lt;wsp:rsid wsp:val=&quot;00597E86&quot;/&gt;&lt;wsp:rsid wsp:val=&quot;005A05C6&quot;/&gt;&lt;wsp:rsid wsp:val=&quot;005A05DF&quot;/&gt;&lt;wsp:rsid wsp:val=&quot;005A0753&quot;/&gt;&lt;wsp:rsid wsp:val=&quot;005A0CB6&quot;/&gt;&lt;wsp:rsid wsp:val=&quot;005A1515&quot;/&gt;&lt;wsp:rsid wsp:val=&quot;005A1D03&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B79&quot;/&gt;&lt;wsp:rsid wsp:val=&quot;005A4E38&quot;/&gt;&lt;wsp:rsid wsp:val=&quot;005A4E39&quot;/&gt;&lt;wsp:rsid wsp:val=&quot;005A50CE&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107A&quot;/&gt;&lt;wsp:rsid wsp:val=&quot;005B1A0D&quot;/&gt;&lt;wsp:rsid wsp:val=&quot;005B1C8E&quot;/&gt;&lt;wsp:rsid wsp:val=&quot;005B1EB5&quot;/&gt;&lt;wsp:rsid wsp:val=&quot;005B2D4D&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E83&quot;/&gt;&lt;wsp:rsid wsp:val=&quot;005B6FAE&quot;/&gt;&lt;wsp:rsid wsp:val=&quot;005B703E&quot;/&gt;&lt;wsp:rsid wsp:val=&quot;005B70E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752&quot;/&gt;&lt;wsp:rsid wsp:val=&quot;005C2144&quot;/&gt;&lt;wsp:rsid wsp:val=&quot;005C2322&quot;/&gt;&lt;wsp:rsid wsp:val=&quot;005C2476&quot;/&gt;&lt;wsp:rsid wsp:val=&quot;005C2A50&quot;/&gt;&lt;wsp:rsid wsp:val=&quot;005C2D85&quot;/&gt;&lt;wsp:rsid wsp:val=&quot;005C376D&quot;/&gt;&lt;wsp:rsid wsp:val=&quot;005C3A65&quot;/&gt;&lt;wsp:rsid wsp:val=&quot;005C3CDF&quot;/&gt;&lt;wsp:rsid wsp:val=&quot;005C44FE&quot;/&gt;&lt;wsp:rsid wsp:val=&quot;005C482A&quot;/&gt;&lt;wsp:rsid wsp:val=&quot;005C4B4D&quot;/&gt;&lt;wsp:rsid wsp:val=&quot;005C4CB2&quot;/&gt;&lt;wsp:rsid wsp:val=&quot;005C4DE3&quot;/&gt;&lt;wsp:rsid wsp:val=&quot;005C50E9&quot;/&gt;&lt;wsp:rsid wsp:val=&quot;005C5320&quot;/&gt;&lt;wsp:rsid wsp:val=&quot;005C5379&quot;/&gt;&lt;wsp:rsid wsp:val=&quot;005C5656&quot;/&gt;&lt;wsp:rsid wsp:val=&quot;005C5849&quot;/&gt;&lt;wsp:rsid wsp:val=&quot;005C5985&quot;/&gt;&lt;wsp:rsid wsp:val=&quot;005C61E1&quot;/&gt;&lt;wsp:rsid wsp:val=&quot;005C67B4&quot;/&gt;&lt;wsp:rsid wsp:val=&quot;005C7234&quot;/&gt;&lt;wsp:rsid wsp:val=&quot;005C7340&quot;/&gt;&lt;wsp:rsid wsp:val=&quot;005C7A54&quot;/&gt;&lt;wsp:rsid wsp:val=&quot;005C7CAD&quot;/&gt;&lt;wsp:rsid wsp:val=&quot;005C7EF8&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1D3&quot;/&gt;&lt;wsp:rsid wsp:val=&quot;005D32ED&quot;/&gt;&lt;wsp:rsid wsp:val=&quot;005D37FF&quot;/&gt;&lt;wsp:rsid wsp:val=&quot;005D38F9&quot;/&gt;&lt;wsp:rsid wsp:val=&quot;005D4764&quot;/&gt;&lt;wsp:rsid wsp:val=&quot;005D5499&quot;/&gt;&lt;wsp:rsid wsp:val=&quot;005D576B&quot;/&gt;&lt;wsp:rsid wsp:val=&quot;005D57B5&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1385&quot;/&gt;&lt;wsp:rsid wsp:val=&quot;005E1393&quot;/&gt;&lt;wsp:rsid wsp:val=&quot;005E1A58&quot;/&gt;&lt;wsp:rsid wsp:val=&quot;005E1C06&quot;/&gt;&lt;wsp:rsid wsp:val=&quot;005E2E2C&quot;/&gt;&lt;wsp:rsid wsp:val=&quot;005E35FD&quot;/&gt;&lt;wsp:rsid wsp:val=&quot;005E383F&quot;/&gt;&lt;wsp:rsid wsp:val=&quot;005E3C1D&quot;/&gt;&lt;wsp:rsid wsp:val=&quot;005E42F5&quot;/&gt;&lt;wsp:rsid wsp:val=&quot;005E48F7&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4B&quot;/&gt;&lt;wsp:rsid wsp:val=&quot;0060268D&quot;/&gt;&lt;wsp:rsid wsp:val=&quot;0060319B&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4FC3&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6F4F&quot;/&gt;&lt;wsp:rsid wsp:val=&quot;00607039&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110B&quot;/&gt;&lt;wsp:rsid wsp:val=&quot;006113A9&quot;/&gt;&lt;wsp:rsid wsp:val=&quot;00611A0D&quot;/&gt;&lt;wsp:rsid wsp:val=&quot;00611E96&quot;/&gt;&lt;wsp:rsid wsp:val=&quot;00612A01&quot;/&gt;&lt;wsp:rsid wsp:val=&quot;00612C73&quot;/&gt;&lt;wsp:rsid wsp:val=&quot;00613036&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B6A&quot;/&gt;&lt;wsp:rsid wsp:val=&quot;00621C0B&quot;/&gt;&lt;wsp:rsid wsp:val=&quot;00621C72&quot;/&gt;&lt;wsp:rsid wsp:val=&quot;00621CAD&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B24&quot;/&gt;&lt;wsp:rsid wsp:val=&quot;00625D29&quot;/&gt;&lt;wsp:rsid wsp:val=&quot;0062657C&quot;/&gt;&lt;wsp:rsid wsp:val=&quot;006269CB&quot;/&gt;&lt;wsp:rsid wsp:val=&quot;00626C25&quot;/&gt;&lt;wsp:rsid wsp:val=&quot;00626E64&quot;/&gt;&lt;wsp:rsid wsp:val=&quot;00627BA3&quot;/&gt;&lt;wsp:rsid wsp:val=&quot;00627BF8&quot;/&gt;&lt;wsp:rsid wsp:val=&quot;00627C39&quot;/&gt;&lt;wsp:rsid wsp:val=&quot;00627E44&quot;/&gt;&lt;wsp:rsid wsp:val=&quot;006300D7&quot;/&gt;&lt;wsp:rsid wsp:val=&quot;0063046A&quot;/&gt;&lt;wsp:rsid wsp:val=&quot;006307B0&quot;/&gt;&lt;wsp:rsid wsp:val=&quot;00630F58&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F5&quot;/&gt;&lt;wsp:rsid wsp:val=&quot;00633296&quot;/&gt;&lt;wsp:rsid wsp:val=&quot;00633780&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B12&quot;/&gt;&lt;wsp:rsid wsp:val=&quot;00635EDC&quot;/&gt;&lt;wsp:rsid wsp:val=&quot;00635F56&quot;/&gt;&lt;wsp:rsid wsp:val=&quot;00636094&quot;/&gt;&lt;wsp:rsid wsp:val=&quot;0063681F&quot;/&gt;&lt;wsp:rsid wsp:val=&quot;00636A76&quot;/&gt;&lt;wsp:rsid wsp:val=&quot;00636FB3&quot;/&gt;&lt;wsp:rsid wsp:val=&quot;00637395&quot;/&gt;&lt;wsp:rsid wsp:val=&quot;006373B0&quot;/&gt;&lt;wsp:rsid wsp:val=&quot;006373C7&quot;/&gt;&lt;wsp:rsid wsp:val=&quot;006374F0&quot;/&gt;&lt;wsp:rsid wsp:val=&quot;00637932&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5B2&quot;/&gt;&lt;wsp:rsid wsp:val=&quot;0064163B&quot;/&gt;&lt;wsp:rsid wsp:val=&quot;006416DD&quot;/&gt;&lt;wsp:rsid wsp:val=&quot;006419ED&quot;/&gt;&lt;wsp:rsid wsp:val=&quot;00642D10&quot;/&gt;&lt;wsp:rsid wsp:val=&quot;006434BA&quot;/&gt;&lt;wsp:rsid wsp:val=&quot;00643769&quot;/&gt;&lt;wsp:rsid wsp:val=&quot;006437A9&quot;/&gt;&lt;wsp:rsid wsp:val=&quot;00643973&quot;/&gt;&lt;wsp:rsid wsp:val=&quot;00644177&quot;/&gt;&lt;wsp:rsid wsp:val=&quot;00644200&quot;/&gt;&lt;wsp:rsid wsp:val=&quot;0064428B&quot;/&gt;&lt;wsp:rsid wsp:val=&quot;00644511&quot;/&gt;&lt;wsp:rsid wsp:val=&quot;0064486C&quot;/&gt;&lt;wsp:rsid wsp:val=&quot;00644E60&quot;/&gt;&lt;wsp:rsid wsp:val=&quot;00644F00&quot;/&gt;&lt;wsp:rsid wsp:val=&quot;006457B7&quot;/&gt;&lt;wsp:rsid wsp:val=&quot;00647CB3&quot;/&gt;&lt;wsp:rsid wsp:val=&quot;00647D60&quot;/&gt;&lt;wsp:rsid wsp:val=&quot;00647DB8&quot;/&gt;&lt;wsp:rsid wsp:val=&quot;00647F91&quot;/&gt;&lt;wsp:rsid wsp:val=&quot;00650150&quot;/&gt;&lt;wsp:rsid wsp:val=&quot;00650719&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8B1&quot;/&gt;&lt;wsp:rsid wsp:val=&quot;00651AD3&quot;/&gt;&lt;wsp:rsid wsp:val=&quot;00651E5A&quot;/&gt;&lt;wsp:rsid wsp:val=&quot;00651FA0&quot;/&gt;&lt;wsp:rsid wsp:val=&quot;00652BB4&quot;/&gt;&lt;wsp:rsid wsp:val=&quot;00653273&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60&quot;/&gt;&lt;wsp:rsid wsp:val=&quot;006635DC&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966&quot;/&gt;&lt;wsp:rsid wsp:val=&quot;006729A2&quot;/&gt;&lt;wsp:rsid wsp:val=&quot;00672F44&quot;/&gt;&lt;wsp:rsid wsp:val=&quot;00673201&quot;/&gt;&lt;wsp:rsid wsp:val=&quot;0067330E&quot;/&gt;&lt;wsp:rsid wsp:val=&quot;0067346F&quot;/&gt;&lt;wsp:rsid wsp:val=&quot;006735BC&quot;/&gt;&lt;wsp:rsid wsp:val=&quot;006737DD&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7B8&quot;/&gt;&lt;wsp:rsid wsp:val=&quot;00676D77&quot;/&gt;&lt;wsp:rsid wsp:val=&quot;00677370&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65E&quot;/&gt;&lt;wsp:rsid wsp:val=&quot;006819F6&quot;/&gt;&lt;wsp:rsid wsp:val=&quot;00681A9A&quot;/&gt;&lt;wsp:rsid wsp:val=&quot;00681BF2&quot;/&gt;&lt;wsp:rsid wsp:val=&quot;0068226B&quot;/&gt;&lt;wsp:rsid wsp:val=&quot;00682318&quot;/&gt;&lt;wsp:rsid wsp:val=&quot;006827C5&quot;/&gt;&lt;wsp:rsid wsp:val=&quot;00682A4A&quot;/&gt;&lt;wsp:rsid wsp:val=&quot;00682DD1&quot;/&gt;&lt;wsp:rsid wsp:val=&quot;00682ED3&quot;/&gt;&lt;wsp:rsid wsp:val=&quot;00683125&quot;/&gt;&lt;wsp:rsid wsp:val=&quot;00683136&quot;/&gt;&lt;wsp:rsid wsp:val=&quot;00683BF9&quot;/&gt;&lt;wsp:rsid wsp:val=&quot;00683D7F&quot;/&gt;&lt;wsp:rsid wsp:val=&quot;00684035&quot;/&gt;&lt;wsp:rsid wsp:val=&quot;006841F4&quot;/&gt;&lt;wsp:rsid wsp:val=&quot;00684258&quot;/&gt;&lt;wsp:rsid wsp:val=&quot;00684353&quot;/&gt;&lt;wsp:rsid wsp:val=&quot;00684594&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7C4&quot;/&gt;&lt;wsp:rsid wsp:val=&quot;00686C33&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39A&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15&quot;/&gt;&lt;wsp:rsid wsp:val=&quot;006A0942&quot;/&gt;&lt;wsp:rsid wsp:val=&quot;006A0A60&quot;/&gt;&lt;wsp:rsid wsp:val=&quot;006A18CF&quot;/&gt;&lt;wsp:rsid wsp:val=&quot;006A18DD&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F94&quot;/&gt;&lt;wsp:rsid wsp:val=&quot;006A4113&quot;/&gt;&lt;wsp:rsid wsp:val=&quot;006A457C&quot;/&gt;&lt;wsp:rsid wsp:val=&quot;006A4584&quot;/&gt;&lt;wsp:rsid wsp:val=&quot;006A484F&quot;/&gt;&lt;wsp:rsid wsp:val=&quot;006A49B5&quot;/&gt;&lt;wsp:rsid wsp:val=&quot;006A5185&quot;/&gt;&lt;wsp:rsid wsp:val=&quot;006A5551&quot;/&gt;&lt;wsp:rsid wsp:val=&quot;006A5A45&quot;/&gt;&lt;wsp:rsid wsp:val=&quot;006A5CA3&quot;/&gt;&lt;wsp:rsid wsp:val=&quot;006A5E26&quot;/&gt;&lt;wsp:rsid wsp:val=&quot;006A606B&quot;/&gt;&lt;wsp:rsid wsp:val=&quot;006A6725&quot;/&gt;&lt;wsp:rsid wsp:val=&quot;006A6B69&quot;/&gt;&lt;wsp:rsid wsp:val=&quot;006A6CCF&quot;/&gt;&lt;wsp:rsid wsp:val=&quot;006A73DA&quot;/&gt;&lt;wsp:rsid wsp:val=&quot;006A7574&quot;/&gt;&lt;wsp:rsid wsp:val=&quot;006A7984&quot;/&gt;&lt;wsp:rsid wsp:val=&quot;006A7BF2&quot;/&gt;&lt;wsp:rsid wsp:val=&quot;006A7C40&quot;/&gt;&lt;wsp:rsid wsp:val=&quot;006A7FDD&quot;/&gt;&lt;wsp:rsid wsp:val=&quot;006B015F&quot;/&gt;&lt;wsp:rsid wsp:val=&quot;006B0489&quot;/&gt;&lt;wsp:rsid wsp:val=&quot;006B08D4&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6D0&quot;/&gt;&lt;wsp:rsid wsp:val=&quot;006B2790&quot;/&gt;&lt;wsp:rsid wsp:val=&quot;006B32B5&quot;/&gt;&lt;wsp:rsid wsp:val=&quot;006B393F&quot;/&gt;&lt;wsp:rsid wsp:val=&quot;006B3E55&quot;/&gt;&lt;wsp:rsid wsp:val=&quot;006B43A5&quot;/&gt;&lt;wsp:rsid wsp:val=&quot;006B4566&quot;/&gt;&lt;wsp:rsid wsp:val=&quot;006B460F&quot;/&gt;&lt;wsp:rsid wsp:val=&quot;006B4D4E&quot;/&gt;&lt;wsp:rsid wsp:val=&quot;006B54EE&quot;/&gt;&lt;wsp:rsid wsp:val=&quot;006B6190&quot;/&gt;&lt;wsp:rsid wsp:val=&quot;006B6955&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9DD&quot;/&gt;&lt;wsp:rsid wsp:val=&quot;006C0A1A&quot;/&gt;&lt;wsp:rsid wsp:val=&quot;006C10B4&quot;/&gt;&lt;wsp:rsid wsp:val=&quot;006C1B3F&quot;/&gt;&lt;wsp:rsid wsp:val=&quot;006C2113&quot;/&gt;&lt;wsp:rsid wsp:val=&quot;006C27DA&quot;/&gt;&lt;wsp:rsid wsp:val=&quot;006C3009&quot;/&gt;&lt;wsp:rsid wsp:val=&quot;006C375B&quot;/&gt;&lt;wsp:rsid wsp:val=&quot;006C377A&quot;/&gt;&lt;wsp:rsid wsp:val=&quot;006C3F40&quot;/&gt;&lt;wsp:rsid wsp:val=&quot;006C44D3&quot;/&gt;&lt;wsp:rsid wsp:val=&quot;006C45C1&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B3E&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164&quot;/&gt;&lt;wsp:rsid wsp:val=&quot;006C7428&quot;/&gt;&lt;wsp:rsid wsp:val=&quot;006C75C9&quot;/&gt;&lt;wsp:rsid wsp:val=&quot;006C7ED2&quot;/&gt;&lt;wsp:rsid wsp:val=&quot;006D0233&quot;/&gt;&lt;wsp:rsid wsp:val=&quot;006D03CD&quot;/&gt;&lt;wsp:rsid wsp:val=&quot;006D0A70&quot;/&gt;&lt;wsp:rsid wsp:val=&quot;006D0AD9&quot;/&gt;&lt;wsp:rsid wsp:val=&quot;006D0DED&quot;/&gt;&lt;wsp:rsid wsp:val=&quot;006D19ED&quot;/&gt;&lt;wsp:rsid wsp:val=&quot;006D1A23&quot;/&gt;&lt;wsp:rsid wsp:val=&quot;006D1F1A&quot;/&gt;&lt;wsp:rsid wsp:val=&quot;006D21FF&quot;/&gt;&lt;wsp:rsid wsp:val=&quot;006D2627&quot;/&gt;&lt;wsp:rsid wsp:val=&quot;006D2B11&quot;/&gt;&lt;wsp:rsid wsp:val=&quot;006D2F55&quot;/&gt;&lt;wsp:rsid wsp:val=&quot;006D31AF&quot;/&gt;&lt;wsp:rsid wsp:val=&quot;006D31DD&quot;/&gt;&lt;wsp:rsid wsp:val=&quot;006D343D&quot;/&gt;&lt;wsp:rsid wsp:val=&quot;006D3D66&quot;/&gt;&lt;wsp:rsid wsp:val=&quot;006D3E35&quot;/&gt;&lt;wsp:rsid wsp:val=&quot;006D409F&quot;/&gt;&lt;wsp:rsid wsp:val=&quot;006D43CB&quot;/&gt;&lt;wsp:rsid wsp:val=&quot;006D4542&quot;/&gt;&lt;wsp:rsid wsp:val=&quot;006D492A&quot;/&gt;&lt;wsp:rsid wsp:val=&quot;006D493C&quot;/&gt;&lt;wsp:rsid wsp:val=&quot;006D4E49&quot;/&gt;&lt;wsp:rsid wsp:val=&quot;006D4F72&quot;/&gt;&lt;wsp:rsid wsp:val=&quot;006D5606&quot;/&gt;&lt;wsp:rsid wsp:val=&quot;006D59BF&quot;/&gt;&lt;wsp:rsid wsp:val=&quot;006D5AE7&quot;/&gt;&lt;wsp:rsid wsp:val=&quot;006D5B99&quot;/&gt;&lt;wsp:rsid wsp:val=&quot;006D5EC2&quot;/&gt;&lt;wsp:rsid wsp:val=&quot;006D5FEF&quot;/&gt;&lt;wsp:rsid wsp:val=&quot;006D615D&quot;/&gt;&lt;wsp:rsid wsp:val=&quot;006D63C2&quot;/&gt;&lt;wsp:rsid wsp:val=&quot;006D6486&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2CC&quot;/&gt;&lt;wsp:rsid wsp:val=&quot;006E2AA6&quot;/&gt;&lt;wsp:rsid wsp:val=&quot;006E2C18&quot;/&gt;&lt;wsp:rsid wsp:val=&quot;006E3854&quot;/&gt;&lt;wsp:rsid wsp:val=&quot;006E3BA9&quot;/&gt;&lt;wsp:rsid wsp:val=&quot;006E3D3A&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C62&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BD&quot;/&gt;&lt;wsp:rsid wsp:val=&quot;006F1008&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2A89&quot;/&gt;&lt;wsp:rsid wsp:val=&quot;00702BFC&quot;/&gt;&lt;wsp:rsid wsp:val=&quot;007034BC&quot;/&gt;&lt;wsp:rsid wsp:val=&quot;007035F6&quot;/&gt;&lt;wsp:rsid wsp:val=&quot;007036E5&quot;/&gt;&lt;wsp:rsid wsp:val=&quot;00703D58&quot;/&gt;&lt;wsp:rsid wsp:val=&quot;007044C2&quot;/&gt;&lt;wsp:rsid wsp:val=&quot;007047A7&quot;/&gt;&lt;wsp:rsid wsp:val=&quot;00704A33&quot;/&gt;&lt;wsp:rsid wsp:val=&quot;00704DEB&quot;/&gt;&lt;wsp:rsid wsp:val=&quot;00705584&quot;/&gt;&lt;wsp:rsid wsp:val=&quot;00705E96&quot;/&gt;&lt;wsp:rsid wsp:val=&quot;007069EA&quot;/&gt;&lt;wsp:rsid wsp:val=&quot;00706E08&quot;/&gt;&lt;wsp:rsid wsp:val=&quot;00706F3F&quot;/&gt;&lt;wsp:rsid wsp:val=&quot;0070711F&quot;/&gt;&lt;wsp:rsid wsp:val=&quot;0070730D&quot;/&gt;&lt;wsp:rsid wsp:val=&quot;0070743B&quot;/&gt;&lt;wsp:rsid wsp:val=&quot;0070746F&quot;/&gt;&lt;wsp:rsid wsp:val=&quot;0070796A&quot;/&gt;&lt;wsp:rsid wsp:val=&quot;00707A89&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B0A&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FC0&quot;/&gt;&lt;wsp:rsid wsp:val=&quot;00717267&quot;/&gt;&lt;wsp:rsid wsp:val=&quot;007178EE&quot;/&gt;&lt;wsp:rsid wsp:val=&quot;00717B0A&quot;/&gt;&lt;wsp:rsid wsp:val=&quot;00720759&quot;/&gt;&lt;wsp:rsid wsp:val=&quot;007208FF&quot;/&gt;&lt;wsp:rsid wsp:val=&quot;00720BD4&quot;/&gt;&lt;wsp:rsid wsp:val=&quot;00721011&quot;/&gt;&lt;wsp:rsid wsp:val=&quot;0072116F&quot;/&gt;&lt;wsp:rsid wsp:val=&quot;00721287&quot;/&gt;&lt;wsp:rsid wsp:val=&quot;007215A9&quot;/&gt;&lt;wsp:rsid wsp:val=&quot;007215BF&quot;/&gt;&lt;wsp:rsid wsp:val=&quot;007218A9&quot;/&gt;&lt;wsp:rsid wsp:val=&quot;0072190B&quot;/&gt;&lt;wsp:rsid wsp:val=&quot;00721E1D&quot;/&gt;&lt;wsp:rsid wsp:val=&quot;00721E87&quot;/&gt;&lt;wsp:rsid wsp:val=&quot;00721F9A&quot;/&gt;&lt;wsp:rsid wsp:val=&quot;0072227B&quot;/&gt;&lt;wsp:rsid wsp:val=&quot;00722B72&quot;/&gt;&lt;wsp:rsid wsp:val=&quot;00722C58&quot;/&gt;&lt;wsp:rsid wsp:val=&quot;00723701&quot;/&gt;&lt;wsp:rsid wsp:val=&quot;00723C7E&quot;/&gt;&lt;wsp:rsid wsp:val=&quot;00723EC3&quot;/&gt;&lt;wsp:rsid wsp:val=&quot;00724012&quot;/&gt;&lt;wsp:rsid wsp:val=&quot;00724426&quot;/&gt;&lt;wsp:rsid wsp:val=&quot;0072464B&quot;/&gt;&lt;wsp:rsid wsp:val=&quot;00725068&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3E3&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519&quot;/&gt;&lt;wsp:rsid wsp:val=&quot;007356D0&quot;/&gt;&lt;wsp:rsid wsp:val=&quot;0073637C&quot;/&gt;&lt;wsp:rsid wsp:val=&quot;007366CA&quot;/&gt;&lt;wsp:rsid wsp:val=&quot;00736D7B&quot;/&gt;&lt;wsp:rsid wsp:val=&quot;0073742F&quot;/&gt;&lt;wsp:rsid wsp:val=&quot;007377ED&quot;/&gt;&lt;wsp:rsid wsp:val=&quot;007379C8&quot;/&gt;&lt;wsp:rsid wsp:val=&quot;00740094&quot;/&gt;&lt;wsp:rsid wsp:val=&quot;00740698&quot;/&gt;&lt;wsp:rsid wsp:val=&quot;007406C0&quot;/&gt;&lt;wsp:rsid wsp:val=&quot;00740797&quot;/&gt;&lt;wsp:rsid wsp:val=&quot;00740AC1&quot;/&gt;&lt;wsp:rsid wsp:val=&quot;00740BBF&quot;/&gt;&lt;wsp:rsid wsp:val=&quot;00740C61&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446&quot;/&gt;&lt;wsp:rsid wsp:val=&quot;0074769D&quot;/&gt;&lt;wsp:rsid wsp:val=&quot;00747BD8&quot;/&gt;&lt;wsp:rsid wsp:val=&quot;00747E09&quot;/&gt;&lt;wsp:rsid wsp:val=&quot;00747F05&quot;/&gt;&lt;wsp:rsid wsp:val=&quot;007500FC&quot;/&gt;&lt;wsp:rsid wsp:val=&quot;0075038A&quot;/&gt;&lt;wsp:rsid wsp:val=&quot;00750443&quot;/&gt;&lt;wsp:rsid wsp:val=&quot;007509F9&quot;/&gt;&lt;wsp:rsid wsp:val=&quot;00750A2B&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8FD&quot;/&gt;&lt;wsp:rsid wsp:val=&quot;00752FE7&quot;/&gt;&lt;wsp:rsid wsp:val=&quot;0075312F&quot;/&gt;&lt;wsp:rsid wsp:val=&quot;00753662&quot;/&gt;&lt;wsp:rsid wsp:val=&quot;007536BB&quot;/&gt;&lt;wsp:rsid wsp:val=&quot;00753B0F&quot;/&gt;&lt;wsp:rsid wsp:val=&quot;00753B9D&quot;/&gt;&lt;wsp:rsid wsp:val=&quot;00753F01&quot;/&gt;&lt;wsp:rsid wsp:val=&quot;0075412E&quot;/&gt;&lt;wsp:rsid wsp:val=&quot;00754D64&quot;/&gt;&lt;wsp:rsid wsp:val=&quot;00754EDC&quot;/&gt;&lt;wsp:rsid wsp:val=&quot;007553DB&quot;/&gt;&lt;wsp:rsid wsp:val=&quot;0075583A&quot;/&gt;&lt;wsp:rsid wsp:val=&quot;00755A86&quot;/&gt;&lt;wsp:rsid wsp:val=&quot;00755B06&quot;/&gt;&lt;wsp:rsid wsp:val=&quot;00755C07&quot;/&gt;&lt;wsp:rsid wsp:val=&quot;00755E06&quot;/&gt;&lt;wsp:rsid wsp:val=&quot;00756211&quot;/&gt;&lt;wsp:rsid wsp:val=&quot;007564B4&quot;/&gt;&lt;wsp:rsid wsp:val=&quot;007565E2&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4B9&quot;/&gt;&lt;wsp:rsid wsp:val=&quot;00762924&quot;/&gt;&lt;wsp:rsid wsp:val=&quot;0076295C&quot;/&gt;&lt;wsp:rsid wsp:val=&quot;00762DC1&quot;/&gt;&lt;wsp:rsid wsp:val=&quot;00762F26&quot;/&gt;&lt;wsp:rsid wsp:val=&quot;00763055&quot;/&gt;&lt;wsp:rsid wsp:val=&quot;0076375B&quot;/&gt;&lt;wsp:rsid wsp:val=&quot;00763D32&quot;/&gt;&lt;wsp:rsid wsp:val=&quot;00763F7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E5F&quot;/&gt;&lt;wsp:rsid wsp:val=&quot;00765FCE&quot;/&gt;&lt;wsp:rsid wsp:val=&quot;00765FDC&quot;/&gt;&lt;wsp:rsid wsp:val=&quot;00766559&quot;/&gt;&lt;wsp:rsid wsp:val=&quot;007667D5&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34&quot;/&gt;&lt;wsp:rsid wsp:val=&quot;00773A60&quot;/&gt;&lt;wsp:rsid wsp:val=&quot;007743A1&quot;/&gt;&lt;wsp:rsid wsp:val=&quot;007744EF&quot;/&gt;&lt;wsp:rsid wsp:val=&quot;00774E74&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06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8FA&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01&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982&quot;/&gt;&lt;wsp:rsid wsp:val=&quot;00787A55&quot;/&gt;&lt;wsp:rsid wsp:val=&quot;00787FF1&quot;/&gt;&lt;wsp:rsid wsp:val=&quot;00790E7E&quot;/&gt;&lt;wsp:rsid wsp:val=&quot;00791296&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9C7&quot;/&gt;&lt;wsp:rsid wsp:val=&quot;00793D62&quot;/&gt;&lt;wsp:rsid wsp:val=&quot;00793F70&quot;/&gt;&lt;wsp:rsid wsp:val=&quot;0079400D&quot;/&gt;&lt;wsp:rsid wsp:val=&quot;007947FB&quot;/&gt;&lt;wsp:rsid wsp:val=&quot;00794842&quot;/&gt;&lt;wsp:rsid wsp:val=&quot;0079485D&quot;/&gt;&lt;wsp:rsid wsp:val=&quot;00794E42&quot;/&gt;&lt;wsp:rsid wsp:val=&quot;007954AC&quot;/&gt;&lt;wsp:rsid wsp:val=&quot;0079601B&quot;/&gt;&lt;wsp:rsid wsp:val=&quot;007962E1&quot;/&gt;&lt;wsp:rsid wsp:val=&quot;00796589&quot;/&gt;&lt;wsp:rsid wsp:val=&quot;0079663F&quot;/&gt;&lt;wsp:rsid wsp:val=&quot;00796726&quot;/&gt;&lt;wsp:rsid wsp:val=&quot;0079692D&quot;/&gt;&lt;wsp:rsid wsp:val=&quot;00796F91&quot;/&gt;&lt;wsp:rsid wsp:val=&quot;00797CCD&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847&quot;/&gt;&lt;wsp:rsid wsp:val=&quot;007A1964&quot;/&gt;&lt;wsp:rsid wsp:val=&quot;007A1B63&quot;/&gt;&lt;wsp:rsid wsp:val=&quot;007A2A53&quot;/&gt;&lt;wsp:rsid wsp:val=&quot;007A2BFF&quot;/&gt;&lt;wsp:rsid wsp:val=&quot;007A2D84&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E48&quot;/&gt;&lt;wsp:rsid wsp:val=&quot;007A618D&quot;/&gt;&lt;wsp:rsid wsp:val=&quot;007A6333&quot;/&gt;&lt;wsp:rsid wsp:val=&quot;007A6477&quot;/&gt;&lt;wsp:rsid wsp:val=&quot;007A6909&quot;/&gt;&lt;wsp:rsid wsp:val=&quot;007A6D88&quot;/&gt;&lt;wsp:rsid wsp:val=&quot;007A75A3&quot;/&gt;&lt;wsp:rsid wsp:val=&quot;007A75D9&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937&quot;/&gt;&lt;wsp:rsid wsp:val=&quot;007B51B7&quot;/&gt;&lt;wsp:rsid wsp:val=&quot;007B53E5&quot;/&gt;&lt;wsp:rsid wsp:val=&quot;007B5A66&quot;/&gt;&lt;wsp:rsid wsp:val=&quot;007B601C&quot;/&gt;&lt;wsp:rsid wsp:val=&quot;007B630D&quot;/&gt;&lt;wsp:rsid wsp:val=&quot;007B64F4&quot;/&gt;&lt;wsp:rsid wsp:val=&quot;007B697F&quot;/&gt;&lt;wsp:rsid wsp:val=&quot;007B6B11&quot;/&gt;&lt;wsp:rsid wsp:val=&quot;007B741A&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839&quot;/&gt;&lt;wsp:rsid wsp:val=&quot;007C1B94&quot;/&gt;&lt;wsp:rsid wsp:val=&quot;007C2A39&quot;/&gt;&lt;wsp:rsid wsp:val=&quot;007C2DBF&quot;/&gt;&lt;wsp:rsid wsp:val=&quot;007C3D88&quot;/&gt;&lt;wsp:rsid wsp:val=&quot;007C3F14&quot;/&gt;&lt;wsp:rsid wsp:val=&quot;007C508D&quot;/&gt;&lt;wsp:rsid wsp:val=&quot;007C515A&quot;/&gt;&lt;wsp:rsid wsp:val=&quot;007C52ED&quot;/&gt;&lt;wsp:rsid wsp:val=&quot;007C56CE&quot;/&gt;&lt;wsp:rsid wsp:val=&quot;007C5768&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287&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357E&quot;/&gt;&lt;wsp:rsid wsp:val=&quot;007D3889&quot;/&gt;&lt;wsp:rsid wsp:val=&quot;007D39A2&quot;/&gt;&lt;wsp:rsid wsp:val=&quot;007D39AC&quot;/&gt;&lt;wsp:rsid wsp:val=&quot;007D39D7&quot;/&gt;&lt;wsp:rsid wsp:val=&quot;007D3A84&quot;/&gt;&lt;wsp:rsid wsp:val=&quot;007D4EA2&quot;/&gt;&lt;wsp:rsid wsp:val=&quot;007D4FF2&quot;/&gt;&lt;wsp:rsid wsp:val=&quot;007D512C&quot;/&gt;&lt;wsp:rsid wsp:val=&quot;007D526F&quot;/&gt;&lt;wsp:rsid wsp:val=&quot;007D5FAA&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46A3&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735&quot;/&gt;&lt;wsp:rsid wsp:val=&quot;007E67F4&quot;/&gt;&lt;wsp:rsid wsp:val=&quot;007E6936&quot;/&gt;&lt;wsp:rsid wsp:val=&quot;007E6EF1&quot;/&gt;&lt;wsp:rsid wsp:val=&quot;007E7B2B&quot;/&gt;&lt;wsp:rsid wsp:val=&quot;007E7CBA&quot;/&gt;&lt;wsp:rsid wsp:val=&quot;007E7FF8&quot;/&gt;&lt;wsp:rsid wsp:val=&quot;007F0076&quot;/&gt;&lt;wsp:rsid wsp:val=&quot;007F02A8&quot;/&gt;&lt;wsp:rsid wsp:val=&quot;007F05E0&quot;/&gt;&lt;wsp:rsid wsp:val=&quot;007F0B77&quot;/&gt;&lt;wsp:rsid wsp:val=&quot;007F0DD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23F&quot;/&gt;&lt;wsp:rsid wsp:val=&quot;007F6562&quot;/&gt;&lt;wsp:rsid wsp:val=&quot;007F65F2&quot;/&gt;&lt;wsp:rsid wsp:val=&quot;007F6F8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408&quot;/&gt;&lt;wsp:rsid wsp:val=&quot;0080179D&quot;/&gt;&lt;wsp:rsid wsp:val=&quot;00801838&quot;/&gt;&lt;wsp:rsid wsp:val=&quot;00801D99&quot;/&gt;&lt;wsp:rsid wsp:val=&quot;00801DCC&quot;/&gt;&lt;wsp:rsid wsp:val=&quot;00801FBC&quot;/&gt;&lt;wsp:rsid wsp:val=&quot;008021CF&quot;/&gt;&lt;wsp:rsid wsp:val=&quot;00802410&quot;/&gt;&lt;wsp:rsid wsp:val=&quot;00803A20&quot;/&gt;&lt;wsp:rsid wsp:val=&quot;00803E2E&quot;/&gt;&lt;wsp:rsid wsp:val=&quot;008041E1&quot;/&gt;&lt;wsp:rsid wsp:val=&quot;00804437&quot;/&gt;&lt;wsp:rsid wsp:val=&quot;00804867&quot;/&gt;&lt;wsp:rsid wsp:val=&quot;00804B2F&quot;/&gt;&lt;wsp:rsid wsp:val=&quot;00804C3F&quot;/&gt;&lt;wsp:rsid wsp:val=&quot;00805227&quot;/&gt;&lt;wsp:rsid wsp:val=&quot;008052B1&quot;/&gt;&lt;wsp:rsid wsp:val=&quot;008058F5&quot;/&gt;&lt;wsp:rsid wsp:val=&quot;00806979&quot;/&gt;&lt;wsp:rsid wsp:val=&quot;0080699F&quot;/&gt;&lt;wsp:rsid wsp:val=&quot;00806ACA&quot;/&gt;&lt;wsp:rsid wsp:val=&quot;00806D29&quot;/&gt;&lt;wsp:rsid wsp:val=&quot;00807582&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582&quot;/&gt;&lt;wsp:rsid wsp:val=&quot;008127B0&quot;/&gt;&lt;wsp:rsid wsp:val=&quot;00813116&quot;/&gt;&lt;wsp:rsid wsp:val=&quot;008136DD&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A81&quot;/&gt;&lt;wsp:rsid wsp:val=&quot;00820DF1&quot;/&gt;&lt;wsp:rsid wsp:val=&quot;0082150F&quot;/&gt;&lt;wsp:rsid wsp:val=&quot;0082172C&quot;/&gt;&lt;wsp:rsid wsp:val=&quot;00821992&quot;/&gt;&lt;wsp:rsid wsp:val=&quot;00821D8A&quot;/&gt;&lt;wsp:rsid wsp:val=&quot;0082266A&quot;/&gt;&lt;wsp:rsid wsp:val=&quot;008226C2&quot;/&gt;&lt;wsp:rsid wsp:val=&quot;00823335&quot;/&gt;&lt;wsp:rsid wsp:val=&quot;00823571&quot;/&gt;&lt;wsp:rsid wsp:val=&quot;008237B2&quot;/&gt;&lt;wsp:rsid wsp:val=&quot;00823F61&quot;/&gt;&lt;wsp:rsid wsp:val=&quot;0082449E&quot;/&gt;&lt;wsp:rsid wsp:val=&quot;008249FF&quot;/&gt;&lt;wsp:rsid wsp:val=&quot;008251EC&quot;/&gt;&lt;wsp:rsid wsp:val=&quot;0082540D&quot;/&gt;&lt;wsp:rsid wsp:val=&quot;00825DD4&quot;/&gt;&lt;wsp:rsid wsp:val=&quot;00826204&quot;/&gt;&lt;wsp:rsid wsp:val=&quot;00826991&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B0F&quot;/&gt;&lt;wsp:rsid wsp:val=&quot;00827BBF&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C1&quot;/&gt;&lt;wsp:rsid wsp:val=&quot;008330DB&quot;/&gt;&lt;wsp:rsid wsp:val=&quot;00833EF5&quot;/&gt;&lt;wsp:rsid wsp:val=&quot;008340A5&quot;/&gt;&lt;wsp:rsid wsp:val=&quot;0083417A&quot;/&gt;&lt;wsp:rsid wsp:val=&quot;00834512&quot;/&gt;&lt;wsp:rsid wsp:val=&quot;00834746&quot;/&gt;&lt;wsp:rsid wsp:val=&quot;008349E7&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B5&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773&quot;/&gt;&lt;wsp:rsid wsp:val=&quot;00842B18&quot;/&gt;&lt;wsp:rsid wsp:val=&quot;00842C7C&quot;/&gt;&lt;wsp:rsid wsp:val=&quot;00842DB7&quot;/&gt;&lt;wsp:rsid wsp:val=&quot;0084343F&quot;/&gt;&lt;wsp:rsid wsp:val=&quot;00843736&quot;/&gt;&lt;wsp:rsid wsp:val=&quot;0084387F&quot;/&gt;&lt;wsp:rsid wsp:val=&quot;00843AFD&quot;/&gt;&lt;wsp:rsid wsp:val=&quot;008444F8&quot;/&gt;&lt;wsp:rsid wsp:val=&quot;0084464F&quot;/&gt;&lt;wsp:rsid wsp:val=&quot;00844750&quot;/&gt;&lt;wsp:rsid wsp:val=&quot;00844D93&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130C&quot;/&gt;&lt;wsp:rsid wsp:val=&quot;00851B22&quot;/&gt;&lt;wsp:rsid wsp:val=&quot;008521C5&quot;/&gt;&lt;wsp:rsid wsp:val=&quot;00852338&quot;/&gt;&lt;wsp:rsid wsp:val=&quot;00852F3B&quot;/&gt;&lt;wsp:rsid wsp:val=&quot;00853132&quot;/&gt;&lt;wsp:rsid wsp:val=&quot;00853B2A&quot;/&gt;&lt;wsp:rsid wsp:val=&quot;00853B65&quot;/&gt;&lt;wsp:rsid wsp:val=&quot;00853C45&quot;/&gt;&lt;wsp:rsid wsp:val=&quot;00853C94&quot;/&gt;&lt;wsp:rsid wsp:val=&quot;00853EF9&quot;/&gt;&lt;wsp:rsid wsp:val=&quot;00853F11&quot;/&gt;&lt;wsp:rsid wsp:val=&quot;00854090&quot;/&gt;&lt;wsp:rsid wsp:val=&quot;008540E5&quot;/&gt;&lt;wsp:rsid wsp:val=&quot;00854983&quot;/&gt;&lt;wsp:rsid wsp:val=&quot;00854B60&quot;/&gt;&lt;wsp:rsid wsp:val=&quot;00854D51&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987&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500&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CB&quot;/&gt;&lt;wsp:rsid wsp:val=&quot;0087229F&quot;/&gt;&lt;wsp:rsid wsp:val=&quot;008722B0&quot;/&gt;&lt;wsp:rsid wsp:val=&quot;008722F6&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6E1F&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392&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D&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5037&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F2E&quot;/&gt;&lt;wsp:rsid wsp:val=&quot;0089035C&quot;/&gt;&lt;wsp:rsid wsp:val=&quot;00890404&quot;/&gt;&lt;wsp:rsid wsp:val=&quot;008907B2&quot;/&gt;&lt;wsp:rsid wsp:val=&quot;00890B03&quot;/&gt;&lt;wsp:rsid wsp:val=&quot;00890BCD&quot;/&gt;&lt;wsp:rsid wsp:val=&quot;00890D15&quot;/&gt;&lt;wsp:rsid wsp:val=&quot;00890EFE&quot;/&gt;&lt;wsp:rsid wsp:val=&quot;00890F04&quot;/&gt;&lt;wsp:rsid wsp:val=&quot;00890F2B&quot;/&gt;&lt;wsp:rsid wsp:val=&quot;008911A2&quot;/&gt;&lt;wsp:rsid wsp:val=&quot;0089129F&quot;/&gt;&lt;wsp:rsid wsp:val=&quot;00891C27&quot;/&gt;&lt;wsp:rsid wsp:val=&quot;00891F63&quot;/&gt;&lt;wsp:rsid wsp:val=&quot;008922DC&quot;/&gt;&lt;wsp:rsid wsp:val=&quot;008922DF&quot;/&gt;&lt;wsp:rsid wsp:val=&quot;00892357&quot;/&gt;&lt;wsp:rsid wsp:val=&quot;00892494&quot;/&gt;&lt;wsp:rsid wsp:val=&quot;00893024&quot;/&gt;&lt;wsp:rsid wsp:val=&quot;00893B3B&quot;/&gt;&lt;wsp:rsid wsp:val=&quot;00894304&quot;/&gt;&lt;wsp:rsid wsp:val=&quot;00894C16&quot;/&gt;&lt;wsp:rsid wsp:val=&quot;00894C3B&quot;/&gt;&lt;wsp:rsid wsp:val=&quot;00894D6C&quot;/&gt;&lt;wsp:rsid wsp:val=&quot;00894FEF&quot;/&gt;&lt;wsp:rsid wsp:val=&quot;008950EC&quot;/&gt;&lt;wsp:rsid wsp:val=&quot;00895243&quot;/&gt;&lt;wsp:rsid wsp:val=&quot;008953FF&quot;/&gt;&lt;wsp:rsid wsp:val=&quot;00895A0C&quot;/&gt;&lt;wsp:rsid wsp:val=&quot;008960B3&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245&quot;/&gt;&lt;wsp:rsid wsp:val=&quot;008B130E&quot;/&gt;&lt;wsp:rsid wsp:val=&quot;008B1651&quot;/&gt;&lt;wsp:rsid wsp:val=&quot;008B175A&quot;/&gt;&lt;wsp:rsid wsp:val=&quot;008B1B08&quot;/&gt;&lt;wsp:rsid wsp:val=&quot;008B1C8C&quot;/&gt;&lt;wsp:rsid wsp:val=&quot;008B1E55&quot;/&gt;&lt;wsp:rsid wsp:val=&quot;008B1EFF&quot;/&gt;&lt;wsp:rsid wsp:val=&quot;008B20E5&quot;/&gt;&lt;wsp:rsid wsp:val=&quot;008B21F5&quot;/&gt;&lt;wsp:rsid wsp:val=&quot;008B251D&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60E9&quot;/&gt;&lt;wsp:rsid wsp:val=&quot;008B60ED&quot;/&gt;&lt;wsp:rsid wsp:val=&quot;008B614C&quot;/&gt;&lt;wsp:rsid wsp:val=&quot;008B6E5C&quot;/&gt;&lt;wsp:rsid wsp:val=&quot;008B739E&quot;/&gt;&lt;wsp:rsid wsp:val=&quot;008B766A&quot;/&gt;&lt;wsp:rsid wsp:val=&quot;008B7A0E&quot;/&gt;&lt;wsp:rsid wsp:val=&quot;008B7BD4&quot;/&gt;&lt;wsp:rsid wsp:val=&quot;008B7E5B&quot;/&gt;&lt;wsp:rsid wsp:val=&quot;008B7F66&quot;/&gt;&lt;wsp:rsid wsp:val=&quot;008C022D&quot;/&gt;&lt;wsp:rsid wsp:val=&quot;008C0431&quot;/&gt;&lt;wsp:rsid wsp:val=&quot;008C0D78&quot;/&gt;&lt;wsp:rsid wsp:val=&quot;008C1ABE&quot;/&gt;&lt;wsp:rsid wsp:val=&quot;008C2426&quot;/&gt;&lt;wsp:rsid wsp:val=&quot;008C2453&quot;/&gt;&lt;wsp:rsid wsp:val=&quot;008C2608&quot;/&gt;&lt;wsp:rsid wsp:val=&quot;008C265E&quot;/&gt;&lt;wsp:rsid wsp:val=&quot;008C26B4&quot;/&gt;&lt;wsp:rsid wsp:val=&quot;008C28BA&quot;/&gt;&lt;wsp:rsid wsp:val=&quot;008C3240&quot;/&gt;&lt;wsp:rsid wsp:val=&quot;008C4188&quot;/&gt;&lt;wsp:rsid wsp:val=&quot;008C49D5&quot;/&gt;&lt;wsp:rsid wsp:val=&quot;008C4B47&quot;/&gt;&lt;wsp:rsid wsp:val=&quot;008C4DD1&quot;/&gt;&lt;wsp:rsid wsp:val=&quot;008C59D5&quot;/&gt;&lt;wsp:rsid wsp:val=&quot;008C5B10&quot;/&gt;&lt;wsp:rsid wsp:val=&quot;008C6276&quot;/&gt;&lt;wsp:rsid wsp:val=&quot;008C6337&quot;/&gt;&lt;wsp:rsid wsp:val=&quot;008C6345&quot;/&gt;&lt;wsp:rsid wsp:val=&quot;008C65A7&quot;/&gt;&lt;wsp:rsid wsp:val=&quot;008C6C7A&quot;/&gt;&lt;wsp:rsid wsp:val=&quot;008C6F4F&quot;/&gt;&lt;wsp:rsid wsp:val=&quot;008C74CC&quot;/&gt;&lt;wsp:rsid wsp:val=&quot;008C74F9&quot;/&gt;&lt;wsp:rsid wsp:val=&quot;008C75BB&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9D&quot;/&gt;&lt;wsp:rsid wsp:val=&quot;008D1D2C&quot;/&gt;&lt;wsp:rsid wsp:val=&quot;008D1E23&quot;/&gt;&lt;wsp:rsid wsp:val=&quot;008D2461&quot;/&gt;&lt;wsp:rsid wsp:val=&quot;008D2D60&quot;/&gt;&lt;wsp:rsid wsp:val=&quot;008D3208&quot;/&gt;&lt;wsp:rsid wsp:val=&quot;008D382D&quot;/&gt;&lt;wsp:rsid wsp:val=&quot;008D3E0C&quot;/&gt;&lt;wsp:rsid wsp:val=&quot;008D3F21&quot;/&gt;&lt;wsp:rsid wsp:val=&quot;008D40FF&quot;/&gt;&lt;wsp:rsid wsp:val=&quot;008D41F1&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F90&quot;/&gt;&lt;wsp:rsid wsp:val=&quot;008D72A4&quot;/&gt;&lt;wsp:rsid wsp:val=&quot;008D7378&quot;/&gt;&lt;wsp:rsid wsp:val=&quot;008D7554&quot;/&gt;&lt;wsp:rsid wsp:val=&quot;008D7615&quot;/&gt;&lt;wsp:rsid wsp:val=&quot;008D76A0&quot;/&gt;&lt;wsp:rsid wsp:val=&quot;008D78C3&quot;/&gt;&lt;wsp:rsid wsp:val=&quot;008D7ACD&quot;/&gt;&lt;wsp:rsid wsp:val=&quot;008D7BB4&quot;/&gt;&lt;wsp:rsid wsp:val=&quot;008D7DEB&quot;/&gt;&lt;wsp:rsid wsp:val=&quot;008E037E&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791&quot;/&gt;&lt;wsp:rsid wsp:val=&quot;008F0D2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6150&quot;/&gt;&lt;wsp:rsid wsp:val=&quot;008F6188&quot;/&gt;&lt;wsp:rsid wsp:val=&quot;008F6649&quot;/&gt;&lt;wsp:rsid wsp:val=&quot;008F6BB4&quot;/&gt;&lt;wsp:rsid wsp:val=&quot;008F6CD1&quot;/&gt;&lt;wsp:rsid wsp:val=&quot;008F7069&quot;/&gt;&lt;wsp:rsid wsp:val=&quot;008F74EA&quot;/&gt;&lt;wsp:rsid wsp:val=&quot;008F74E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7E4&quot;/&gt;&lt;wsp:rsid wsp:val=&quot;00902997&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6100&quot;/&gt;&lt;wsp:rsid wsp:val=&quot;009061A5&quot;/&gt;&lt;wsp:rsid wsp:val=&quot;009067B8&quot;/&gt;&lt;wsp:rsid wsp:val=&quot;00906EED&quot;/&gt;&lt;wsp:rsid wsp:val=&quot;00907071&quot;/&gt;&lt;wsp:rsid wsp:val=&quot;0090715C&quot;/&gt;&lt;wsp:rsid wsp:val=&quot;009108A7&quot;/&gt;&lt;wsp:rsid wsp:val=&quot;00910E0D&quot;/&gt;&lt;wsp:rsid wsp:val=&quot;00910ED6&quot;/&gt;&lt;wsp:rsid wsp:val=&quot;00911E1A&quot;/&gt;&lt;wsp:rsid wsp:val=&quot;009121EF&quot;/&gt;&lt;wsp:rsid wsp:val=&quot;009123B9&quot;/&gt;&lt;wsp:rsid wsp:val=&quot;00912531&quot;/&gt;&lt;wsp:rsid wsp:val=&quot;009138F9&quot;/&gt;&lt;wsp:rsid wsp:val=&quot;00913F4C&quot;/&gt;&lt;wsp:rsid wsp:val=&quot;00913F9C&quot;/&gt;&lt;wsp:rsid wsp:val=&quot;0091404B&quot;/&gt;&lt;wsp:rsid wsp:val=&quot;0091423A&quot;/&gt;&lt;wsp:rsid wsp:val=&quot;00914A5D&quot;/&gt;&lt;wsp:rsid wsp:val=&quot;00914B18&quot;/&gt;&lt;wsp:rsid wsp:val=&quot;00914F86&quot;/&gt;&lt;wsp:rsid wsp:val=&quot;00915032&quot;/&gt;&lt;wsp:rsid wsp:val=&quot;0091537E&quot;/&gt;&lt;wsp:rsid wsp:val=&quot;009154BD&quot;/&gt;&lt;wsp:rsid wsp:val=&quot;009154CF&quot;/&gt;&lt;wsp:rsid wsp:val=&quot;00915AB4&quot;/&gt;&lt;wsp:rsid wsp:val=&quot;00915F97&quot;/&gt;&lt;wsp:rsid wsp:val=&quot;0091610F&quot;/&gt;&lt;wsp:rsid wsp:val=&quot;009161BA&quot;/&gt;&lt;wsp:rsid wsp:val=&quot;00916827&quot;/&gt;&lt;wsp:rsid wsp:val=&quot;00920FE4&quot;/&gt;&lt;wsp:rsid wsp:val=&quot;00921140&quot;/&gt;&lt;wsp:rsid wsp:val=&quot;0092169A&quot;/&gt;&lt;wsp:rsid wsp:val=&quot;009216BF&quot;/&gt;&lt;wsp:rsid wsp:val=&quot;009218D2&quot;/&gt;&lt;wsp:rsid wsp:val=&quot;009219A7&quot;/&gt;&lt;wsp:rsid wsp:val=&quot;00921A74&quot;/&gt;&lt;wsp:rsid wsp:val=&quot;00921BB1&quot;/&gt;&lt;wsp:rsid wsp:val=&quot;00921C9F&quot;/&gt;&lt;wsp:rsid wsp:val=&quot;00921ED5&quot;/&gt;&lt;wsp:rsid wsp:val=&quot;00921FA1&quot;/&gt;&lt;wsp:rsid wsp:val=&quot;00922106&quot;/&gt;&lt;wsp:rsid wsp:val=&quot;009225B6&quot;/&gt;&lt;wsp:rsid wsp:val=&quot;0092286C&quot;/&gt;&lt;wsp:rsid wsp:val=&quot;00922C09&quot;/&gt;&lt;wsp:rsid wsp:val=&quot;00923151&quot;/&gt;&lt;wsp:rsid wsp:val=&quot;00923560&quot;/&gt;&lt;wsp:rsid wsp:val=&quot;00923883&quot;/&gt;&lt;wsp:rsid wsp:val=&quot;00923ABA&quot;/&gt;&lt;wsp:rsid wsp:val=&quot;00923EB5&quot;/&gt;&lt;wsp:rsid wsp:val=&quot;00923F1B&quot;/&gt;&lt;wsp:rsid wsp:val=&quot;00924108&quot;/&gt;&lt;wsp:rsid wsp:val=&quot;0092423D&quot;/&gt;&lt;wsp:rsid wsp:val=&quot;0092434B&quot;/&gt;&lt;wsp:rsid wsp:val=&quot;009247D8&quot;/&gt;&lt;wsp:rsid wsp:val=&quot;00924A7F&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1196&quot;/&gt;&lt;wsp:rsid wsp:val=&quot;0093135E&quot;/&gt;&lt;wsp:rsid wsp:val=&quot;009313ED&quot;/&gt;&lt;wsp:rsid wsp:val=&quot;0093161F&quot;/&gt;&lt;wsp:rsid wsp:val=&quot;0093195D&quot;/&gt;&lt;wsp:rsid wsp:val=&quot;00932109&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3128&quot;/&gt;&lt;wsp:rsid wsp:val=&quot;0094335F&quot;/&gt;&lt;wsp:rsid wsp:val=&quot;00943D04&quot;/&gt;&lt;wsp:rsid wsp:val=&quot;00943D09&quot;/&gt;&lt;wsp:rsid wsp:val=&quot;009440F3&quot;/&gt;&lt;wsp:rsid wsp:val=&quot;00944202&quot;/&gt;&lt;wsp:rsid wsp:val=&quot;00944335&quot;/&gt;&lt;wsp:rsid wsp:val=&quot;00944710&quot;/&gt;&lt;wsp:rsid wsp:val=&quot;0094480B&quot;/&gt;&lt;wsp:rsid wsp:val=&quot;00944AF4&quot;/&gt;&lt;wsp:rsid wsp:val=&quot;00944D54&quot;/&gt;&lt;wsp:rsid wsp:val=&quot;0094564D&quot;/&gt;&lt;wsp:rsid wsp:val=&quot;00945E49&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769&quot;/&gt;&lt;wsp:rsid wsp:val=&quot;00956B4A&quot;/&gt;&lt;wsp:rsid wsp:val=&quot;00957060&quot;/&gt;&lt;wsp:rsid wsp:val=&quot;009572DC&quot;/&gt;&lt;wsp:rsid wsp:val=&quot;00957478&quot;/&gt;&lt;wsp:rsid wsp:val=&quot;00957487&quot;/&gt;&lt;wsp:rsid wsp:val=&quot;00957656&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FF&quot;/&gt;&lt;wsp:rsid wsp:val=&quot;0096292B&quot;/&gt;&lt;wsp:rsid wsp:val=&quot;009629DE&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BA&quot;/&gt;&lt;wsp:rsid wsp:val=&quot;009739F8&quot;/&gt;&lt;wsp:rsid wsp:val=&quot;00973F29&quot;/&gt;&lt;wsp:rsid wsp:val=&quot;00974182&quot;/&gt;&lt;wsp:rsid wsp:val=&quot;009744FF&quot;/&gt;&lt;wsp:rsid wsp:val=&quot;00974520&quot;/&gt;&lt;wsp:rsid wsp:val=&quot;009746CB&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172B&quot;/&gt;&lt;wsp:rsid wsp:val=&quot;009817F9&quot;/&gt;&lt;wsp:rsid wsp:val=&quot;0098183B&quot;/&gt;&lt;wsp:rsid wsp:val=&quot;00981D4B&quot;/&gt;&lt;wsp:rsid wsp:val=&quot;009822AF&quot;/&gt;&lt;wsp:rsid wsp:val=&quot;009823A3&quot;/&gt;&lt;wsp:rsid wsp:val=&quot;00982AB4&quot;/&gt;&lt;wsp:rsid wsp:val=&quot;00982B3A&quot;/&gt;&lt;wsp:rsid wsp:val=&quot;00982E67&quot;/&gt;&lt;wsp:rsid wsp:val=&quot;00983061&quot;/&gt;&lt;wsp:rsid wsp:val=&quot;00983223&quot;/&gt;&lt;wsp:rsid wsp:val=&quot;009838CE&quot;/&gt;&lt;wsp:rsid wsp:val=&quot;00983C41&quot;/&gt;&lt;wsp:rsid wsp:val=&quot;00984206&quot;/&gt;&lt;wsp:rsid wsp:val=&quot;00984449&quot;/&gt;&lt;wsp:rsid wsp:val=&quot;00984E62&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2F3&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E5D&quot;/&gt;&lt;wsp:rsid wsp:val=&quot;009A3183&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127&quot;/&gt;&lt;wsp:rsid wsp:val=&quot;009A637B&quot;/&gt;&lt;wsp:rsid wsp:val=&quot;009A6456&quot;/&gt;&lt;wsp:rsid wsp:val=&quot;009A6513&quot;/&gt;&lt;wsp:rsid wsp:val=&quot;009A6770&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BB7&quot;/&gt;&lt;wsp:rsid wsp:val=&quot;009B7FFA&quot;/&gt;&lt;wsp:rsid wsp:val=&quot;009C00EF&quot;/&gt;&lt;wsp:rsid wsp:val=&quot;009C01D2&quot;/&gt;&lt;wsp:rsid wsp:val=&quot;009C080A&quot;/&gt;&lt;wsp:rsid wsp:val=&quot;009C098E&quot;/&gt;&lt;wsp:rsid wsp:val=&quot;009C0A96&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D12&quot;/&gt;&lt;wsp:rsid wsp:val=&quot;009C3D88&quot;/&gt;&lt;wsp:rsid wsp:val=&quot;009C40AD&quot;/&gt;&lt;wsp:rsid wsp:val=&quot;009C45A3&quot;/&gt;&lt;wsp:rsid wsp:val=&quot;009C4E6A&quot;/&gt;&lt;wsp:rsid wsp:val=&quot;009C4EF7&quot;/&gt;&lt;wsp:rsid wsp:val=&quot;009C520B&quot;/&gt;&lt;wsp:rsid wsp:val=&quot;009C52FB&quot;/&gt;&lt;wsp:rsid wsp:val=&quot;009C5538&quot;/&gt;&lt;wsp:rsid wsp:val=&quot;009C5785&quot;/&gt;&lt;wsp:rsid wsp:val=&quot;009C5874&quot;/&gt;&lt;wsp:rsid wsp:val=&quot;009C5BDA&quot;/&gt;&lt;wsp:rsid wsp:val=&quot;009C6768&quot;/&gt;&lt;wsp:rsid wsp:val=&quot;009C681F&quot;/&gt;&lt;wsp:rsid wsp:val=&quot;009C6894&quot;/&gt;&lt;wsp:rsid wsp:val=&quot;009C6B3B&quot;/&gt;&lt;wsp:rsid wsp:val=&quot;009C6B7B&quot;/&gt;&lt;wsp:rsid wsp:val=&quot;009C6CAA&quot;/&gt;&lt;wsp:rsid wsp:val=&quot;009C6E93&quot;/&gt;&lt;wsp:rsid wsp:val=&quot;009C7147&quot;/&gt;&lt;wsp:rsid wsp:val=&quot;009C7893&quot;/&gt;&lt;wsp:rsid wsp:val=&quot;009C7F47&quot;/&gt;&lt;wsp:rsid wsp:val=&quot;009C7FEB&quot;/&gt;&lt;wsp:rsid wsp:val=&quot;009D00B2&quot;/&gt;&lt;wsp:rsid wsp:val=&quot;009D0361&quot;/&gt;&lt;wsp:rsid wsp:val=&quot;009D0720&quot;/&gt;&lt;wsp:rsid wsp:val=&quot;009D079F&quot;/&gt;&lt;wsp:rsid wsp:val=&quot;009D0897&quot;/&gt;&lt;wsp:rsid wsp:val=&quot;009D09A8&quot;/&gt;&lt;wsp:rsid wsp:val=&quot;009D2118&quot;/&gt;&lt;wsp:rsid wsp:val=&quot;009D22EA&quot;/&gt;&lt;wsp:rsid wsp:val=&quot;009D264B&quot;/&gt;&lt;wsp:rsid wsp:val=&quot;009D280C&quot;/&gt;&lt;wsp:rsid wsp:val=&quot;009D2C43&quot;/&gt;&lt;wsp:rsid wsp:val=&quot;009D327E&quot;/&gt;&lt;wsp:rsid wsp:val=&quot;009D3C90&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3A5F&quot;/&gt;&lt;wsp:rsid wsp:val=&quot;009E457F&quot;/&gt;&lt;wsp:rsid wsp:val=&quot;009E5039&quot;/&gt;&lt;wsp:rsid wsp:val=&quot;009E532F&quot;/&gt;&lt;wsp:rsid wsp:val=&quot;009E5386&quot;/&gt;&lt;wsp:rsid wsp:val=&quot;009E53AA&quot;/&gt;&lt;wsp:rsid wsp:val=&quot;009E53D6&quot;/&gt;&lt;wsp:rsid wsp:val=&quot;009E5656&quot;/&gt;&lt;wsp:rsid wsp:val=&quot;009E5A6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05&quot;/&gt;&lt;wsp:rsid wsp:val=&quot;009F0C38&quot;/&gt;&lt;wsp:rsid wsp:val=&quot;009F0CD1&quot;/&gt;&lt;wsp:rsid wsp:val=&quot;009F1033&quot;/&gt;&lt;wsp:rsid wsp:val=&quot;009F187B&quot;/&gt;&lt;wsp:rsid wsp:val=&quot;009F1933&quot;/&gt;&lt;wsp:rsid wsp:val=&quot;009F2E7E&quot;/&gt;&lt;wsp:rsid wsp:val=&quot;009F3713&quot;/&gt;&lt;wsp:rsid wsp:val=&quot;009F3740&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267E&quot;/&gt;&lt;wsp:rsid wsp:val=&quot;00A02A7C&quot;/&gt;&lt;wsp:rsid wsp:val=&quot;00A02B26&quot;/&gt;&lt;wsp:rsid wsp:val=&quot;00A03255&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738B&quot;/&gt;&lt;wsp:rsid wsp:val=&quot;00A07654&quot;/&gt;&lt;wsp:rsid wsp:val=&quot;00A077DB&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D0&quot;/&gt;&lt;wsp:rsid wsp:val=&quot;00A14743&quot;/&gt;&lt;wsp:rsid wsp:val=&quot;00A14B5D&quot;/&gt;&lt;wsp:rsid wsp:val=&quot;00A152F7&quot;/&gt;&lt;wsp:rsid wsp:val=&quot;00A15521&quot;/&gt;&lt;wsp:rsid wsp:val=&quot;00A1562F&quot;/&gt;&lt;wsp:rsid wsp:val=&quot;00A157EC&quot;/&gt;&lt;wsp:rsid wsp:val=&quot;00A15800&quot;/&gt;&lt;wsp:rsid wsp:val=&quot;00A15ABD&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253&quot;/&gt;&lt;wsp:rsid wsp:val=&quot;00A2049C&quot;/&gt;&lt;wsp:rsid wsp:val=&quot;00A204ED&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6BE&quot;/&gt;&lt;wsp:rsid wsp:val=&quot;00A22D9C&quot;/&gt;&lt;wsp:rsid wsp:val=&quot;00A23921&quot;/&gt;&lt;wsp:rsid wsp:val=&quot;00A23DD8&quot;/&gt;&lt;wsp:rsid wsp:val=&quot;00A24079&quot;/&gt;&lt;wsp:rsid wsp:val=&quot;00A24150&quot;/&gt;&lt;wsp:rsid wsp:val=&quot;00A24701&quot;/&gt;&lt;wsp:rsid wsp:val=&quot;00A2470A&quot;/&gt;&lt;wsp:rsid wsp:val=&quot;00A2481C&quot;/&gt;&lt;wsp:rsid wsp:val=&quot;00A24CCF&quot;/&gt;&lt;wsp:rsid wsp:val=&quot;00A24D81&quot;/&gt;&lt;wsp:rsid wsp:val=&quot;00A25155&quot;/&gt;&lt;wsp:rsid wsp:val=&quot;00A2583E&quot;/&gt;&lt;wsp:rsid wsp:val=&quot;00A25A28&quot;/&gt;&lt;wsp:rsid wsp:val=&quot;00A25F8A&quot;/&gt;&lt;wsp:rsid wsp:val=&quot;00A261E4&quot;/&gt;&lt;wsp:rsid wsp:val=&quot;00A26883&quot;/&gt;&lt;wsp:rsid wsp:val=&quot;00A26CF7&quot;/&gt;&lt;wsp:rsid wsp:val=&quot;00A26D60&quot;/&gt;&lt;wsp:rsid wsp:val=&quot;00A26EE0&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D0&quot;/&gt;&lt;wsp:rsid wsp:val=&quot;00A351D0&quot;/&gt;&lt;wsp:rsid wsp:val=&quot;00A35735&quot;/&gt;&lt;wsp:rsid wsp:val=&quot;00A35A0B&quot;/&gt;&lt;wsp:rsid wsp:val=&quot;00A362CB&quot;/&gt;&lt;wsp:rsid wsp:val=&quot;00A36694&quot;/&gt;&lt;wsp:rsid wsp:val=&quot;00A36D80&quot;/&gt;&lt;wsp:rsid wsp:val=&quot;00A36DC8&quot;/&gt;&lt;wsp:rsid wsp:val=&quot;00A36F1E&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0AB&quot;/&gt;&lt;wsp:rsid wsp:val=&quot;00A4339C&quot;/&gt;&lt;wsp:rsid wsp:val=&quot;00A43666&quot;/&gt;&lt;wsp:rsid wsp:val=&quot;00A43A47&quot;/&gt;&lt;wsp:rsid wsp:val=&quot;00A43B7C&quot;/&gt;&lt;wsp:rsid wsp:val=&quot;00A43E26&quot;/&gt;&lt;wsp:rsid wsp:val=&quot;00A44882&quot;/&gt;&lt;wsp:rsid wsp:val=&quot;00A44AA5&quot;/&gt;&lt;wsp:rsid wsp:val=&quot;00A44B72&quot;/&gt;&lt;wsp:rsid wsp:val=&quot;00A44E28&quot;/&gt;&lt;wsp:rsid wsp:val=&quot;00A4570E&quot;/&gt;&lt;wsp:rsid wsp:val=&quot;00A45A3B&quot;/&gt;&lt;wsp:rsid wsp:val=&quot;00A45B1A&quot;/&gt;&lt;wsp:rsid wsp:val=&quot;00A46FAD&quot;/&gt;&lt;wsp:rsid wsp:val=&quot;00A470ED&quot;/&gt;&lt;wsp:rsid wsp:val=&quot;00A47218&quot;/&gt;&lt;wsp:rsid wsp:val=&quot;00A47391&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11FB&quot;/&gt;&lt;wsp:rsid wsp:val=&quot;00A514EB&quot;/&gt;&lt;wsp:rsid wsp:val=&quot;00A51BC1&quot;/&gt;&lt;wsp:rsid wsp:val=&quot;00A521E0&quot;/&gt;&lt;wsp:rsid wsp:val=&quot;00A52B0A&quot;/&gt;&lt;wsp:rsid wsp:val=&quot;00A52C94&quot;/&gt;&lt;wsp:rsid wsp:val=&quot;00A52D1E&quot;/&gt;&lt;wsp:rsid wsp:val=&quot;00A54492&quot;/&gt;&lt;wsp:rsid wsp:val=&quot;00A544BF&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4E5&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3&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354&quot;/&gt;&lt;wsp:rsid wsp:val=&quot;00A65589&quot;/&gt;&lt;wsp:rsid wsp:val=&quot;00A657CF&quot;/&gt;&lt;wsp:rsid wsp:val=&quot;00A65BE3&quot;/&gt;&lt;wsp:rsid wsp:val=&quot;00A65FBF&quot;/&gt;&lt;wsp:rsid wsp:val=&quot;00A66089&quot;/&gt;&lt;wsp:rsid wsp:val=&quot;00A6681D&quot;/&gt;&lt;wsp:rsid wsp:val=&quot;00A66A5A&quot;/&gt;&lt;wsp:rsid wsp:val=&quot;00A6736A&quot;/&gt;&lt;wsp:rsid wsp:val=&quot;00A677C1&quot;/&gt;&lt;wsp:rsid wsp:val=&quot;00A67A8E&quot;/&gt;&lt;wsp:rsid wsp:val=&quot;00A67AC6&quot;/&gt;&lt;wsp:rsid wsp:val=&quot;00A67AFD&quot;/&gt;&lt;wsp:rsid wsp:val=&quot;00A67EF1&quot;/&gt;&lt;wsp:rsid wsp:val=&quot;00A7001C&quot;/&gt;&lt;wsp:rsid wsp:val=&quot;00A70A35&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212&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1AD&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E2&quot;/&gt;&lt;wsp:rsid wsp:val=&quot;00A85FFF&quot;/&gt;&lt;wsp:rsid wsp:val=&quot;00A8665A&quot;/&gt;&lt;wsp:rsid wsp:val=&quot;00A869B4&quot;/&gt;&lt;wsp:rsid wsp:val=&quot;00A86ACD&quot;/&gt;&lt;wsp:rsid wsp:val=&quot;00A86AE7&quot;/&gt;&lt;wsp:rsid wsp:val=&quot;00A86D23&quot;/&gt;&lt;wsp:rsid wsp:val=&quot;00A86FEF&quot;/&gt;&lt;wsp:rsid wsp:val=&quot;00A87482&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70&quot;/&gt;&lt;wsp:rsid wsp:val=&quot;00A9505F&quot;/&gt;&lt;wsp:rsid wsp:val=&quot;00A9526D&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550&quot;/&gt;&lt;wsp:rsid wsp:val=&quot;00AA0ABC&quot;/&gt;&lt;wsp:rsid wsp:val=&quot;00AA1250&quot;/&gt;&lt;wsp:rsid wsp:val=&quot;00AA158B&quot;/&gt;&lt;wsp:rsid wsp:val=&quot;00AA1D12&quot;/&gt;&lt;wsp:rsid wsp:val=&quot;00AA1DD6&quot;/&gt;&lt;wsp:rsid wsp:val=&quot;00AA1EEC&quot;/&gt;&lt;wsp:rsid wsp:val=&quot;00AA210C&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B68&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3BA&quot;/&gt;&lt;wsp:rsid wsp:val=&quot;00AB57AD&quot;/&gt;&lt;wsp:rsid wsp:val=&quot;00AB583A&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0E4B&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64F&quot;/&gt;&lt;wsp:rsid wsp:val=&quot;00AD0EAA&quot;/&gt;&lt;wsp:rsid wsp:val=&quot;00AD12BD&quot;/&gt;&lt;wsp:rsid wsp:val=&quot;00AD13B2&quot;/&gt;&lt;wsp:rsid wsp:val=&quot;00AD163D&quot;/&gt;&lt;wsp:rsid wsp:val=&quot;00AD1B19&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2F7F&quot;/&gt;&lt;wsp:rsid wsp:val=&quot;00AD3042&quot;/&gt;&lt;wsp:rsid wsp:val=&quot;00AD3047&quot;/&gt;&lt;wsp:rsid wsp:val=&quot;00AD33C3&quot;/&gt;&lt;wsp:rsid wsp:val=&quot;00AD34A1&quot;/&gt;&lt;wsp:rsid wsp:val=&quot;00AD3BEC&quot;/&gt;&lt;wsp:rsid wsp:val=&quot;00AD48F9&quot;/&gt;&lt;wsp:rsid wsp:val=&quot;00AD514B&quot;/&gt;&lt;wsp:rsid wsp:val=&quot;00AD5542&quot;/&gt;&lt;wsp:rsid wsp:val=&quot;00AD567D&quot;/&gt;&lt;wsp:rsid wsp:val=&quot;00AD5930&quot;/&gt;&lt;wsp:rsid wsp:val=&quot;00AD5B1B&quot;/&gt;&lt;wsp:rsid wsp:val=&quot;00AD5F5A&quot;/&gt;&lt;wsp:rsid wsp:val=&quot;00AD6C7F&quot;/&gt;&lt;wsp:rsid wsp:val=&quot;00AD70C9&quot;/&gt;&lt;wsp:rsid wsp:val=&quot;00AD732B&quot;/&gt;&lt;wsp:rsid wsp:val=&quot;00AD75A6&quot;/&gt;&lt;wsp:rsid wsp:val=&quot;00AD7927&quot;/&gt;&lt;wsp:rsid wsp:val=&quot;00AD7B75&quot;/&gt;&lt;wsp:rsid wsp:val=&quot;00AD7CD8&quot;/&gt;&lt;wsp:rsid wsp:val=&quot;00AE075A&quot;/&gt;&lt;wsp:rsid wsp:val=&quot;00AE0794&quot;/&gt;&lt;wsp:rsid wsp:val=&quot;00AE0D23&quot;/&gt;&lt;wsp:rsid wsp:val=&quot;00AE0E9E&quot;/&gt;&lt;wsp:rsid wsp:val=&quot;00AE1418&quot;/&gt;&lt;wsp:rsid wsp:val=&quot;00AE14B7&quot;/&gt;&lt;wsp:rsid wsp:val=&quot;00AE171A&quot;/&gt;&lt;wsp:rsid wsp:val=&quot;00AE186D&quot;/&gt;&lt;wsp:rsid wsp:val=&quot;00AE1C33&quot;/&gt;&lt;wsp:rsid wsp:val=&quot;00AE2205&quot;/&gt;&lt;wsp:rsid wsp:val=&quot;00AE232B&quot;/&gt;&lt;wsp:rsid wsp:val=&quot;00AE29B5&quot;/&gt;&lt;wsp:rsid wsp:val=&quot;00AE2BFE&quot;/&gt;&lt;wsp:rsid wsp:val=&quot;00AE3004&quot;/&gt;&lt;wsp:rsid wsp:val=&quot;00AE31BA&quot;/&gt;&lt;wsp:rsid wsp:val=&quot;00AE32B3&quot;/&gt;&lt;wsp:rsid wsp:val=&quot;00AE34B9&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4F45&quot;/&gt;&lt;wsp:rsid wsp:val=&quot;00AE552C&quot;/&gt;&lt;wsp:rsid wsp:val=&quot;00AE567B&quot;/&gt;&lt;wsp:rsid wsp:val=&quot;00AE5749&quot;/&gt;&lt;wsp:rsid wsp:val=&quot;00AE5E95&quot;/&gt;&lt;wsp:rsid wsp:val=&quot;00AE6271&quot;/&gt;&lt;wsp:rsid wsp:val=&quot;00AE62C7&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992&quot;/&gt;&lt;wsp:rsid wsp:val=&quot;00AE7E0E&quot;/&gt;&lt;wsp:rsid wsp:val=&quot;00AF0801&quot;/&gt;&lt;wsp:rsid wsp:val=&quot;00AF0C77&quot;/&gt;&lt;wsp:rsid wsp:val=&quot;00AF109F&quot;/&gt;&lt;wsp:rsid wsp:val=&quot;00AF13DC&quot;/&gt;&lt;wsp:rsid wsp:val=&quot;00AF1414&quot;/&gt;&lt;wsp:rsid wsp:val=&quot;00AF26BE&quot;/&gt;&lt;wsp:rsid wsp:val=&quot;00AF28B0&quot;/&gt;&lt;wsp:rsid wsp:val=&quot;00AF2D55&quot;/&gt;&lt;wsp:rsid wsp:val=&quot;00AF2DED&quot;/&gt;&lt;wsp:rsid wsp:val=&quot;00AF2E7C&quot;/&gt;&lt;wsp:rsid wsp:val=&quot;00AF377C&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49&quot;/&gt;&lt;wsp:rsid wsp:val=&quot;00AF5A90&quot;/&gt;&lt;wsp:rsid wsp:val=&quot;00AF5B9F&quot;/&gt;&lt;wsp:rsid wsp:val=&quot;00AF5E03&quot;/&gt;&lt;wsp:rsid wsp:val=&quot;00AF5F78&quot;/&gt;&lt;wsp:rsid wsp:val=&quot;00AF5FC2&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D26&quot;/&gt;&lt;wsp:rsid wsp:val=&quot;00B03E1C&quot;/&gt;&lt;wsp:rsid wsp:val=&quot;00B04D36&quot;/&gt;&lt;wsp:rsid wsp:val=&quot;00B04F11&quot;/&gt;&lt;wsp:rsid wsp:val=&quot;00B052E4&quot;/&gt;&lt;wsp:rsid wsp:val=&quot;00B054CE&quot;/&gt;&lt;wsp:rsid wsp:val=&quot;00B05688&quot;/&gt;&lt;wsp:rsid wsp:val=&quot;00B060B4&quot;/&gt;&lt;wsp:rsid wsp:val=&quot;00B06AF4&quot;/&gt;&lt;wsp:rsid wsp:val=&quot;00B06C77&quot;/&gt;&lt;wsp:rsid wsp:val=&quot;00B072C6&quot;/&gt;&lt;wsp:rsid wsp:val=&quot;00B07479&quot;/&gt;&lt;wsp:rsid wsp:val=&quot;00B075EC&quot;/&gt;&lt;wsp:rsid wsp:val=&quot;00B079E8&quot;/&gt;&lt;wsp:rsid wsp:val=&quot;00B07A7C&quot;/&gt;&lt;wsp:rsid wsp:val=&quot;00B07CBE&quot;/&gt;&lt;wsp:rsid wsp:val=&quot;00B07EE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CCB&quot;/&gt;&lt;wsp:rsid wsp:val=&quot;00B16E3A&quot;/&gt;&lt;wsp:rsid wsp:val=&quot;00B16F4E&quot;/&gt;&lt;wsp:rsid wsp:val=&quot;00B1736C&quot;/&gt;&lt;wsp:rsid wsp:val=&quot;00B175EA&quot;/&gt;&lt;wsp:rsid wsp:val=&quot;00B17744&quot;/&gt;&lt;wsp:rsid wsp:val=&quot;00B17853&quot;/&gt;&lt;wsp:rsid wsp:val=&quot;00B20057&quot;/&gt;&lt;wsp:rsid wsp:val=&quot;00B20075&quot;/&gt;&lt;wsp:rsid wsp:val=&quot;00B2043A&quot;/&gt;&lt;wsp:rsid wsp:val=&quot;00B206FB&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33A9&quot;/&gt;&lt;wsp:rsid wsp:val=&quot;00B239CC&quot;/&gt;&lt;wsp:rsid wsp:val=&quot;00B23A73&quot;/&gt;&lt;wsp:rsid wsp:val=&quot;00B24059&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D8A&quot;/&gt;&lt;wsp:rsid wsp:val=&quot;00B30F29&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4CFB&quot;/&gt;&lt;wsp:rsid wsp:val=&quot;00B3511C&quot;/&gt;&lt;wsp:rsid wsp:val=&quot;00B3539A&quot;/&gt;&lt;wsp:rsid wsp:val=&quot;00B35620&quot;/&gt;&lt;wsp:rsid wsp:val=&quot;00B35643&quot;/&gt;&lt;wsp:rsid wsp:val=&quot;00B35CB3&quot;/&gt;&lt;wsp:rsid wsp:val=&quot;00B35F8E&quot;/&gt;&lt;wsp:rsid wsp:val=&quot;00B36AB2&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B2&quot;/&gt;&lt;wsp:rsid wsp:val=&quot;00B40BF1&quot;/&gt;&lt;wsp:rsid wsp:val=&quot;00B40D73&quot;/&gt;&lt;wsp:rsid wsp:val=&quot;00B411A3&quot;/&gt;&lt;wsp:rsid wsp:val=&quot;00B412CB&quot;/&gt;&lt;wsp:rsid wsp:val=&quot;00B41351&quot;/&gt;&lt;wsp:rsid wsp:val=&quot;00B415EF&quot;/&gt;&lt;wsp:rsid wsp:val=&quot;00B41B34&quot;/&gt;&lt;wsp:rsid wsp:val=&quot;00B41C34&quot;/&gt;&lt;wsp:rsid wsp:val=&quot;00B427E4&quot;/&gt;&lt;wsp:rsid wsp:val=&quot;00B42879&quot;/&gt;&lt;wsp:rsid wsp:val=&quot;00B428F3&quot;/&gt;&lt;wsp:rsid wsp:val=&quot;00B42B9A&quot;/&gt;&lt;wsp:rsid wsp:val=&quot;00B42C35&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1BC&quot;/&gt;&lt;wsp:rsid wsp:val=&quot;00B443C5&quot;/&gt;&lt;wsp:rsid wsp:val=&quot;00B4472F&quot;/&gt;&lt;wsp:rsid wsp:val=&quot;00B4485B&quot;/&gt;&lt;wsp:rsid wsp:val=&quot;00B45029&quot;/&gt;&lt;wsp:rsid wsp:val=&quot;00B45878&quot;/&gt;&lt;wsp:rsid wsp:val=&quot;00B45A61&quot;/&gt;&lt;wsp:rsid wsp:val=&quot;00B460AA&quot;/&gt;&lt;wsp:rsid wsp:val=&quot;00B462D6&quot;/&gt;&lt;wsp:rsid wsp:val=&quot;00B46BBB&quot;/&gt;&lt;wsp:rsid wsp:val=&quot;00B46F57&quot;/&gt;&lt;wsp:rsid wsp:val=&quot;00B47784&quot;/&gt;&lt;wsp:rsid wsp:val=&quot;00B4783F&quot;/&gt;&lt;wsp:rsid wsp:val=&quot;00B47CEF&quot;/&gt;&lt;wsp:rsid wsp:val=&quot;00B47DDC&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559&quot;/&gt;&lt;wsp:rsid wsp:val=&quot;00B52646&quot;/&gt;&lt;wsp:rsid wsp:val=&quot;00B529F2&quot;/&gt;&lt;wsp:rsid wsp:val=&quot;00B52AAD&quot;/&gt;&lt;wsp:rsid wsp:val=&quot;00B530BA&quot;/&gt;&lt;wsp:rsid wsp:val=&quot;00B531B2&quot;/&gt;&lt;wsp:rsid wsp:val=&quot;00B53630&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A18&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52B0&quot;/&gt;&lt;wsp:rsid wsp:val=&quot;00B657B5&quot;/&gt;&lt;wsp:rsid wsp:val=&quot;00B65D1C&quot;/&gt;&lt;wsp:rsid wsp:val=&quot;00B65E9D&quot;/&gt;&lt;wsp:rsid wsp:val=&quot;00B660F5&quot;/&gt;&lt;wsp:rsid wsp:val=&quot;00B664EC&quot;/&gt;&lt;wsp:rsid wsp:val=&quot;00B66801&quot;/&gt;&lt;wsp:rsid wsp:val=&quot;00B672F3&quot;/&gt;&lt;wsp:rsid wsp:val=&quot;00B6796C&quot;/&gt;&lt;wsp:rsid wsp:val=&quot;00B67B2B&quot;/&gt;&lt;wsp:rsid wsp:val=&quot;00B67E89&quot;/&gt;&lt;wsp:rsid wsp:val=&quot;00B70333&quot;/&gt;&lt;wsp:rsid wsp:val=&quot;00B70A49&quot;/&gt;&lt;wsp:rsid wsp:val=&quot;00B70B3D&quot;/&gt;&lt;wsp:rsid wsp:val=&quot;00B70DDA&quot;/&gt;&lt;wsp:rsid wsp:val=&quot;00B70EDB&quot;/&gt;&lt;wsp:rsid wsp:val=&quot;00B71A5D&quot;/&gt;&lt;wsp:rsid wsp:val=&quot;00B72184&quot;/&gt;&lt;wsp:rsid wsp:val=&quot;00B7273B&quot;/&gt;&lt;wsp:rsid wsp:val=&quot;00B727B8&quot;/&gt;&lt;wsp:rsid wsp:val=&quot;00B72964&quot;/&gt;&lt;wsp:rsid wsp:val=&quot;00B73259&quot;/&gt;&lt;wsp:rsid wsp:val=&quot;00B73453&quot;/&gt;&lt;wsp:rsid wsp:val=&quot;00B737C7&quot;/&gt;&lt;wsp:rsid wsp:val=&quot;00B73801&quot;/&gt;&lt;wsp:rsid wsp:val=&quot;00B73B68&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36B&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B55&quot;/&gt;&lt;wsp:rsid wsp:val=&quot;00B93C36&quot;/&gt;&lt;wsp:rsid wsp:val=&quot;00B94054&quot;/&gt;&lt;wsp:rsid wsp:val=&quot;00B94253&quot;/&gt;&lt;wsp:rsid wsp:val=&quot;00B9436E&quot;/&gt;&lt;wsp:rsid wsp:val=&quot;00B94506&quot;/&gt;&lt;wsp:rsid wsp:val=&quot;00B94D3F&quot;/&gt;&lt;wsp:rsid wsp:val=&quot;00B950E8&quot;/&gt;&lt;wsp:rsid wsp:val=&quot;00B95242&quot;/&gt;&lt;wsp:rsid wsp:val=&quot;00B95305&quot;/&gt;&lt;wsp:rsid wsp:val=&quot;00B954FC&quot;/&gt;&lt;wsp:rsid wsp:val=&quot;00B9561D&quot;/&gt;&lt;wsp:rsid wsp:val=&quot;00B958BA&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C97&quot;/&gt;&lt;wsp:rsid wsp:val=&quot;00BA5EFB&quot;/&gt;&lt;wsp:rsid wsp:val=&quot;00BA6282&quot;/&gt;&lt;wsp:rsid wsp:val=&quot;00BA659A&quot;/&gt;&lt;wsp:rsid wsp:val=&quot;00BA68C1&quot;/&gt;&lt;wsp:rsid wsp:val=&quot;00BA6CFD&quot;/&gt;&lt;wsp:rsid wsp:val=&quot;00BA7339&quot;/&gt;&lt;wsp:rsid wsp:val=&quot;00BA73C4&quot;/&gt;&lt;wsp:rsid wsp:val=&quot;00BA7423&quot;/&gt;&lt;wsp:rsid wsp:val=&quot;00BA7541&quot;/&gt;&lt;wsp:rsid wsp:val=&quot;00BA7688&quot;/&gt;&lt;wsp:rsid wsp:val=&quot;00BA7E99&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966&quot;/&gt;&lt;wsp:rsid wsp:val=&quot;00BB1B24&quot;/&gt;&lt;wsp:rsid wsp:val=&quot;00BB1C4F&quot;/&gt;&lt;wsp:rsid wsp:val=&quot;00BB1D50&quot;/&gt;&lt;wsp:rsid wsp:val=&quot;00BB225D&quot;/&gt;&lt;wsp:rsid wsp:val=&quot;00BB26CC&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5321&quot;/&gt;&lt;wsp:rsid wsp:val=&quot;00BB55E4&quot;/&gt;&lt;wsp:rsid wsp:val=&quot;00BB56F2&quot;/&gt;&lt;wsp:rsid wsp:val=&quot;00BB56F3&quot;/&gt;&lt;wsp:rsid wsp:val=&quot;00BB58A7&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DA3&quot;/&gt;&lt;wsp:rsid wsp:val=&quot;00BC16BF&quot;/&gt;&lt;wsp:rsid wsp:val=&quot;00BC17BC&quot;/&gt;&lt;wsp:rsid wsp:val=&quot;00BC18B2&quot;/&gt;&lt;wsp:rsid wsp:val=&quot;00BC1A03&quot;/&gt;&lt;wsp:rsid wsp:val=&quot;00BC1A99&quot;/&gt;&lt;wsp:rsid wsp:val=&quot;00BC1CDD&quot;/&gt;&lt;wsp:rsid wsp:val=&quot;00BC201A&quot;/&gt;&lt;wsp:rsid wsp:val=&quot;00BC2125&quot;/&gt;&lt;wsp:rsid wsp:val=&quot;00BC27E0&quot;/&gt;&lt;wsp:rsid wsp:val=&quot;00BC2BC7&quot;/&gt;&lt;wsp:rsid wsp:val=&quot;00BC2F45&quot;/&gt;&lt;wsp:rsid wsp:val=&quot;00BC321B&quot;/&gt;&lt;wsp:rsid wsp:val=&quot;00BC344E&quot;/&gt;&lt;wsp:rsid wsp:val=&quot;00BC38B8&quot;/&gt;&lt;wsp:rsid wsp:val=&quot;00BC3B16&quot;/&gt;&lt;wsp:rsid wsp:val=&quot;00BC3CF8&quot;/&gt;&lt;wsp:rsid wsp:val=&quot;00BC3FE8&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F10&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6A38&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EA0&quot;/&gt;&lt;wsp:rsid wsp:val=&quot;00BE403F&quot;/&gt;&lt;wsp:rsid wsp:val=&quot;00BE44A3&quot;/&gt;&lt;wsp:rsid wsp:val=&quot;00BE475F&quot;/&gt;&lt;wsp:rsid wsp:val=&quot;00BE5171&quot;/&gt;&lt;wsp:rsid wsp:val=&quot;00BE5519&quot;/&gt;&lt;wsp:rsid wsp:val=&quot;00BE57B1&quot;/&gt;&lt;wsp:rsid wsp:val=&quot;00BE5813&quot;/&gt;&lt;wsp:rsid wsp:val=&quot;00BE63D5&quot;/&gt;&lt;wsp:rsid wsp:val=&quot;00BE65B3&quot;/&gt;&lt;wsp:rsid wsp:val=&quot;00BE7501&quot;/&gt;&lt;wsp:rsid wsp:val=&quot;00BE7B27&quot;/&gt;&lt;wsp:rsid wsp:val=&quot;00BE7BF8&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72&quot;/&gt;&lt;wsp:rsid wsp:val=&quot;00BF2817&quot;/&gt;&lt;wsp:rsid wsp:val=&quot;00BF28A5&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879&quot;/&gt;&lt;wsp:rsid wsp:val=&quot;00BF6C19&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84F&quot;/&gt;&lt;wsp:rsid wsp:val=&quot;00C039B6&quot;/&gt;&lt;wsp:rsid wsp:val=&quot;00C03B7B&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6E05&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114F&quot;/&gt;&lt;wsp:rsid wsp:val=&quot;00C11183&quot;/&gt;&lt;wsp:rsid wsp:val=&quot;00C11197&quot;/&gt;&lt;wsp:rsid wsp:val=&quot;00C1120D&quot;/&gt;&lt;wsp:rsid wsp:val=&quot;00C11C33&quot;/&gt;&lt;wsp:rsid wsp:val=&quot;00C11C73&quot;/&gt;&lt;wsp:rsid wsp:val=&quot;00C11FE5&quot;/&gt;&lt;wsp:rsid wsp:val=&quot;00C11FF6&quot;/&gt;&lt;wsp:rsid wsp:val=&quot;00C1286D&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BE8&quot;/&gt;&lt;wsp:rsid wsp:val=&quot;00C15135&quot;/&gt;&lt;wsp:rsid wsp:val=&quot;00C15595&quot;/&gt;&lt;wsp:rsid wsp:val=&quot;00C1595F&quot;/&gt;&lt;wsp:rsid wsp:val=&quot;00C159ED&quot;/&gt;&lt;wsp:rsid wsp:val=&quot;00C1662C&quot;/&gt;&lt;wsp:rsid wsp:val=&quot;00C16B93&quot;/&gt;&lt;wsp:rsid wsp:val=&quot;00C16FCA&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B1D&quot;/&gt;&lt;wsp:rsid wsp:val=&quot;00C21C53&quot;/&gt;&lt;wsp:rsid wsp:val=&quot;00C222CF&quot;/&gt;&lt;wsp:rsid wsp:val=&quot;00C232DD&quot;/&gt;&lt;wsp:rsid wsp:val=&quot;00C23989&quot;/&gt;&lt;wsp:rsid wsp:val=&quot;00C23E92&quot;/&gt;&lt;wsp:rsid wsp:val=&quot;00C2423A&quot;/&gt;&lt;wsp:rsid wsp:val=&quot;00C24781&quot;/&gt;&lt;wsp:rsid wsp:val=&quot;00C24CA2&quot;/&gt;&lt;wsp:rsid wsp:val=&quot;00C24EE5&quot;/&gt;&lt;wsp:rsid wsp:val=&quot;00C24F74&quot;/&gt;&lt;wsp:rsid wsp:val=&quot;00C250CF&quot;/&gt;&lt;wsp:rsid wsp:val=&quot;00C2544D&quot;/&gt;&lt;wsp:rsid wsp:val=&quot;00C25B9D&quot;/&gt;&lt;wsp:rsid wsp:val=&quot;00C25D3A&quot;/&gt;&lt;wsp:rsid wsp:val=&quot;00C26181&quot;/&gt;&lt;wsp:rsid wsp:val=&quot;00C263AE&quot;/&gt;&lt;wsp:rsid wsp:val=&quot;00C26871&quot;/&gt;&lt;wsp:rsid wsp:val=&quot;00C2695A&quot;/&gt;&lt;wsp:rsid wsp:val=&quot;00C2716B&quot;/&gt;&lt;wsp:rsid wsp:val=&quot;00C274BE&quot;/&gt;&lt;wsp:rsid wsp:val=&quot;00C307FA&quot;/&gt;&lt;wsp:rsid wsp:val=&quot;00C30D3F&quot;/&gt;&lt;wsp:rsid wsp:val=&quot;00C30DAA&quot;/&gt;&lt;wsp:rsid wsp:val=&quot;00C30F1F&quot;/&gt;&lt;wsp:rsid wsp:val=&quot;00C30F8E&quot;/&gt;&lt;wsp:rsid wsp:val=&quot;00C30FB5&quot;/&gt;&lt;wsp:rsid wsp:val=&quot;00C30FB7&quot;/&gt;&lt;wsp:rsid wsp:val=&quot;00C31089&quot;/&gt;&lt;wsp:rsid wsp:val=&quot;00C311C9&quot;/&gt;&lt;wsp:rsid wsp:val=&quot;00C31206&quot;/&gt;&lt;wsp:rsid wsp:val=&quot;00C31237&quot;/&gt;&lt;wsp:rsid wsp:val=&quot;00C314DF&quot;/&gt;&lt;wsp:rsid wsp:val=&quot;00C3175A&quot;/&gt;&lt;wsp:rsid wsp:val=&quot;00C31895&quot;/&gt;&lt;wsp:rsid wsp:val=&quot;00C319A2&quot;/&gt;&lt;wsp:rsid wsp:val=&quot;00C31DDA&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B77&quot;/&gt;&lt;wsp:rsid wsp:val=&quot;00C35D4F&quot;/&gt;&lt;wsp:rsid wsp:val=&quot;00C36DAD&quot;/&gt;&lt;wsp:rsid wsp:val=&quot;00C37050&quot;/&gt;&lt;wsp:rsid wsp:val=&quot;00C37493&quot;/&gt;&lt;wsp:rsid wsp:val=&quot;00C37984&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5AC&quot;/&gt;&lt;wsp:rsid wsp:val=&quot;00C42784&quot;/&gt;&lt;wsp:rsid wsp:val=&quot;00C429E1&quot;/&gt;&lt;wsp:rsid wsp:val=&quot;00C42BA4&quot;/&gt;&lt;wsp:rsid wsp:val=&quot;00C43421&quot;/&gt;&lt;wsp:rsid wsp:val=&quot;00C439F0&quot;/&gt;&lt;wsp:rsid wsp:val=&quot;00C43CE7&quot;/&gt;&lt;wsp:rsid wsp:val=&quot;00C44189&quot;/&gt;&lt;wsp:rsid wsp:val=&quot;00C4464F&quot;/&gt;&lt;wsp:rsid wsp:val=&quot;00C447FB&quot;/&gt;&lt;wsp:rsid wsp:val=&quot;00C44962&quot;/&gt;&lt;wsp:rsid wsp:val=&quot;00C44ADA&quot;/&gt;&lt;wsp:rsid wsp:val=&quot;00C4522A&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C62&quot;/&gt;&lt;wsp:rsid wsp:val=&quot;00C55ADC&quot;/&gt;&lt;wsp:rsid wsp:val=&quot;00C55B02&quot;/&gt;&lt;wsp:rsid wsp:val=&quot;00C56282&quot;/&gt;&lt;wsp:rsid wsp:val=&quot;00C5638E&quot;/&gt;&lt;wsp:rsid wsp:val=&quot;00C56918&quot;/&gt;&lt;wsp:rsid wsp:val=&quot;00C569CA&quot;/&gt;&lt;wsp:rsid wsp:val=&quot;00C56A29&quot;/&gt;&lt;wsp:rsid wsp:val=&quot;00C5707E&quot;/&gt;&lt;wsp:rsid wsp:val=&quot;00C5718B&quot;/&gt;&lt;wsp:rsid wsp:val=&quot;00C57C29&quot;/&gt;&lt;wsp:rsid wsp:val=&quot;00C57CC6&quot;/&gt;&lt;wsp:rsid wsp:val=&quot;00C601EB&quot;/&gt;&lt;wsp:rsid wsp:val=&quot;00C60EC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68E&quot;/&gt;&lt;wsp:rsid wsp:val=&quot;00C64376&quot;/&gt;&lt;wsp:rsid wsp:val=&quot;00C64626&quot;/&gt;&lt;wsp:rsid wsp:val=&quot;00C646FA&quot;/&gt;&lt;wsp:rsid wsp:val=&quot;00C64849&quot;/&gt;&lt;wsp:rsid wsp:val=&quot;00C64EDC&quot;/&gt;&lt;wsp:rsid wsp:val=&quot;00C658B2&quot;/&gt;&lt;wsp:rsid wsp:val=&quot;00C659D7&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40D&quot;/&gt;&lt;wsp:rsid wsp:val=&quot;00C70B8C&quot;/&gt;&lt;wsp:rsid wsp:val=&quot;00C712FF&quot;/&gt;&lt;wsp:rsid wsp:val=&quot;00C71468&quot;/&gt;&lt;wsp:rsid wsp:val=&quot;00C723AF&quot;/&gt;&lt;wsp:rsid wsp:val=&quot;00C7251B&quot;/&gt;&lt;wsp:rsid wsp:val=&quot;00C72EF5&quot;/&gt;&lt;wsp:rsid wsp:val=&quot;00C73224&quot;/&gt;&lt;wsp:rsid wsp:val=&quot;00C732C5&quot;/&gt;&lt;wsp:rsid wsp:val=&quot;00C7357D&quot;/&gt;&lt;wsp:rsid wsp:val=&quot;00C740FD&quot;/&gt;&lt;wsp:rsid wsp:val=&quot;00C74157&quot;/&gt;&lt;wsp:rsid wsp:val=&quot;00C7448E&quot;/&gt;&lt;wsp:rsid wsp:val=&quot;00C74531&quot;/&gt;&lt;wsp:rsid wsp:val=&quot;00C748E2&quot;/&gt;&lt;wsp:rsid wsp:val=&quot;00C75004&quot;/&gt;&lt;wsp:rsid wsp:val=&quot;00C755BC&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816&quot;/&gt;&lt;wsp:rsid wsp:val=&quot;00C76A56&quot;/&gt;&lt;wsp:rsid wsp:val=&quot;00C76A6B&quot;/&gt;&lt;wsp:rsid wsp:val=&quot;00C7731D&quot;/&gt;&lt;wsp:rsid wsp:val=&quot;00C775EF&quot;/&gt;&lt;wsp:rsid wsp:val=&quot;00C7799E&quot;/&gt;&lt;wsp:rsid wsp:val=&quot;00C77DF7&quot;/&gt;&lt;wsp:rsid wsp:val=&quot;00C80547&quot;/&gt;&lt;wsp:rsid wsp:val=&quot;00C80FD1&quot;/&gt;&lt;wsp:rsid wsp:val=&quot;00C8123B&quot;/&gt;&lt;wsp:rsid wsp:val=&quot;00C8198E&quot;/&gt;&lt;wsp:rsid wsp:val=&quot;00C81B30&quot;/&gt;&lt;wsp:rsid wsp:val=&quot;00C82387&quot;/&gt;&lt;wsp:rsid wsp:val=&quot;00C8312D&quot;/&gt;&lt;wsp:rsid wsp:val=&quot;00C83E22&quot;/&gt;&lt;wsp:rsid wsp:val=&quot;00C842A1&quot;/&gt;&lt;wsp:rsid wsp:val=&quot;00C84C6D&quot;/&gt;&lt;wsp:rsid wsp:val=&quot;00C8511C&quot;/&gt;&lt;wsp:rsid wsp:val=&quot;00C85253&quot;/&gt;&lt;wsp:rsid wsp:val=&quot;00C8534D&quot;/&gt;&lt;wsp:rsid wsp:val=&quot;00C85519&quot;/&gt;&lt;wsp:rsid wsp:val=&quot;00C8624E&quot;/&gt;&lt;wsp:rsid wsp:val=&quot;00C86379&quot;/&gt;&lt;wsp:rsid wsp:val=&quot;00C864DB&quot;/&gt;&lt;wsp:rsid wsp:val=&quot;00C87014&quot;/&gt;&lt;wsp:rsid wsp:val=&quot;00C87183&quot;/&gt;&lt;wsp:rsid wsp:val=&quot;00C87304&quot;/&gt;&lt;wsp:rsid wsp:val=&quot;00C8781D&quot;/&gt;&lt;wsp:rsid wsp:val=&quot;00C901A9&quot;/&gt;&lt;wsp:rsid wsp:val=&quot;00C905AC&quot;/&gt;&lt;wsp:rsid wsp:val=&quot;00C90947&quot;/&gt;&lt;wsp:rsid wsp:val=&quot;00C90B43&quot;/&gt;&lt;wsp:rsid wsp:val=&quot;00C90B74&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10D&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4508&quot;/&gt;&lt;wsp:rsid wsp:val=&quot;00C945A6&quot;/&gt;&lt;wsp:rsid wsp:val=&quot;00C945EC&quot;/&gt;&lt;wsp:rsid wsp:val=&quot;00C94A44&quot;/&gt;&lt;wsp:rsid wsp:val=&quot;00C94C81&quot;/&gt;&lt;wsp:rsid wsp:val=&quot;00C94E45&quot;/&gt;&lt;wsp:rsid wsp:val=&quot;00C95300&quot;/&gt;&lt;wsp:rsid wsp:val=&quot;00C95548&quot;/&gt;&lt;wsp:rsid wsp:val=&quot;00C955AD&quot;/&gt;&lt;wsp:rsid wsp:val=&quot;00C95730&quot;/&gt;&lt;wsp:rsid wsp:val=&quot;00C95962&quot;/&gt;&lt;wsp:rsid wsp:val=&quot;00C95A8A&quot;/&gt;&lt;wsp:rsid wsp:val=&quot;00C95CCD&quot;/&gt;&lt;wsp:rsid wsp:val=&quot;00C95CD4&quot;/&gt;&lt;wsp:rsid wsp:val=&quot;00C96191&quot;/&gt;&lt;wsp:rsid wsp:val=&quot;00C96A19&quot;/&gt;&lt;wsp:rsid wsp:val=&quot;00C96FE0&quot;/&gt;&lt;wsp:rsid wsp:val=&quot;00C973E2&quot;/&gt;&lt;wsp:rsid wsp:val=&quot;00C975B2&quot;/&gt;&lt;wsp:rsid wsp:val=&quot;00C97AF1&quot;/&gt;&lt;wsp:rsid wsp:val=&quot;00C97C0B&quot;/&gt;&lt;wsp:rsid wsp:val=&quot;00C97F72&quot;/&gt;&lt;wsp:rsid wsp:val=&quot;00CA025F&quot;/&gt;&lt;wsp:rsid wsp:val=&quot;00CA03B6&quot;/&gt;&lt;wsp:rsid wsp:val=&quot;00CA09AA&quot;/&gt;&lt;wsp:rsid wsp:val=&quot;00CA0BAF&quot;/&gt;&lt;wsp:rsid wsp:val=&quot;00CA114D&quot;/&gt;&lt;wsp:rsid wsp:val=&quot;00CA1225&quot;/&gt;&lt;wsp:rsid wsp:val=&quot;00CA18D2&quot;/&gt;&lt;wsp:rsid wsp:val=&quot;00CA2919&quot;/&gt;&lt;wsp:rsid wsp:val=&quot;00CA2A7E&quot;/&gt;&lt;wsp:rsid wsp:val=&quot;00CA2B09&quot;/&gt;&lt;wsp:rsid wsp:val=&quot;00CA2C56&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44D&quot;/&gt;&lt;wsp:rsid wsp:val=&quot;00CA657E&quot;/&gt;&lt;wsp:rsid wsp:val=&quot;00CA73B2&quot;/&gt;&lt;wsp:rsid wsp:val=&quot;00CA74E8&quot;/&gt;&lt;wsp:rsid wsp:val=&quot;00CA765C&quot;/&gt;&lt;wsp:rsid wsp:val=&quot;00CA7EE9&quot;/&gt;&lt;wsp:rsid wsp:val=&quot;00CB016A&quot;/&gt;&lt;wsp:rsid wsp:val=&quot;00CB03DE&quot;/&gt;&lt;wsp:rsid wsp:val=&quot;00CB047F&quot;/&gt;&lt;wsp:rsid wsp:val=&quot;00CB0C2A&quot;/&gt;&lt;wsp:rsid wsp:val=&quot;00CB10EC&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108&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AC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AB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79D&quot;/&gt;&lt;wsp:rsid wsp:val=&quot;00CD1E6A&quot;/&gt;&lt;wsp:rsid wsp:val=&quot;00CD1E74&quot;/&gt;&lt;wsp:rsid wsp:val=&quot;00CD1F4A&quot;/&gt;&lt;wsp:rsid wsp:val=&quot;00CD223B&quot;/&gt;&lt;wsp:rsid wsp:val=&quot;00CD2585&quot;/&gt;&lt;wsp:rsid wsp:val=&quot;00CD25A6&quot;/&gt;&lt;wsp:rsid wsp:val=&quot;00CD283A&quot;/&gt;&lt;wsp:rsid wsp:val=&quot;00CD2B04&quot;/&gt;&lt;wsp:rsid wsp:val=&quot;00CD2C72&quot;/&gt;&lt;wsp:rsid wsp:val=&quot;00CD2EFD&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6BD&quot;/&gt;&lt;wsp:rsid wsp:val=&quot;00CE79BC&quot;/&gt;&lt;wsp:rsid wsp:val=&quot;00CE7E65&quot;/&gt;&lt;wsp:rsid wsp:val=&quot;00CF02AC&quot;/&gt;&lt;wsp:rsid wsp:val=&quot;00CF057C&quot;/&gt;&lt;wsp:rsid wsp:val=&quot;00CF06E6&quot;/&gt;&lt;wsp:rsid wsp:val=&quot;00CF0754&quot;/&gt;&lt;wsp:rsid wsp:val=&quot;00CF1328&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BF2&quot;/&gt;&lt;wsp:rsid wsp:val=&quot;00CF2FBF&quot;/&gt;&lt;wsp:rsid wsp:val=&quot;00CF33BA&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5D6&quot;/&gt;&lt;wsp:rsid wsp:val=&quot;00CF66DE&quot;/&gt;&lt;wsp:rsid wsp:val=&quot;00CF6848&quot;/&gt;&lt;wsp:rsid wsp:val=&quot;00CF6AF3&quot;/&gt;&lt;wsp:rsid wsp:val=&quot;00CF6C9A&quot;/&gt;&lt;wsp:rsid wsp:val=&quot;00CF6E82&quot;/&gt;&lt;wsp:rsid wsp:val=&quot;00CF6F64&quot;/&gt;&lt;wsp:rsid wsp:val=&quot;00CF6F70&quot;/&gt;&lt;wsp:rsid wsp:val=&quot;00CF7477&quot;/&gt;&lt;wsp:rsid wsp:val=&quot;00CF7CCF&quot;/&gt;&lt;wsp:rsid wsp:val=&quot;00CF7FC8&quot;/&gt;&lt;wsp:rsid wsp:val=&quot;00D00419&quot;/&gt;&lt;wsp:rsid wsp:val=&quot;00D00522&quot;/&gt;&lt;wsp:rsid wsp:val=&quot;00D00B22&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2C9&quot;/&gt;&lt;wsp:rsid wsp:val=&quot;00D03E71&quot;/&gt;&lt;wsp:rsid wsp:val=&quot;00D0407B&quot;/&gt;&lt;wsp:rsid wsp:val=&quot;00D046D4&quot;/&gt;&lt;wsp:rsid wsp:val=&quot;00D04FC8&quot;/&gt;&lt;wsp:rsid wsp:val=&quot;00D05393&quot;/&gt;&lt;wsp:rsid wsp:val=&quot;00D05962&quot;/&gt;&lt;wsp:rsid wsp:val=&quot;00D05A1A&quot;/&gt;&lt;wsp:rsid wsp:val=&quot;00D05FD4&quot;/&gt;&lt;wsp:rsid wsp:val=&quot;00D06088&quot;/&gt;&lt;wsp:rsid wsp:val=&quot;00D0675C&quot;/&gt;&lt;wsp:rsid wsp:val=&quot;00D06800&quot;/&gt;&lt;wsp:rsid wsp:val=&quot;00D06B22&quot;/&gt;&lt;wsp:rsid wsp:val=&quot;00D06C97&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6D85&quot;/&gt;&lt;wsp:rsid wsp:val=&quot;00D17490&quot;/&gt;&lt;wsp:rsid wsp:val=&quot;00D174E5&quot;/&gt;&lt;wsp:rsid wsp:val=&quot;00D17DBC&quot;/&gt;&lt;wsp:rsid wsp:val=&quot;00D17F37&quot;/&gt;&lt;wsp:rsid wsp:val=&quot;00D20171&quot;/&gt;&lt;wsp:rsid wsp:val=&quot;00D202D3&quot;/&gt;&lt;wsp:rsid wsp:val=&quot;00D20900&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D9C&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7DF2&quot;/&gt;&lt;wsp:rsid wsp:val=&quot;00D27F01&quot;/&gt;&lt;wsp:rsid wsp:val=&quot;00D305AC&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3FF&quot;/&gt;&lt;wsp:rsid wsp:val=&quot;00D35BE8&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1A6&quot;/&gt;&lt;wsp:rsid wsp:val=&quot;00D37C2D&quot;/&gt;&lt;wsp:rsid wsp:val=&quot;00D403D9&quot;/&gt;&lt;wsp:rsid wsp:val=&quot;00D404CE&quot;/&gt;&lt;wsp:rsid wsp:val=&quot;00D40E25&quot;/&gt;&lt;wsp:rsid wsp:val=&quot;00D40E78&quot;/&gt;&lt;wsp:rsid wsp:val=&quot;00D41009&quot;/&gt;&lt;wsp:rsid wsp:val=&quot;00D4155E&quot;/&gt;&lt;wsp:rsid wsp:val=&quot;00D41901&quot;/&gt;&lt;wsp:rsid wsp:val=&quot;00D41BD5&quot;/&gt;&lt;wsp:rsid wsp:val=&quot;00D41C77&quot;/&gt;&lt;wsp:rsid wsp:val=&quot;00D41CD0&quot;/&gt;&lt;wsp:rsid wsp:val=&quot;00D420DA&quot;/&gt;&lt;wsp:rsid wsp:val=&quot;00D421D9&quot;/&gt;&lt;wsp:rsid wsp:val=&quot;00D422E4&quot;/&gt;&lt;wsp:rsid wsp:val=&quot;00D42840&quot;/&gt;&lt;wsp:rsid wsp:val=&quot;00D429DA&quot;/&gt;&lt;wsp:rsid wsp:val=&quot;00D42B71&quot;/&gt;&lt;wsp:rsid wsp:val=&quot;00D42B88&quot;/&gt;&lt;wsp:rsid wsp:val=&quot;00D435FC&quot;/&gt;&lt;wsp:rsid wsp:val=&quot;00D43888&quot;/&gt;&lt;wsp:rsid wsp:val=&quot;00D43E85&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0B&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2F1&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552&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C8E&quot;/&gt;&lt;wsp:rsid wsp:val=&quot;00D56D65&quot;/&gt;&lt;wsp:rsid wsp:val=&quot;00D56E86&quot;/&gt;&lt;wsp:rsid wsp:val=&quot;00D572B2&quot;/&gt;&lt;wsp:rsid wsp:val=&quot;00D578C5&quot;/&gt;&lt;wsp:rsid wsp:val=&quot;00D57A3B&quot;/&gt;&lt;wsp:rsid wsp:val=&quot;00D57C20&quot;/&gt;&lt;wsp:rsid wsp:val=&quot;00D57F0A&quot;/&gt;&lt;wsp:rsid wsp:val=&quot;00D600BE&quot;/&gt;&lt;wsp:rsid wsp:val=&quot;00D60207&quot;/&gt;&lt;wsp:rsid wsp:val=&quot;00D6028B&quot;/&gt;&lt;wsp:rsid wsp:val=&quot;00D60BCB&quot;/&gt;&lt;wsp:rsid wsp:val=&quot;00D60CB2&quot;/&gt;&lt;wsp:rsid wsp:val=&quot;00D60DD4&quot;/&gt;&lt;wsp:rsid wsp:val=&quot;00D610A5&quot;/&gt;&lt;wsp:rsid wsp:val=&quot;00D61834&quot;/&gt;&lt;wsp:rsid wsp:val=&quot;00D61FA8&quot;/&gt;&lt;wsp:rsid wsp:val=&quot;00D620D9&quot;/&gt;&lt;wsp:rsid wsp:val=&quot;00D62243&quot;/&gt;&lt;wsp:rsid wsp:val=&quot;00D62334&quot;/&gt;&lt;wsp:rsid wsp:val=&quot;00D6278F&quot;/&gt;&lt;wsp:rsid wsp:val=&quot;00D62949&quot;/&gt;&lt;wsp:rsid wsp:val=&quot;00D62C7C&quot;/&gt;&lt;wsp:rsid wsp:val=&quot;00D62DEC&quot;/&gt;&lt;wsp:rsid wsp:val=&quot;00D63BAD&quot;/&gt;&lt;wsp:rsid wsp:val=&quot;00D63C5F&quot;/&gt;&lt;wsp:rsid wsp:val=&quot;00D63D8C&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8FD&quot;/&gt;&lt;wsp:rsid wsp:val=&quot;00D66DAA&quot;/&gt;&lt;wsp:rsid wsp:val=&quot;00D7010A&quot;/&gt;&lt;wsp:rsid wsp:val=&quot;00D7040B&quot;/&gt;&lt;wsp:rsid wsp:val=&quot;00D70F5E&quot;/&gt;&lt;wsp:rsid wsp:val=&quot;00D70F87&quot;/&gt;&lt;wsp:rsid wsp:val=&quot;00D7123A&quot;/&gt;&lt;wsp:rsid wsp:val=&quot;00D71259&quot;/&gt;&lt;wsp:rsid wsp:val=&quot;00D71D45&quot;/&gt;&lt;wsp:rsid wsp:val=&quot;00D72400&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3FFE&quot;/&gt;&lt;wsp:rsid wsp:val=&quot;00D740A5&quot;/&gt;&lt;wsp:rsid wsp:val=&quot;00D7416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7FD&quot;/&gt;&lt;wsp:rsid wsp:val=&quot;00D86B37&quot;/&gt;&lt;wsp:rsid wsp:val=&quot;00D86ED1&quot;/&gt;&lt;wsp:rsid wsp:val=&quot;00D87154&quot;/&gt;&lt;wsp:rsid wsp:val=&quot;00D8757E&quot;/&gt;&lt;wsp:rsid wsp:val=&quot;00D8778A&quot;/&gt;&lt;wsp:rsid wsp:val=&quot;00D87BCC&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17&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6E8&quot;/&gt;&lt;wsp:rsid wsp:val=&quot;00D938A9&quot;/&gt;&lt;wsp:rsid wsp:val=&quot;00D93D5E&quot;/&gt;&lt;wsp:rsid wsp:val=&quot;00D948A0&quot;/&gt;&lt;wsp:rsid wsp:val=&quot;00D94BA1&quot;/&gt;&lt;wsp:rsid wsp:val=&quot;00D94BB0&quot;/&gt;&lt;wsp:rsid wsp:val=&quot;00D94FF3&quot;/&gt;&lt;wsp:rsid wsp:val=&quot;00D957C0&quot;/&gt;&lt;wsp:rsid wsp:val=&quot;00D95BF0&quot;/&gt;&lt;wsp:rsid wsp:val=&quot;00D95BFF&quot;/&gt;&lt;wsp:rsid wsp:val=&quot;00D95F44&quot;/&gt;&lt;wsp:rsid wsp:val=&quot;00D96193&quot;/&gt;&lt;wsp:rsid wsp:val=&quot;00D96780&quot;/&gt;&lt;wsp:rsid wsp:val=&quot;00D96824&quot;/&gt;&lt;wsp:rsid wsp:val=&quot;00D96DD2&quot;/&gt;&lt;wsp:rsid wsp:val=&quot;00D97DCE&quot;/&gt;&lt;wsp:rsid wsp:val=&quot;00D97E86&quot;/&gt;&lt;wsp:rsid wsp:val=&quot;00DA0FC0&quot;/&gt;&lt;wsp:rsid wsp:val=&quot;00DA1D80&quot;/&gt;&lt;wsp:rsid wsp:val=&quot;00DA1FF1&quot;/&gt;&lt;wsp:rsid wsp:val=&quot;00DA2046&quot;/&gt;&lt;wsp:rsid wsp:val=&quot;00DA23D2&quot;/&gt;&lt;wsp:rsid wsp:val=&quot;00DA25F8&quot;/&gt;&lt;wsp:rsid wsp:val=&quot;00DA29C4&quot;/&gt;&lt;wsp:rsid wsp:val=&quot;00DA2B47&quot;/&gt;&lt;wsp:rsid wsp:val=&quot;00DA2CD7&quot;/&gt;&lt;wsp:rsid wsp:val=&quot;00DA2D90&quot;/&gt;&lt;wsp:rsid wsp:val=&quot;00DA30A8&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9A6&quot;/&gt;&lt;wsp:rsid wsp:val=&quot;00DA5A53&quot;/&gt;&lt;wsp:rsid wsp:val=&quot;00DA5CA9&quot;/&gt;&lt;wsp:rsid wsp:val=&quot;00DA5E7E&quot;/&gt;&lt;wsp:rsid wsp:val=&quot;00DA5EB0&quot;/&gt;&lt;wsp:rsid wsp:val=&quot;00DA64EB&quot;/&gt;&lt;wsp:rsid wsp:val=&quot;00DA6794&quot;/&gt;&lt;wsp:rsid wsp:val=&quot;00DA6C50&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0D27&quot;/&gt;&lt;wsp:rsid wsp:val=&quot;00DB1239&quot;/&gt;&lt;wsp:rsid wsp:val=&quot;00DB1539&quot;/&gt;&lt;wsp:rsid wsp:val=&quot;00DB1F98&quot;/&gt;&lt;wsp:rsid wsp:val=&quot;00DB2037&quot;/&gt;&lt;wsp:rsid wsp:val=&quot;00DB2551&quot;/&gt;&lt;wsp:rsid wsp:val=&quot;00DB2706&quot;/&gt;&lt;wsp:rsid wsp:val=&quot;00DB286C&quot;/&gt;&lt;wsp:rsid wsp:val=&quot;00DB2DC2&quot;/&gt;&lt;wsp:rsid wsp:val=&quot;00DB34AC&quot;/&gt;&lt;wsp:rsid wsp:val=&quot;00DB35C7&quot;/&gt;&lt;wsp:rsid wsp:val=&quot;00DB369E&quot;/&gt;&lt;wsp:rsid wsp:val=&quot;00DB39DE&quot;/&gt;&lt;wsp:rsid wsp:val=&quot;00DB3D52&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15C&quot;/&gt;&lt;wsp:rsid wsp:val=&quot;00DC65D8&quot;/&gt;&lt;wsp:rsid wsp:val=&quot;00DC6A94&quot;/&gt;&lt;wsp:rsid wsp:val=&quot;00DC6B82&quot;/&gt;&lt;wsp:rsid wsp:val=&quot;00DC7073&quot;/&gt;&lt;wsp:rsid wsp:val=&quot;00DC765F&quot;/&gt;&lt;wsp:rsid wsp:val=&quot;00DC7722&quot;/&gt;&lt;wsp:rsid wsp:val=&quot;00DC7890&quot;/&gt;&lt;wsp:rsid wsp:val=&quot;00DC7E92&quot;/&gt;&lt;wsp:rsid wsp:val=&quot;00DD02C4&quot;/&gt;&lt;wsp:rsid wsp:val=&quot;00DD0877&quot;/&gt;&lt;wsp:rsid wsp:val=&quot;00DD0C93&quot;/&gt;&lt;wsp:rsid wsp:val=&quot;00DD0D46&quot;/&gt;&lt;wsp:rsid wsp:val=&quot;00DD1271&quot;/&gt;&lt;wsp:rsid wsp:val=&quot;00DD128A&quot;/&gt;&lt;wsp:rsid wsp:val=&quot;00DD12B1&quot;/&gt;&lt;wsp:rsid wsp:val=&quot;00DD12B5&quot;/&gt;&lt;wsp:rsid wsp:val=&quot;00DD1422&quot;/&gt;&lt;wsp:rsid wsp:val=&quot;00DD1947&quot;/&gt;&lt;wsp:rsid wsp:val=&quot;00DD1992&quot;/&gt;&lt;wsp:rsid wsp:val=&quot;00DD1A59&quot;/&gt;&lt;wsp:rsid wsp:val=&quot;00DD1B7F&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01E&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D33&quot;/&gt;&lt;wsp:rsid wsp:val=&quot;00DF0E63&quot;/&gt;&lt;wsp:rsid wsp:val=&quot;00DF1280&quot;/&gt;&lt;wsp:rsid wsp:val=&quot;00DF1300&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E97&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6014&quot;/&gt;&lt;wsp:rsid wsp:val=&quot;00DF6154&quot;/&gt;&lt;wsp:rsid wsp:val=&quot;00DF6824&quot;/&gt;&lt;wsp:rsid wsp:val=&quot;00DF6F81&quot;/&gt;&lt;wsp:rsid wsp:val=&quot;00DF7226&quot;/&gt;&lt;wsp:rsid wsp:val=&quot;00DF7644&quot;/&gt;&lt;wsp:rsid wsp:val=&quot;00DF7C0A&quot;/&gt;&lt;wsp:rsid wsp:val=&quot;00E00018&quot;/&gt;&lt;wsp:rsid wsp:val=&quot;00E004D1&quot;/&gt;&lt;wsp:rsid wsp:val=&quot;00E00A07&quot;/&gt;&lt;wsp:rsid wsp:val=&quot;00E00EFF&quot;/&gt;&lt;wsp:rsid wsp:val=&quot;00E0158D&quot;/&gt;&lt;wsp:rsid wsp:val=&quot;00E019EA&quot;/&gt;&lt;wsp:rsid wsp:val=&quot;00E01BD9&quot;/&gt;&lt;wsp:rsid wsp:val=&quot;00E01CAC&quot;/&gt;&lt;wsp:rsid wsp:val=&quot;00E0243C&quot;/&gt;&lt;wsp:rsid wsp:val=&quot;00E028E6&quot;/&gt;&lt;wsp:rsid wsp:val=&quot;00E02C20&quot;/&gt;&lt;wsp:rsid wsp:val=&quot;00E03016&quot;/&gt;&lt;wsp:rsid wsp:val=&quot;00E031D7&quot;/&gt;&lt;wsp:rsid wsp:val=&quot;00E032C1&quot;/&gt;&lt;wsp:rsid wsp:val=&quot;00E03926&quot;/&gt;&lt;wsp:rsid wsp:val=&quot;00E039C0&quot;/&gt;&lt;wsp:rsid wsp:val=&quot;00E046C1&quot;/&gt;&lt;wsp:rsid wsp:val=&quot;00E047AB&quot;/&gt;&lt;wsp:rsid wsp:val=&quot;00E049EC&quot;/&gt;&lt;wsp:rsid wsp:val=&quot;00E04BBA&quot;/&gt;&lt;wsp:rsid wsp:val=&quot;00E04EE6&quot;/&gt;&lt;wsp:rsid wsp:val=&quot;00E04FFA&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45&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43&quot;/&gt;&lt;wsp:rsid wsp:val=&quot;00E150B1&quot;/&gt;&lt;wsp:rsid wsp:val=&quot;00E15352&quot;/&gt;&lt;wsp:rsid wsp:val=&quot;00E154A1&quot;/&gt;&lt;wsp:rsid wsp:val=&quot;00E15B4D&quot;/&gt;&lt;wsp:rsid wsp:val=&quot;00E1626E&quot;/&gt;&lt;wsp:rsid wsp:val=&quot;00E164E8&quot;/&gt;&lt;wsp:rsid wsp:val=&quot;00E1654E&quot;/&gt;&lt;wsp:rsid wsp:val=&quot;00E16706&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1B9&quot;/&gt;&lt;wsp:rsid wsp:val=&quot;00E2446F&quot;/&gt;&lt;wsp:rsid wsp:val=&quot;00E250DB&quot;/&gt;&lt;wsp:rsid wsp:val=&quot;00E259BD&quot;/&gt;&lt;wsp:rsid wsp:val=&quot;00E25C00&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A89&quot;/&gt;&lt;wsp:rsid wsp:val=&quot;00E33B1B&quot;/&gt;&lt;wsp:rsid wsp:val=&quot;00E33BB9&quot;/&gt;&lt;wsp:rsid wsp:val=&quot;00E33E4D&quot;/&gt;&lt;wsp:rsid wsp:val=&quot;00E3457A&quot;/&gt;&lt;wsp:rsid wsp:val=&quot;00E34F08&quot;/&gt;&lt;wsp:rsid wsp:val=&quot;00E35F47&quot;/&gt;&lt;wsp:rsid wsp:val=&quot;00E360A5&quot;/&gt;&lt;wsp:rsid wsp:val=&quot;00E362BC&quot;/&gt;&lt;wsp:rsid wsp:val=&quot;00E36D92&quot;/&gt;&lt;wsp:rsid wsp:val=&quot;00E377BF&quot;/&gt;&lt;wsp:rsid wsp:val=&quot;00E37C25&quot;/&gt;&lt;wsp:rsid wsp:val=&quot;00E40362&quot;/&gt;&lt;wsp:rsid wsp:val=&quot;00E40DAE&quot;/&gt;&lt;wsp:rsid wsp:val=&quot;00E41479&quot;/&gt;&lt;wsp:rsid wsp:val=&quot;00E416D6&quot;/&gt;&lt;wsp:rsid wsp:val=&quot;00E41A3E&quot;/&gt;&lt;wsp:rsid wsp:val=&quot;00E41D2F&quot;/&gt;&lt;wsp:rsid wsp:val=&quot;00E41DB4&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3E8&quot;/&gt;&lt;wsp:rsid wsp:val=&quot;00E45A9D&quot;/&gt;&lt;wsp:rsid wsp:val=&quot;00E460A1&quot;/&gt;&lt;wsp:rsid wsp:val=&quot;00E46398&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548&quot;/&gt;&lt;wsp:rsid wsp:val=&quot;00E515A3&quot;/&gt;&lt;wsp:rsid wsp:val=&quot;00E516B4&quot;/&gt;&lt;wsp:rsid wsp:val=&quot;00E51735&quot;/&gt;&lt;wsp:rsid wsp:val=&quot;00E51817&quot;/&gt;&lt;wsp:rsid wsp:val=&quot;00E51ABD&quot;/&gt;&lt;wsp:rsid wsp:val=&quot;00E51E23&quot;/&gt;&lt;wsp:rsid wsp:val=&quot;00E52CCE&quot;/&gt;&lt;wsp:rsid wsp:val=&quot;00E52F76&quot;/&gt;&lt;wsp:rsid wsp:val=&quot;00E53069&quot;/&gt;&lt;wsp:rsid wsp:val=&quot;00E5315C&quot;/&gt;&lt;wsp:rsid wsp:val=&quot;00E53370&quot;/&gt;&lt;wsp:rsid wsp:val=&quot;00E538E0&quot;/&gt;&lt;wsp:rsid wsp:val=&quot;00E54D33&quot;/&gt;&lt;wsp:rsid wsp:val=&quot;00E55AEB&quot;/&gt;&lt;wsp:rsid wsp:val=&quot;00E56E29&quot;/&gt;&lt;wsp:rsid wsp:val=&quot;00E5711F&quot;/&gt;&lt;wsp:rsid wsp:val=&quot;00E572CE&quot;/&gt;&lt;wsp:rsid wsp:val=&quot;00E5765B&quot;/&gt;&lt;wsp:rsid wsp:val=&quot;00E57A3C&quot;/&gt;&lt;wsp:rsid wsp:val=&quot;00E6000E&quot;/&gt;&lt;wsp:rsid wsp:val=&quot;00E602C9&quot;/&gt;&lt;wsp:rsid wsp:val=&quot;00E6043C&quot;/&gt;&lt;wsp:rsid wsp:val=&quot;00E60774&quot;/&gt;&lt;wsp:rsid wsp:val=&quot;00E608B7&quot;/&gt;&lt;wsp:rsid wsp:val=&quot;00E60AB5&quot;/&gt;&lt;wsp:rsid wsp:val=&quot;00E60D6F&quot;/&gt;&lt;wsp:rsid wsp:val=&quot;00E60F80&quot;/&gt;&lt;wsp:rsid wsp:val=&quot;00E61DAC&quot;/&gt;&lt;wsp:rsid wsp:val=&quot;00E624DA&quot;/&gt;&lt;wsp:rsid wsp:val=&quot;00E6275D&quot;/&gt;&lt;wsp:rsid wsp:val=&quot;00E627BC&quot;/&gt;&lt;wsp:rsid wsp:val=&quot;00E629F9&quot;/&gt;&lt;wsp:rsid wsp:val=&quot;00E62AF2&quot;/&gt;&lt;wsp:rsid wsp:val=&quot;00E62B5D&quot;/&gt;&lt;wsp:rsid wsp:val=&quot;00E62D6E&quot;/&gt;&lt;wsp:rsid wsp:val=&quot;00E630F7&quot;/&gt;&lt;wsp:rsid wsp:val=&quot;00E632B7&quot;/&gt;&lt;wsp:rsid wsp:val=&quot;00E63983&quot;/&gt;&lt;wsp:rsid wsp:val=&quot;00E63AF2&quot;/&gt;&lt;wsp:rsid wsp:val=&quot;00E63C65&quot;/&gt;&lt;wsp:rsid wsp:val=&quot;00E6412A&quot;/&gt;&lt;wsp:rsid wsp:val=&quot;00E64286&quot;/&gt;&lt;wsp:rsid wsp:val=&quot;00E64763&quot;/&gt;&lt;wsp:rsid wsp:val=&quot;00E64C11&quot;/&gt;&lt;wsp:rsid wsp:val=&quot;00E64CDD&quot;/&gt;&lt;wsp:rsid wsp:val=&quot;00E64E79&quot;/&gt;&lt;wsp:rsid wsp:val=&quot;00E65013&quot;/&gt;&lt;wsp:rsid wsp:val=&quot;00E65E6B&quot;/&gt;&lt;wsp:rsid wsp:val=&quot;00E6640D&quot;/&gt;&lt;wsp:rsid wsp:val=&quot;00E6682F&quot;/&gt;&lt;wsp:rsid wsp:val=&quot;00E701D0&quot;/&gt;&lt;wsp:rsid wsp:val=&quot;00E705E5&quot;/&gt;&lt;wsp:rsid wsp:val=&quot;00E70B0C&quot;/&gt;&lt;wsp:rsid wsp:val=&quot;00E70F61&quot;/&gt;&lt;wsp:rsid wsp:val=&quot;00E71542&quot;/&gt;&lt;wsp:rsid wsp:val=&quot;00E71DF1&quot;/&gt;&lt;wsp:rsid wsp:val=&quot;00E722EF&quot;/&gt;&lt;wsp:rsid wsp:val=&quot;00E723D3&quot;/&gt;&lt;wsp:rsid wsp:val=&quot;00E7242A&quot;/&gt;&lt;wsp:rsid wsp:val=&quot;00E7245A&quot;/&gt;&lt;wsp:rsid wsp:val=&quot;00E7251D&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99A&quot;/&gt;&lt;wsp:rsid wsp:val=&quot;00E81F9F&quot;/&gt;&lt;wsp:rsid wsp:val=&quot;00E81FFC&quot;/&gt;&lt;wsp:rsid wsp:val=&quot;00E8213F&quot;/&gt;&lt;wsp:rsid wsp:val=&quot;00E826C8&quot;/&gt;&lt;wsp:rsid wsp:val=&quot;00E828DA&quot;/&gt;&lt;wsp:rsid wsp:val=&quot;00E82B9F&quot;/&gt;&lt;wsp:rsid wsp:val=&quot;00E83280&quot;/&gt;&lt;wsp:rsid wsp:val=&quot;00E832C9&quot;/&gt;&lt;wsp:rsid wsp:val=&quot;00E83469&quot;/&gt;&lt;wsp:rsid wsp:val=&quot;00E83E6E&quot;/&gt;&lt;wsp:rsid wsp:val=&quot;00E83EE9&quot;/&gt;&lt;wsp:rsid wsp:val=&quot;00E843C5&quot;/&gt;&lt;wsp:rsid wsp:val=&quot;00E84A59&quot;/&gt;&lt;wsp:rsid wsp:val=&quot;00E84E78&quot;/&gt;&lt;wsp:rsid wsp:val=&quot;00E850F7&quot;/&gt;&lt;wsp:rsid wsp:val=&quot;00E85483&quot;/&gt;&lt;wsp:rsid wsp:val=&quot;00E8563C&quot;/&gt;&lt;wsp:rsid wsp:val=&quot;00E859CA&quot;/&gt;&lt;wsp:rsid wsp:val=&quot;00E85BAE&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E&quot;/&gt;&lt;wsp:rsid wsp:val=&quot;00E87F95&quot;/&gt;&lt;wsp:rsid wsp:val=&quot;00E90199&quot;/&gt;&lt;wsp:rsid wsp:val=&quot;00E90367&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A9&quot;/&gt;&lt;wsp:rsid wsp:val=&quot;00E91EFC&quot;/&gt;&lt;wsp:rsid wsp:val=&quot;00E92054&quot;/&gt;&lt;wsp:rsid wsp:val=&quot;00E920B8&quot;/&gt;&lt;wsp:rsid wsp:val=&quot;00E9232D&quot;/&gt;&lt;wsp:rsid wsp:val=&quot;00E924C7&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72A&quot;/&gt;&lt;wsp:rsid wsp:val=&quot;00E9694A&quot;/&gt;&lt;wsp:rsid wsp:val=&quot;00E96B89&quot;/&gt;&lt;wsp:rsid wsp:val=&quot;00E96C84&quot;/&gt;&lt;wsp:rsid wsp:val=&quot;00E96EB3&quot;/&gt;&lt;wsp:rsid wsp:val=&quot;00E96FBC&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300C&quot;/&gt;&lt;wsp:rsid wsp:val=&quot;00EA32DE&quot;/&gt;&lt;wsp:rsid wsp:val=&quot;00EA3601&quot;/&gt;&lt;wsp:rsid wsp:val=&quot;00EA3D67&quot;/&gt;&lt;wsp:rsid wsp:val=&quot;00EA3DB9&quot;/&gt;&lt;wsp:rsid wsp:val=&quot;00EA4022&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77E&quot;/&gt;&lt;wsp:rsid wsp:val=&quot;00EB0FD8&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042&quot;/&gt;&lt;wsp:rsid wsp:val=&quot;00EB410B&quot;/&gt;&lt;wsp:rsid wsp:val=&quot;00EB4155&quot;/&gt;&lt;wsp:rsid wsp:val=&quot;00EB42C8&quot;/&gt;&lt;wsp:rsid wsp:val=&quot;00EB4A13&quot;/&gt;&lt;wsp:rsid wsp:val=&quot;00EB52C5&quot;/&gt;&lt;wsp:rsid wsp:val=&quot;00EB534C&quot;/&gt;&lt;wsp:rsid wsp:val=&quot;00EB542F&quot;/&gt;&lt;wsp:rsid wsp:val=&quot;00EB55D2&quot;/&gt;&lt;wsp:rsid wsp:val=&quot;00EB57E7&quot;/&gt;&lt;wsp:rsid wsp:val=&quot;00EB5ADE&quot;/&gt;&lt;wsp:rsid wsp:val=&quot;00EB5CC3&quot;/&gt;&lt;wsp:rsid wsp:val=&quot;00EB6440&quot;/&gt;&lt;wsp:rsid wsp:val=&quot;00EB6698&quot;/&gt;&lt;wsp:rsid wsp:val=&quot;00EB6C27&quot;/&gt;&lt;wsp:rsid wsp:val=&quot;00EB6C53&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3EF&quot;/&gt;&lt;wsp:rsid wsp:val=&quot;00EC0A9B&quot;/&gt;&lt;wsp:rsid wsp:val=&quot;00EC0BF0&quot;/&gt;&lt;wsp:rsid wsp:val=&quot;00EC117E&quot;/&gt;&lt;wsp:rsid wsp:val=&quot;00EC183D&quot;/&gt;&lt;wsp:rsid wsp:val=&quot;00EC1B6D&quot;/&gt;&lt;wsp:rsid wsp:val=&quot;00EC1D83&quot;/&gt;&lt;wsp:rsid wsp:val=&quot;00EC1E45&quot;/&gt;&lt;wsp:rsid wsp:val=&quot;00EC246B&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20F7&quot;/&gt;&lt;wsp:rsid wsp:val=&quot;00ED24AE&quot;/&gt;&lt;wsp:rsid wsp:val=&quot;00ED2FF1&quot;/&gt;&lt;wsp:rsid wsp:val=&quot;00ED3207&quot;/&gt;&lt;wsp:rsid wsp:val=&quot;00ED32E7&quot;/&gt;&lt;wsp:rsid wsp:val=&quot;00ED3534&quot;/&gt;&lt;wsp:rsid wsp:val=&quot;00ED35B9&quot;/&gt;&lt;wsp:rsid wsp:val=&quot;00ED367B&quot;/&gt;&lt;wsp:rsid wsp:val=&quot;00ED378D&quot;/&gt;&lt;wsp:rsid wsp:val=&quot;00ED38D7&quot;/&gt;&lt;wsp:rsid wsp:val=&quot;00ED3B7D&quot;/&gt;&lt;wsp:rsid wsp:val=&quot;00ED3E6E&quot;/&gt;&lt;wsp:rsid wsp:val=&quot;00ED5122&quot;/&gt;&lt;wsp:rsid wsp:val=&quot;00ED54F7&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DCB&quot;/&gt;&lt;wsp:rsid wsp:val=&quot;00EE4AE8&quot;/&gt;&lt;wsp:rsid wsp:val=&quot;00EE5112&quot;/&gt;&lt;wsp:rsid wsp:val=&quot;00EE5553&quot;/&gt;&lt;wsp:rsid wsp:val=&quot;00EE62B4&quot;/&gt;&lt;wsp:rsid wsp:val=&quot;00EE636D&quot;/&gt;&lt;wsp:rsid wsp:val=&quot;00EE66B1&quot;/&gt;&lt;wsp:rsid wsp:val=&quot;00EE6CC0&quot;/&gt;&lt;wsp:rsid wsp:val=&quot;00EE75D6&quot;/&gt;&lt;wsp:rsid wsp:val=&quot;00EE7C06&quot;/&gt;&lt;wsp:rsid wsp:val=&quot;00EE7D91&quot;/&gt;&lt;wsp:rsid wsp:val=&quot;00EE7ECE&quot;/&gt;&lt;wsp:rsid wsp:val=&quot;00EF0225&quot;/&gt;&lt;wsp:rsid wsp:val=&quot;00EF05A6&quot;/&gt;&lt;wsp:rsid wsp:val=&quot;00EF082A&quot;/&gt;&lt;wsp:rsid wsp:val=&quot;00EF0E50&quot;/&gt;&lt;wsp:rsid wsp:val=&quot;00EF118E&quot;/&gt;&lt;wsp:rsid wsp:val=&quot;00EF118F&quot;/&gt;&lt;wsp:rsid wsp:val=&quot;00EF1287&quot;/&gt;&lt;wsp:rsid wsp:val=&quot;00EF1333&quot;/&gt;&lt;wsp:rsid wsp:val=&quot;00EF1AEC&quot;/&gt;&lt;wsp:rsid wsp:val=&quot;00EF20FD&quot;/&gt;&lt;wsp:rsid wsp:val=&quot;00EF2786&quot;/&gt;&lt;wsp:rsid wsp:val=&quot;00EF2A1F&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6141&quot;/&gt;&lt;wsp:rsid wsp:val=&quot;00EF650F&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D6&quot;/&gt;&lt;wsp:rsid wsp:val=&quot;00EF7CE8&quot;/&gt;&lt;wsp:rsid wsp:val=&quot;00F000F0&quot;/&gt;&lt;wsp:rsid wsp:val=&quot;00F00180&quot;/&gt;&lt;wsp:rsid wsp:val=&quot;00F00497&quot;/&gt;&lt;wsp:rsid wsp:val=&quot;00F005AF&quot;/&gt;&lt;wsp:rsid wsp:val=&quot;00F006E4&quot;/&gt;&lt;wsp:rsid wsp:val=&quot;00F00829&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06&quot;/&gt;&lt;wsp:rsid wsp:val=&quot;00F15860&quot;/&gt;&lt;wsp:rsid wsp:val=&quot;00F15B3A&quot;/&gt;&lt;wsp:rsid wsp:val=&quot;00F1698C&quot;/&gt;&lt;wsp:rsid wsp:val=&quot;00F16BB1&quot;/&gt;&lt;wsp:rsid wsp:val=&quot;00F17A8F&quot;/&gt;&lt;wsp:rsid wsp:val=&quot;00F20046&quot;/&gt;&lt;wsp:rsid wsp:val=&quot;00F205A6&quot;/&gt;&lt;wsp:rsid wsp:val=&quot;00F206FE&quot;/&gt;&lt;wsp:rsid wsp:val=&quot;00F20798&quot;/&gt;&lt;wsp:rsid wsp:val=&quot;00F20F5B&quot;/&gt;&lt;wsp:rsid wsp:val=&quot;00F21048&quot;/&gt;&lt;wsp:rsid wsp:val=&quot;00F210AB&quot;/&gt;&lt;wsp:rsid wsp:val=&quot;00F211CB&quot;/&gt;&lt;wsp:rsid wsp:val=&quot;00F21345&quot;/&gt;&lt;wsp:rsid wsp:val=&quot;00F21484&quot;/&gt;&lt;wsp:rsid wsp:val=&quot;00F215C3&quot;/&gt;&lt;wsp:rsid wsp:val=&quot;00F21857&quot;/&gt;&lt;wsp:rsid wsp:val=&quot;00F218EF&quot;/&gt;&lt;wsp:rsid wsp:val=&quot;00F21A0B&quot;/&gt;&lt;wsp:rsid wsp:val=&quot;00F21B4F&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E0C&quot;/&gt;&lt;wsp:rsid wsp:val=&quot;00F27EF4&quot;/&gt;&lt;wsp:rsid wsp:val=&quot;00F3002F&quot;/&gt;&lt;wsp:rsid wsp:val=&quot;00F30031&quot;/&gt;&lt;wsp:rsid wsp:val=&quot;00F30063&quot;/&gt;&lt;wsp:rsid wsp:val=&quot;00F30353&quot;/&gt;&lt;wsp:rsid wsp:val=&quot;00F308C0&quot;/&gt;&lt;wsp:rsid wsp:val=&quot;00F30BE8&quot;/&gt;&lt;wsp:rsid wsp:val=&quot;00F30FF2&quot;/&gt;&lt;wsp:rsid wsp:val=&quot;00F31375&quot;/&gt;&lt;wsp:rsid wsp:val=&quot;00F316ED&quot;/&gt;&lt;wsp:rsid wsp:val=&quot;00F318E7&quot;/&gt;&lt;wsp:rsid wsp:val=&quot;00F31F17&quot;/&gt;&lt;wsp:rsid wsp:val=&quot;00F3236F&quot;/&gt;&lt;wsp:rsid wsp:val=&quot;00F32374&quot;/&gt;&lt;wsp:rsid wsp:val=&quot;00F32F0E&quot;/&gt;&lt;wsp:rsid wsp:val=&quot;00F32F3E&quot;/&gt;&lt;wsp:rsid wsp:val=&quot;00F3338A&quot;/&gt;&lt;wsp:rsid wsp:val=&quot;00F3372E&quot;/&gt;&lt;wsp:rsid wsp:val=&quot;00F3383E&quot;/&gt;&lt;wsp:rsid wsp:val=&quot;00F34057&quot;/&gt;&lt;wsp:rsid wsp:val=&quot;00F34286&quot;/&gt;&lt;wsp:rsid wsp:val=&quot;00F342E5&quot;/&gt;&lt;wsp:rsid wsp:val=&quot;00F346BC&quot;/&gt;&lt;wsp:rsid wsp:val=&quot;00F347D0&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8D6&quot;/&gt;&lt;wsp:rsid wsp:val=&quot;00F37922&quot;/&gt;&lt;wsp:rsid wsp:val=&quot;00F37A1D&quot;/&gt;&lt;wsp:rsid wsp:val=&quot;00F37AEF&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0F3&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0939&quot;/&gt;&lt;wsp:rsid wsp:val=&quot;00F513BA&quot;/&gt;&lt;wsp:rsid wsp:val=&quot;00F51447&quot;/&gt;&lt;wsp:rsid wsp:val=&quot;00F514EF&quot;/&gt;&lt;wsp:rsid wsp:val=&quot;00F516F4&quot;/&gt;&lt;wsp:rsid wsp:val=&quot;00F52477&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4192&quot;/&gt;&lt;wsp:rsid wsp:val=&quot;00F542D8&quot;/&gt;&lt;wsp:rsid wsp:val=&quot;00F546DB&quot;/&gt;&lt;wsp:rsid wsp:val=&quot;00F548C8&quot;/&gt;&lt;wsp:rsid wsp:val=&quot;00F54E13&quot;/&gt;&lt;wsp:rsid wsp:val=&quot;00F55331&quot;/&gt;&lt;wsp:rsid wsp:val=&quot;00F55AC5&quot;/&gt;&lt;wsp:rsid wsp:val=&quot;00F55C34&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596&quot;/&gt;&lt;wsp:rsid wsp:val=&quot;00F61701&quot;/&gt;&lt;wsp:rsid wsp:val=&quot;00F61902&quot;/&gt;&lt;wsp:rsid wsp:val=&quot;00F61C45&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AF6&quot;/&gt;&lt;wsp:rsid wsp:val=&quot;00F675DD&quot;/&gt;&lt;wsp:rsid wsp:val=&quot;00F67A85&quot;/&gt;&lt;wsp:rsid wsp:val=&quot;00F70559&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D87&quot;/&gt;&lt;wsp:rsid wsp:val=&quot;00F73E55&quot;/&gt;&lt;wsp:rsid wsp:val=&quot;00F73F43&quot;/&gt;&lt;wsp:rsid wsp:val=&quot;00F7409F&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A00&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5AB&quot;/&gt;&lt;wsp:rsid wsp:val=&quot;00F9174D&quot;/&gt;&lt;wsp:rsid wsp:val=&quot;00F91906&quot;/&gt;&lt;wsp:rsid wsp:val=&quot;00F91CA2&quot;/&gt;&lt;wsp:rsid wsp:val=&quot;00F91DAB&quot;/&gt;&lt;wsp:rsid wsp:val=&quot;00F91DAC&quot;/&gt;&lt;wsp:rsid wsp:val=&quot;00F91FBE&quot;/&gt;&lt;wsp:rsid wsp:val=&quot;00F92174&quot;/&gt;&lt;wsp:rsid wsp:val=&quot;00F923DB&quot;/&gt;&lt;wsp:rsid wsp:val=&quot;00F92725&quot;/&gt;&lt;wsp:rsid wsp:val=&quot;00F9344F&quot;/&gt;&lt;wsp:rsid wsp:val=&quot;00F93A3D&quot;/&gt;&lt;wsp:rsid wsp:val=&quot;00F93C3E&quot;/&gt;&lt;wsp:rsid wsp:val=&quot;00F93D13&quot;/&gt;&lt;wsp:rsid wsp:val=&quot;00F93EE6&quot;/&gt;&lt;wsp:rsid wsp:val=&quot;00F94003&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59B&quot;/&gt;&lt;wsp:rsid wsp:val=&quot;00F958CD&quot;/&gt;&lt;wsp:rsid wsp:val=&quot;00F9632D&quot;/&gt;&lt;wsp:rsid wsp:val=&quot;00F9644F&quot;/&gt;&lt;wsp:rsid wsp:val=&quot;00F965D9&quot;/&gt;&lt;wsp:rsid wsp:val=&quot;00F968CC&quot;/&gt;&lt;wsp:rsid wsp:val=&quot;00F96C7A&quot;/&gt;&lt;wsp:rsid wsp:val=&quot;00F96E7C&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24&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1E9&quot;/&gt;&lt;wsp:rsid wsp:val=&quot;00FA7A20&quot;/&gt;&lt;wsp:rsid wsp:val=&quot;00FA7AA6&quot;/&gt;&lt;wsp:rsid wsp:val=&quot;00FA7C04&quot;/&gt;&lt;wsp:rsid wsp:val=&quot;00FB007D&quot;/&gt;&lt;wsp:rsid wsp:val=&quot;00FB0443&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81C&quot;/&gt;&lt;wsp:rsid wsp:val=&quot;00FB3A91&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3CC&quot;/&gt;&lt;wsp:rsid wsp:val=&quot;00FC1485&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60B6&quot;/&gt;&lt;wsp:rsid wsp:val=&quot;00FC65A0&quot;/&gt;&lt;wsp:rsid wsp:val=&quot;00FC6672&quot;/&gt;&lt;wsp:rsid wsp:val=&quot;00FC6B41&quot;/&gt;&lt;wsp:rsid wsp:val=&quot;00FC7308&quot;/&gt;&lt;wsp:rsid wsp:val=&quot;00FC7896&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5502&quot;/&gt;&lt;wsp:rsid wsp:val=&quot;00FD6318&quot;/&gt;&lt;wsp:rsid wsp:val=&quot;00FD6556&quot;/&gt;&lt;wsp:rsid wsp:val=&quot;00FD691F&quot;/&gt;&lt;wsp:rsid wsp:val=&quot;00FD6A3D&quot;/&gt;&lt;wsp:rsid wsp:val=&quot;00FD6BD7&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352&quot;/&gt;&lt;wsp:rsid wsp:val=&quot;00FE1718&quot;/&gt;&lt;wsp:rsid wsp:val=&quot;00FE1B11&quot;/&gt;&lt;wsp:rsid wsp:val=&quot;00FE20AB&quot;/&gt;&lt;wsp:rsid wsp:val=&quot;00FE22FE&quot;/&gt;&lt;wsp:rsid wsp:val=&quot;00FE2955&quot;/&gt;&lt;wsp:rsid wsp:val=&quot;00FE2B7B&quot;/&gt;&lt;wsp:rsid wsp:val=&quot;00FE3100&quot;/&gt;&lt;wsp:rsid wsp:val=&quot;00FE3439&quot;/&gt;&lt;wsp:rsid wsp:val=&quot;00FE3768&quot;/&gt;&lt;wsp:rsid wsp:val=&quot;00FE4705&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FE&quot;/&gt;&lt;wsp:rsid wsp:val=&quot;00FF609A&quot;/&gt;&lt;wsp:rsid wsp:val=&quot;00FF6A39&quot;/&gt;&lt;wsp:rsid wsp:val=&quot;00FF6CF6&quot;/&gt;&lt;wsp:rsid wsp:val=&quot;00FF707C&quot;/&gt;&lt;wsp:rsid wsp:val=&quot;00FF7237&quot;/&gt;&lt;wsp:rsid wsp:val=&quot;00FF78DB&quot;/&gt;&lt;/wsp:rsids&gt;&lt;/w:docPr&gt;&lt;w:body&gt;&lt;wx:sect&gt;&lt;w:p wsp:rsidR=&quot;00000000&quot; wsp:rsidRDefault=&quot;00B072C6&quot; wsp:rsidP=&quot;00B072C6&quot;&gt;&lt;m:oMathPara&gt;&lt;m:oMath&gt;&lt;m:r&gt;&lt;w:rPr&gt;&lt;w:rFonts w:ascii=&quot;Cambria Math&quot; w:h-ansi=&quot;Cambria Math&quot;/&gt;&lt;wx:font wx:val=&quot;Cambria Math&quot;/&gt;&lt;w:i/&gt;&lt;w:lang w:fareast=&quot;EN-GB&quot;/&gt;&lt;/w:rPr&gt;&lt;m:t&gt;Xâ‹…&lt;/m:t&gt;&lt;/m:r&gt;&lt;m:sSub&gt;&lt;m:sSubPr&gt;&lt;m:ctrlPr&gt;&lt;w:rPr&gt;&lt;w:rFonts w:ascii=&quot;Cambria Math&quot; w:h-ansi=&quot;Cambria Math&quot;/&gt;&lt;wx:font wx:val=&quot;Cambria Math&quot;/&gt;&lt;w:i/&gt;&lt;w:lang w:fareast=&quot;EN-GB&quot;/&gt;&lt;/w:rPr&gt;&lt;/m:ctrlPr&gt;&lt;/m:sSubPr&gt;&lt;m:e&gt;&lt;m:r&gt;&lt;w:rPr&gt;&lt;w:rFonts w:ascii=&quot;Cambria Math&quot; w:h-ansi=&quot;Cambria Math&quot;/&gt;&lt;wx:font wx:val=&quot;Cambria Math&quot;/&gt;&lt;w:i/&gt;&lt;w:lang w:fareast=&quot;EN-GB&quot;/&gt;&lt;/w:rPr&gt;&lt;m:t&gt;M&lt;/m:t&gt;&lt;/m:r&gt;&lt;/m:e&gt;&lt;m:sub&gt;&lt;m:r&gt;&lt;m:rPr&gt;&lt;m:nor/&gt;&lt;/m:rPr&gt;&lt;w:rPr&gt;&lt;w:rFonts w:ascii=&quot;Cambria Math&quot; w:h-ansi=&quot;Cambria Math&quot;/&gt;&lt;wx:font wx:val=&quot;Cambria Math&quot;/&gt;&lt;w:lang w:fareast=&quot;EN-GB&quot;/&gt;&lt;/w:rPr&gt;&lt;m:t&gt;total&lt;/m:t&gt;&lt;/m:r&gt;&lt;m:ctrlPr&gt;&lt;w:rPr&gt;&lt;w:rFonts w:ascii=&quot;Cambria Math&quot; w:h-ansi=&quot;Cambria Math&quot;/&gt;&lt;wx:font wx:val=&quot;Cambria Math&quot;/&gt;&lt;w:lang w:fareast=&quot;EN-GB&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B13518">
        <w:rPr>
          <w:rFonts w:eastAsia="PMingLiU"/>
          <w:i/>
          <w:iCs/>
          <w:lang w:val="en-US" w:eastAsia="zh-CN"/>
        </w:rPr>
        <w:fldChar w:fldCharType="end"/>
      </w:r>
      <w:r w:rsidRPr="00740C61">
        <w:rPr>
          <w:rFonts w:eastAsia="PMingLiU"/>
          <w:i/>
          <w:iCs/>
          <w:lang w:val="en-US" w:eastAsia="zh-CN"/>
        </w:rPr>
        <w:t xml:space="preserve"> to be included in set S</w:t>
      </w:r>
      <w:r w:rsidRPr="00740C61">
        <w:rPr>
          <w:rFonts w:eastAsia="PMingLiU"/>
          <w:i/>
          <w:iCs/>
          <w:vertAlign w:val="subscript"/>
          <w:lang w:val="en-US" w:eastAsia="zh-CN"/>
        </w:rPr>
        <w:t>A</w:t>
      </w:r>
      <w:r w:rsidRPr="00740C61">
        <w:rPr>
          <w:rFonts w:eastAsia="PMingLiU"/>
          <w:i/>
          <w:iCs/>
          <w:lang w:val="en-US" w:eastAsia="zh-CN"/>
        </w:rPr>
        <w:t xml:space="preserve">, and the value of </w:t>
      </w:r>
      <w:r w:rsidRPr="00B13518">
        <w:rPr>
          <w:rFonts w:eastAsia="PMingLiU"/>
          <w:i/>
          <w:iCs/>
          <w:lang w:val="en-US" w:eastAsia="zh-CN"/>
        </w:rPr>
        <w:fldChar w:fldCharType="begin"/>
      </w:r>
      <w:r w:rsidRPr="00B13518">
        <w:rPr>
          <w:rFonts w:eastAsia="PMingLiU"/>
          <w:i/>
          <w:iCs/>
          <w:lang w:val="en-US" w:eastAsia="zh-CN"/>
        </w:rPr>
        <w:instrText xml:space="preserve"> QUOTE </w:instrText>
      </w:r>
      <w:r w:rsidR="008D5F4A">
        <w:rPr>
          <w:i/>
          <w:iCs/>
          <w:position w:val="-5"/>
        </w:rPr>
        <w:pict w14:anchorId="6EF19581">
          <v:shape id="_x0000_i1035" type="#_x0000_t75" style="width:7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1924&quot;/&gt;&lt;wsp:rsid wsp:val=&quot;000121EC&quot;/&gt;&lt;wsp:rsid wsp:val=&quot;000124D1&quot;/&gt;&lt;wsp:rsid wsp:val=&quot;00012D90&quot;/&gt;&lt;wsp:rsid wsp:val=&quot;00012DCC&quot;/&gt;&lt;wsp:rsid wsp:val=&quot;0001321B&quot;/&gt;&lt;wsp:rsid wsp:val=&quot;00013488&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3DD2&quot;/&gt;&lt;wsp:rsid wsp:val=&quot;0002400D&quot;/&gt;&lt;wsp:rsid wsp:val=&quot;00024A87&quot;/&gt;&lt;wsp:rsid wsp:val=&quot;00024E37&quot;/&gt;&lt;wsp:rsid wsp:val=&quot;00024E57&quot;/&gt;&lt;wsp:rsid wsp:val=&quot;0002506A&quot;/&gt;&lt;wsp:rsid wsp:val=&quot;00025281&quot;/&gt;&lt;wsp:rsid wsp:val=&quot;000254B6&quot;/&gt;&lt;wsp:rsid wsp:val=&quot;000255A1&quot;/&gt;&lt;wsp:rsid wsp:val=&quot;00025825&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E02&quot;/&gt;&lt;wsp:rsid wsp:val=&quot;00031EDD&quot;/&gt;&lt;wsp:rsid wsp:val=&quot;000321DC&quot;/&gt;&lt;wsp:rsid wsp:val=&quot;00032905&quot;/&gt;&lt;wsp:rsid wsp:val=&quot;00032A64&quot;/&gt;&lt;wsp:rsid wsp:val=&quot;000334D2&quot;/&gt;&lt;wsp:rsid wsp:val=&quot;00033834&quot;/&gt;&lt;wsp:rsid wsp:val=&quot;00033A55&quot;/&gt;&lt;wsp:rsid wsp:val=&quot;00033AE8&quot;/&gt;&lt;wsp:rsid wsp:val=&quot;00033E5C&quot;/&gt;&lt;wsp:rsid wsp:val=&quot;00033FE2&quot;/&gt;&lt;wsp:rsid wsp:val=&quot;0003441E&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8D6&quot;/&gt;&lt;wsp:rsid wsp:val=&quot;00036A16&quot;/&gt;&lt;wsp:rsid wsp:val=&quot;00036C45&quot;/&gt;&lt;wsp:rsid wsp:val=&quot;00036FA7&quot;/&gt;&lt;wsp:rsid wsp:val=&quot;000377E3&quot;/&gt;&lt;wsp:rsid wsp:val=&quot;00037910&quot;/&gt;&lt;wsp:rsid wsp:val=&quot;00037A21&quot;/&gt;&lt;wsp:rsid wsp:val=&quot;00037D3E&quot;/&gt;&lt;wsp:rsid wsp:val=&quot;00040279&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527&quot;/&gt;&lt;wsp:rsid wsp:val=&quot;000426B1&quot;/&gt;&lt;wsp:rsid wsp:val=&quot;000429CD&quot;/&gt;&lt;wsp:rsid wsp:val=&quot;00042BFC&quot;/&gt;&lt;wsp:rsid wsp:val=&quot;000430CF&quot;/&gt;&lt;wsp:rsid wsp:val=&quot;000433B7&quot;/&gt;&lt;wsp:rsid wsp:val=&quot;00043607&quot;/&gt;&lt;wsp:rsid wsp:val=&quot;00043703&quot;/&gt;&lt;wsp:rsid wsp:val=&quot;00043CFE&quot;/&gt;&lt;wsp:rsid wsp:val=&quot;0004403C&quot;/&gt;&lt;wsp:rsid wsp:val=&quot;000441EC&quot;/&gt;&lt;wsp:rsid wsp:val=&quot;00044225&quot;/&gt;&lt;wsp:rsid wsp:val=&quot;00044359&quot;/&gt;&lt;wsp:rsid wsp:val=&quot;000444AD&quot;/&gt;&lt;wsp:rsid wsp:val=&quot;0004457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885&quot;/&gt;&lt;wsp:rsid wsp:val=&quot;00047A82&quot;/&gt;&lt;wsp:rsid wsp:val=&quot;00047D3D&quot;/&gt;&lt;wsp:rsid wsp:val=&quot;0005055B&quot;/&gt;&lt;wsp:rsid wsp:val=&quot;000505B9&quot;/&gt;&lt;wsp:rsid wsp:val=&quot;000505E0&quot;/&gt;&lt;wsp:rsid wsp:val=&quot;000508D9&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56B&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9C&quot;/&gt;&lt;wsp:rsid wsp:val=&quot;0005504C&quot;/&gt;&lt;wsp:rsid wsp:val=&quot;00055871&quot;/&gt;&lt;wsp:rsid wsp:val=&quot;00055873&quot;/&gt;&lt;wsp:rsid wsp:val=&quot;00055B8E&quot;/&gt;&lt;wsp:rsid wsp:val=&quot;0005602E&quot;/&gt;&lt;wsp:rsid wsp:val=&quot;00056052&quot;/&gt;&lt;wsp:rsid wsp:val=&quot;00056057&quot;/&gt;&lt;wsp:rsid wsp:val=&quot;00056318&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1E9&quot;/&gt;&lt;wsp:rsid wsp:val=&quot;00060586&quot;/&gt;&lt;wsp:rsid wsp:val=&quot;00060A9B&quot;/&gt;&lt;wsp:rsid wsp:val=&quot;00060FDB&quot;/&gt;&lt;wsp:rsid wsp:val=&quot;000612C5&quot;/&gt;&lt;wsp:rsid wsp:val=&quot;00061C96&quot;/&gt;&lt;wsp:rsid wsp:val=&quot;00061E34&quot;/&gt;&lt;wsp:rsid wsp:val=&quot;000621A9&quot;/&gt;&lt;wsp:rsid wsp:val=&quot;0006263A&quot;/&gt;&lt;wsp:rsid wsp:val=&quot;00062A7F&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5FE&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8E&quot;/&gt;&lt;wsp:rsid wsp:val=&quot;00074BF5&quot;/&gt;&lt;wsp:rsid wsp:val=&quot;00074E65&quot;/&gt;&lt;wsp:rsid wsp:val=&quot;000752CD&quot;/&gt;&lt;wsp:rsid wsp:val=&quot;00075680&quot;/&gt;&lt;wsp:rsid wsp:val=&quot;0007590A&quot;/&gt;&lt;wsp:rsid wsp:val=&quot;00075999&quot;/&gt;&lt;wsp:rsid wsp:val=&quot;00075FE3&quot;/&gt;&lt;wsp:rsid wsp:val=&quot;00076622&quot;/&gt;&lt;wsp:rsid wsp:val=&quot;00076775&quot;/&gt;&lt;wsp:rsid wsp:val=&quot;00076D63&quot;/&gt;&lt;wsp:rsid wsp:val=&quot;00076D95&quot;/&gt;&lt;wsp:rsid wsp:val=&quot;00077579&quot;/&gt;&lt;wsp:rsid wsp:val=&quot;00077A78&quot;/&gt;&lt;wsp:rsid wsp:val=&quot;00080170&quot;/&gt;&lt;wsp:rsid wsp:val=&quot;000805B2&quot;/&gt;&lt;wsp:rsid wsp:val=&quot;00080786&quot;/&gt;&lt;wsp:rsid wsp:val=&quot;00080D74&quot;/&gt;&lt;wsp:rsid wsp:val=&quot;000812DB&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60&quot;/&gt;&lt;wsp:rsid wsp:val=&quot;00087881&quot;/&gt;&lt;wsp:rsid wsp:val=&quot;00087BAB&quot;/&gt;&lt;wsp:rsid wsp:val=&quot;00087E29&quot;/&gt;&lt;wsp:rsid wsp:val=&quot;00087F91&quot;/&gt;&lt;wsp:rsid wsp:val=&quot;00090573&quot;/&gt;&lt;wsp:rsid wsp:val=&quot;00090586&quot;/&gt;&lt;wsp:rsid wsp:val=&quot;00090653&quot;/&gt;&lt;wsp:rsid wsp:val=&quot;00091277&quot;/&gt;&lt;wsp:rsid wsp:val=&quot;00091714&quot;/&gt;&lt;wsp:rsid wsp:val=&quot;000921E3&quot;/&gt;&lt;wsp:rsid wsp:val=&quot;00092334&quot;/&gt;&lt;wsp:rsid wsp:val=&quot;000923BD&quot;/&gt;&lt;wsp:rsid wsp:val=&quot;000924A8&quot;/&gt;&lt;wsp:rsid wsp:val=&quot;000931C3&quot;/&gt;&lt;wsp:rsid wsp:val=&quot;000938A0&quot;/&gt;&lt;wsp:rsid wsp:val=&quot;00093B72&quot;/&gt;&lt;wsp:rsid wsp:val=&quot;0009437A&quot;/&gt;&lt;wsp:rsid wsp:val=&quot;000947B7&quot;/&gt;&lt;wsp:rsid wsp:val=&quot;0009493A&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A0296&quot;/&gt;&lt;wsp:rsid wsp:val=&quot;000A02DC&quot;/&gt;&lt;wsp:rsid wsp:val=&quot;000A06C9&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D49&quot;/&gt;&lt;wsp:rsid wsp:val=&quot;000A1F8D&quot;/&gt;&lt;wsp:rsid wsp:val=&quot;000A23B7&quot;/&gt;&lt;wsp:rsid wsp:val=&quot;000A2D70&quot;/&gt;&lt;wsp:rsid wsp:val=&quot;000A3A3A&quot;/&gt;&lt;wsp:rsid wsp:val=&quot;000A3ACB&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499&quot;/&gt;&lt;wsp:rsid wsp:val=&quot;000B081C&quot;/&gt;&lt;wsp:rsid wsp:val=&quot;000B10AB&quot;/&gt;&lt;wsp:rsid wsp:val=&quot;000B17A1&quot;/&gt;&lt;wsp:rsid wsp:val=&quot;000B1CD3&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33&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05B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2B9&quot;/&gt;&lt;wsp:rsid wsp:val=&quot;000C4C76&quot;/&gt;&lt;wsp:rsid wsp:val=&quot;000C54A6&quot;/&gt;&lt;wsp:rsid wsp:val=&quot;000C550B&quot;/&gt;&lt;wsp:rsid wsp:val=&quot;000C5759&quot;/&gt;&lt;wsp:rsid wsp:val=&quot;000C5B91&quot;/&gt;&lt;wsp:rsid wsp:val=&quot;000C5E7D&quot;/&gt;&lt;wsp:rsid wsp:val=&quot;000C673C&quot;/&gt;&lt;wsp:rsid wsp:val=&quot;000C69F8&quot;/&gt;&lt;wsp:rsid wsp:val=&quot;000C71D9&quot;/&gt;&lt;wsp:rsid wsp:val=&quot;000C7C3E&quot;/&gt;&lt;wsp:rsid wsp:val=&quot;000D037E&quot;/&gt;&lt;wsp:rsid wsp:val=&quot;000D0A0F&quot;/&gt;&lt;wsp:rsid wsp:val=&quot;000D0AB8&quot;/&gt;&lt;wsp:rsid wsp:val=&quot;000D0BCC&quot;/&gt;&lt;wsp:rsid wsp:val=&quot;000D0F9A&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DE6&quot;/&gt;&lt;wsp:rsid wsp:val=&quot;000D4DFF&quot;/&gt;&lt;wsp:rsid wsp:val=&quot;000D4F5A&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1DF&quot;/&gt;&lt;wsp:rsid wsp:val=&quot;000D7268&quot;/&gt;&lt;wsp:rsid wsp:val=&quot;000D7383&quot;/&gt;&lt;wsp:rsid wsp:val=&quot;000D745D&quot;/&gt;&lt;wsp:rsid wsp:val=&quot;000D75CC&quot;/&gt;&lt;wsp:rsid wsp:val=&quot;000D75EE&quot;/&gt;&lt;wsp:rsid wsp:val=&quot;000D7783&quot;/&gt;&lt;wsp:rsid wsp:val=&quot;000D7A10&quot;/&gt;&lt;wsp:rsid wsp:val=&quot;000D7C7C&quot;/&gt;&lt;wsp:rsid wsp:val=&quot;000E011D&quot;/&gt;&lt;wsp:rsid wsp:val=&quot;000E0706&quot;/&gt;&lt;wsp:rsid wsp:val=&quot;000E14B9&quot;/&gt;&lt;wsp:rsid wsp:val=&quot;000E182B&quot;/&gt;&lt;wsp:rsid wsp:val=&quot;000E19C9&quot;/&gt;&lt;wsp:rsid wsp:val=&quot;000E1E8E&quot;/&gt;&lt;wsp:rsid wsp:val=&quot;000E279B&quot;/&gt;&lt;wsp:rsid wsp:val=&quot;000E2D41&quot;/&gt;&lt;wsp:rsid wsp:val=&quot;000E3075&quot;/&gt;&lt;wsp:rsid wsp:val=&quot;000E3358&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8E2&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38E&quot;/&gt;&lt;wsp:rsid wsp:val=&quot;000F251F&quot;/&gt;&lt;wsp:rsid wsp:val=&quot;000F2965&quot;/&gt;&lt;wsp:rsid wsp:val=&quot;000F2A21&quot;/&gt;&lt;wsp:rsid wsp:val=&quot;000F2A71&quot;/&gt;&lt;wsp:rsid wsp:val=&quot;000F2E12&quot;/&gt;&lt;wsp:rsid wsp:val=&quot;000F34C7&quot;/&gt;&lt;wsp:rsid wsp:val=&quot;000F3755&quot;/&gt;&lt;wsp:rsid wsp:val=&quot;000F3B40&quot;/&gt;&lt;wsp:rsid wsp:val=&quot;000F3FFF&quot;/&gt;&lt;wsp:rsid wsp:val=&quot;000F42EA&quot;/&gt;&lt;wsp:rsid wsp:val=&quot;000F4A11&quot;/&gt;&lt;wsp:rsid wsp:val=&quot;000F4CAF&quot;/&gt;&lt;wsp:rsid wsp:val=&quot;000F4D95&quot;/&gt;&lt;wsp:rsid wsp:val=&quot;000F4F44&quot;/&gt;&lt;wsp:rsid wsp:val=&quot;000F53CB&quot;/&gt;&lt;wsp:rsid wsp:val=&quot;000F55F2&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789F&quot;/&gt;&lt;wsp:rsid wsp:val=&quot;00117957&quot;/&gt;&lt;wsp:rsid wsp:val=&quot;00117AF5&quot;/&gt;&lt;wsp:rsid wsp:val=&quot;00117B4F&quot;/&gt;&lt;wsp:rsid wsp:val=&quot;00117B90&quot;/&gt;&lt;wsp:rsid wsp:val=&quot;00117CB8&quot;/&gt;&lt;wsp:rsid wsp:val=&quot;001202E9&quot;/&gt;&lt;wsp:rsid wsp:val=&quot;001203DB&quot;/&gt;&lt;wsp:rsid wsp:val=&quot;0012079F&quot;/&gt;&lt;wsp:rsid wsp:val=&quot;001207F3&quot;/&gt;&lt;wsp:rsid wsp:val=&quot;00120A7B&quot;/&gt;&lt;wsp:rsid wsp:val=&quot;00121316&quot;/&gt;&lt;wsp:rsid wsp:val=&quot;0012142A&quot;/&gt;&lt;wsp:rsid wsp:val=&quot;001215DB&quot;/&gt;&lt;wsp:rsid wsp:val=&quot;00121897&quot;/&gt;&lt;wsp:rsid wsp:val=&quot;001218BF&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467D&quot;/&gt;&lt;wsp:rsid wsp:val=&quot;001246EC&quot;/&gt;&lt;wsp:rsid wsp:val=&quot;001249D7&quot;/&gt;&lt;wsp:rsid wsp:val=&quot;00124E10&quot;/&gt;&lt;wsp:rsid wsp:val=&quot;00125078&quot;/&gt;&lt;wsp:rsid wsp:val=&quot;001252FE&quot;/&gt;&lt;wsp:rsid wsp:val=&quot;001257E6&quot;/&gt;&lt;wsp:rsid wsp:val=&quot;00126D98&quot;/&gt;&lt;wsp:rsid wsp:val=&quot;00126DAB&quot;/&gt;&lt;wsp:rsid wsp:val=&quot;00127080&quot;/&gt;&lt;wsp:rsid wsp:val=&quot;001274AC&quot;/&gt;&lt;wsp:rsid wsp:val=&quot;001275E6&quot;/&gt;&lt;wsp:rsid wsp:val=&quot;00127DE2&quot;/&gt;&lt;wsp:rsid wsp:val=&quot;00127F28&quot;/&gt;&lt;wsp:rsid wsp:val=&quot;00127F4C&quot;/&gt;&lt;wsp:rsid wsp:val=&quot;0013009E&quot;/&gt;&lt;wsp:rsid wsp:val=&quot;0013013D&quot;/&gt;&lt;wsp:rsid wsp:val=&quot;001301E5&quot;/&gt;&lt;wsp:rsid wsp:val=&quot;001305AC&quot;/&gt;&lt;wsp:rsid wsp:val=&quot;00130714&quot;/&gt;&lt;wsp:rsid wsp:val=&quot;00130953&quot;/&gt;&lt;wsp:rsid wsp:val=&quot;001309B5&quot;/&gt;&lt;wsp:rsid wsp:val=&quot;00130A25&quot;/&gt;&lt;wsp:rsid wsp:val=&quot;00131162&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B3A&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3&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6A9&quot;/&gt;&lt;wsp:rsid wsp:val=&quot;00147884&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208&quot;/&gt;&lt;wsp:rsid wsp:val=&quot;0015347E&quot;/&gt;&lt;wsp:rsid wsp:val=&quot;00153578&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F7A&quot;/&gt;&lt;wsp:rsid wsp:val=&quot;00156199&quot;/&gt;&lt;wsp:rsid wsp:val=&quot;00156260&quot;/&gt;&lt;wsp:rsid wsp:val=&quot;0015674F&quot;/&gt;&lt;wsp:rsid wsp:val=&quot;0015722A&quot;/&gt;&lt;wsp:rsid wsp:val=&quot;0016019C&quot;/&gt;&lt;wsp:rsid wsp:val=&quot;00160674&quot;/&gt;&lt;wsp:rsid wsp:val=&quot;00160786&quot;/&gt;&lt;wsp:rsid wsp:val=&quot;00160D2A&quot;/&gt;&lt;wsp:rsid wsp:val=&quot;0016117C&quot;/&gt;&lt;wsp:rsid wsp:val=&quot;001613AD&quot;/&gt;&lt;wsp:rsid wsp:val=&quot;001616AF&quot;/&gt;&lt;wsp:rsid wsp:val=&quot;001618A3&quot;/&gt;&lt;wsp:rsid wsp:val=&quot;0016223A&quot;/&gt;&lt;wsp:rsid wsp:val=&quot;00162262&quot;/&gt;&lt;wsp:rsid wsp:val=&quot;00162898&quot;/&gt;&lt;wsp:rsid wsp:val=&quot;00162BD5&quot;/&gt;&lt;wsp:rsid wsp:val=&quot;00162CF1&quot;/&gt;&lt;wsp:rsid wsp:val=&quot;00162F82&quot;/&gt;&lt;wsp:rsid wsp:val=&quot;001630E4&quot;/&gt;&lt;wsp:rsid wsp:val=&quot;001634EB&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634F&quot;/&gt;&lt;wsp:rsid wsp:val=&quot;00166994&quot;/&gt;&lt;wsp:rsid wsp:val=&quot;001669F9&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190&quot;/&gt;&lt;wsp:rsid wsp:val=&quot;00171944&quot;/&gt;&lt;wsp:rsid wsp:val=&quot;00171D7E&quot;/&gt;&lt;wsp:rsid wsp:val=&quot;00171F14&quot;/&gt;&lt;wsp:rsid wsp:val=&quot;0017226B&quot;/&gt;&lt;wsp:rsid wsp:val=&quot;00172304&quot;/&gt;&lt;wsp:rsid wsp:val=&quot;00172403&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1C5&quot;/&gt;&lt;wsp:rsid wsp:val=&quot;00180DC7&quot;/&gt;&lt;wsp:rsid wsp:val=&quot;00180E60&quot;/&gt;&lt;wsp:rsid wsp:val=&quot;00180EC7&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9D3&quot;/&gt;&lt;wsp:rsid wsp:val=&quot;0019022C&quot;/&gt;&lt;wsp:rsid wsp:val=&quot;00190307&quot;/&gt;&lt;wsp:rsid wsp:val=&quot;001907C7&quot;/&gt;&lt;wsp:rsid wsp:val=&quot;00190927&quot;/&gt;&lt;wsp:rsid wsp:val=&quot;00190BD5&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643&quot;/&gt;&lt;wsp:rsid wsp:val=&quot;001A272C&quot;/&gt;&lt;wsp:rsid wsp:val=&quot;001A2939&quot;/&gt;&lt;wsp:rsid wsp:val=&quot;001A2FD5&quot;/&gt;&lt;wsp:rsid wsp:val=&quot;001A3037&quot;/&gt;&lt;wsp:rsid wsp:val=&quot;001A30B0&quot;/&gt;&lt;wsp:rsid wsp:val=&quot;001A30FB&quot;/&gt;&lt;wsp:rsid wsp:val=&quot;001A35B2&quot;/&gt;&lt;wsp:rsid wsp:val=&quot;001A36AC&quot;/&gt;&lt;wsp:rsid wsp:val=&quot;001A36CF&quot;/&gt;&lt;wsp:rsid wsp:val=&quot;001A3974&quot;/&gt;&lt;wsp:rsid wsp:val=&quot;001A3F0F&quot;/&gt;&lt;wsp:rsid wsp:val=&quot;001A3FA5&quot;/&gt;&lt;wsp:rsid wsp:val=&quot;001A4156&quot;/&gt;&lt;wsp:rsid wsp:val=&quot;001A43B8&quot;/&gt;&lt;wsp:rsid wsp:val=&quot;001A4EDF&quot;/&gt;&lt;wsp:rsid wsp:val=&quot;001A5174&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7E6&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256&quot;/&gt;&lt;wsp:rsid wsp:val=&quot;001B748B&quot;/&gt;&lt;wsp:rsid wsp:val=&quot;001B7CD0&quot;/&gt;&lt;wsp:rsid wsp:val=&quot;001C002C&quot;/&gt;&lt;wsp:rsid wsp:val=&quot;001C0085&quot;/&gt;&lt;wsp:rsid wsp:val=&quot;001C04E1&quot;/&gt;&lt;wsp:rsid wsp:val=&quot;001C063F&quot;/&gt;&lt;wsp:rsid wsp:val=&quot;001C0883&quot;/&gt;&lt;wsp:rsid wsp:val=&quot;001C0CD4&quot;/&gt;&lt;wsp:rsid wsp:val=&quot;001C1163&quot;/&gt;&lt;wsp:rsid wsp:val=&quot;001C16A9&quot;/&gt;&lt;wsp:rsid wsp:val=&quot;001C1E53&quot;/&gt;&lt;wsp:rsid wsp:val=&quot;001C211D&quot;/&gt;&lt;wsp:rsid wsp:val=&quot;001C2582&quot;/&gt;&lt;wsp:rsid wsp:val=&quot;001C2C3E&quot;/&gt;&lt;wsp:rsid wsp:val=&quot;001C2E60&quot;/&gt;&lt;wsp:rsid wsp:val=&quot;001C3227&quot;/&gt;&lt;wsp:rsid wsp:val=&quot;001C3474&quot;/&gt;&lt;wsp:rsid wsp:val=&quot;001C3B46&quot;/&gt;&lt;wsp:rsid wsp:val=&quot;001C3DC6&quot;/&gt;&lt;wsp:rsid wsp:val=&quot;001C3EAE&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185&quot;/&gt;&lt;wsp:rsid wsp:val=&quot;001C73C4&quot;/&gt;&lt;wsp:rsid wsp:val=&quot;001C76FC&quot;/&gt;&lt;wsp:rsid wsp:val=&quot;001C7AB6&quot;/&gt;&lt;wsp:rsid wsp:val=&quot;001C7BC3&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77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A25&quot;/&gt;&lt;wsp:rsid wsp:val=&quot;001D3C68&quot;/&gt;&lt;wsp:rsid wsp:val=&quot;001D4315&quot;/&gt;&lt;wsp:rsid wsp:val=&quot;001D43C0&quot;/&gt;&lt;wsp:rsid wsp:val=&quot;001D46EB&quot;/&gt;&lt;wsp:rsid wsp:val=&quot;001D4969&quot;/&gt;&lt;wsp:rsid wsp:val=&quot;001D4AF0&quot;/&gt;&lt;wsp:rsid wsp:val=&quot;001D4C91&quot;/&gt;&lt;wsp:rsid wsp:val=&quot;001D4F24&quot;/&gt;&lt;wsp:rsid wsp:val=&quot;001D506F&quot;/&gt;&lt;wsp:rsid wsp:val=&quot;001D53DC&quot;/&gt;&lt;wsp:rsid wsp:val=&quot;001D57B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DF7&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26E&quot;/&gt;&lt;wsp:rsid wsp:val=&quot;001E636D&quot;/&gt;&lt;wsp:rsid wsp:val=&quot;001E6446&quot;/&gt;&lt;wsp:rsid wsp:val=&quot;001E684F&quot;/&gt;&lt;wsp:rsid wsp:val=&quot;001E689D&quot;/&gt;&lt;wsp:rsid wsp:val=&quot;001E69D5&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A2&quot;/&gt;&lt;wsp:rsid wsp:val=&quot;001F54C5&quot;/&gt;&lt;wsp:rsid wsp:val=&quot;001F55C8&quot;/&gt;&lt;wsp:rsid wsp:val=&quot;001F5AF6&quot;/&gt;&lt;wsp:rsid wsp:val=&quot;001F5C84&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2C0&quot;/&gt;&lt;wsp:rsid wsp:val=&quot;00203A6E&quot;/&gt;&lt;wsp:rsid wsp:val=&quot;00203B71&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362&quot;/&gt;&lt;wsp:rsid wsp:val=&quot;0021651E&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66C&quot;/&gt;&lt;wsp:rsid wsp:val=&quot;00220E92&quot;/&gt;&lt;wsp:rsid wsp:val=&quot;00220F1A&quot;/&gt;&lt;wsp:rsid wsp:val=&quot;002211DD&quot;/&gt;&lt;wsp:rsid wsp:val=&quot;0022135D&quot;/&gt;&lt;wsp:rsid wsp:val=&quot;00221B93&quot;/&gt;&lt;wsp:rsid wsp:val=&quot;002222A4&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3B5&quot;/&gt;&lt;wsp:rsid wsp:val=&quot;002314EE&quot;/&gt;&lt;wsp:rsid wsp:val=&quot;00231565&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21F2&quot;/&gt;&lt;wsp:rsid wsp:val=&quot;0024231F&quot;/&gt;&lt;wsp:rsid wsp:val=&quot;00242B2A&quot;/&gt;&lt;wsp:rsid wsp:val=&quot;00242CAE&quot;/&gt;&lt;wsp:rsid wsp:val=&quot;00242E87&quot;/&gt;&lt;wsp:rsid wsp:val=&quot;00243472&quot;/&gt;&lt;wsp:rsid wsp:val=&quot;00243ACD&quot;/&gt;&lt;wsp:rsid wsp:val=&quot;00243DCC&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587&quot;/&gt;&lt;wsp:rsid wsp:val=&quot;00246C52&quot;/&gt;&lt;wsp:rsid wsp:val=&quot;00246C98&quot;/&gt;&lt;wsp:rsid wsp:val=&quot;00246EB6&quot;/&gt;&lt;wsp:rsid wsp:val=&quot;0024703D&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EA4&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37C&quot;/&gt;&lt;wsp:rsid wsp:val=&quot;0026075E&quot;/&gt;&lt;wsp:rsid wsp:val=&quot;00260FAD&quot;/&gt;&lt;wsp:rsid wsp:val=&quot;00260FC7&quot;/&gt;&lt;wsp:rsid wsp:val=&quot;002612A1&quot;/&gt;&lt;wsp:rsid wsp:val=&quot;00261559&quot;/&gt;&lt;wsp:rsid wsp:val=&quot;00261A63&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BAC&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210&quot;/&gt;&lt;wsp:rsid wsp:val=&quot;00266427&quot;/&gt;&lt;wsp:rsid wsp:val=&quot;00266447&quot;/&gt;&lt;wsp:rsid wsp:val=&quot;00267026&quot;/&gt;&lt;wsp:rsid wsp:val=&quot;0026716C&quot;/&gt;&lt;wsp:rsid wsp:val=&quot;002673AD&quot;/&gt;&lt;wsp:rsid wsp:val=&quot;00267959&quot;/&gt;&lt;wsp:rsid wsp:val=&quot;00267D2F&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FB&quot;/&gt;&lt;wsp:rsid wsp:val=&quot;00276BEE&quot;/&gt;&lt;wsp:rsid wsp:val=&quot;00276EFA&quot;/&gt;&lt;wsp:rsid wsp:val=&quot;00277E66&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A5D&quot;/&gt;&lt;wsp:rsid wsp:val=&quot;00280D6E&quot;/&gt;&lt;wsp:rsid wsp:val=&quot;00281166&quot;/&gt;&lt;wsp:rsid wsp:val=&quot;00281679&quot;/&gt;&lt;wsp:rsid wsp:val=&quot;002825CE&quot;/&gt;&lt;wsp:rsid wsp:val=&quot;002826D0&quot;/&gt;&lt;wsp:rsid wsp:val=&quot;00282872&quot;/&gt;&lt;wsp:rsid wsp:val=&quot;002829E8&quot;/&gt;&lt;wsp:rsid wsp:val=&quot;00282E85&quot;/&gt;&lt;wsp:rsid wsp:val=&quot;00282FCB&quot;/&gt;&lt;wsp:rsid wsp:val=&quot;0028316F&quot;/&gt;&lt;wsp:rsid wsp:val=&quot;00283181&quot;/&gt;&lt;wsp:rsid wsp:val=&quot;002832C5&quot;/&gt;&lt;wsp:rsid wsp:val=&quot;002835A5&quot;/&gt;&lt;wsp:rsid wsp:val=&quot;002836DC&quot;/&gt;&lt;wsp:rsid wsp:val=&quot;002838CB&quot;/&gt;&lt;wsp:rsid wsp:val=&quot;00283D6B&quot;/&gt;&lt;wsp:rsid wsp:val=&quot;00284E7F&quot;/&gt;&lt;wsp:rsid wsp:val=&quot;002851CC&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937&quot;/&gt;&lt;wsp:rsid wsp:val=&quot;00287C28&quot;/&gt;&lt;wsp:rsid wsp:val=&quot;00287E5A&quot;/&gt;&lt;wsp:rsid wsp:val=&quot;00287EA3&quot;/&gt;&lt;wsp:rsid wsp:val=&quot;00290006&quot;/&gt;&lt;wsp:rsid wsp:val=&quot;0029006E&quot;/&gt;&lt;wsp:rsid wsp:val=&quot;00290254&quot;/&gt;&lt;wsp:rsid wsp:val=&quot;0029028C&quot;/&gt;&lt;wsp:rsid wsp:val=&quot;0029111B&quot;/&gt;&lt;wsp:rsid wsp:val=&quot;0029178D&quot;/&gt;&lt;wsp:rsid wsp:val=&quot;0029178F&quot;/&gt;&lt;wsp:rsid wsp:val=&quot;00291B01&quot;/&gt;&lt;wsp:rsid wsp:val=&quot;0029230A&quot;/&gt;&lt;wsp:rsid wsp:val=&quot;0029267A&quot;/&gt;&lt;wsp:rsid wsp:val=&quot;002928BD&quot;/&gt;&lt;wsp:rsid wsp:val=&quot;00293504&quot;/&gt;&lt;wsp:rsid wsp:val=&quot;002935D3&quot;/&gt;&lt;wsp:rsid wsp:val=&quot;00293CE8&quot;/&gt;&lt;wsp:rsid wsp:val=&quot;002944CA&quot;/&gt;&lt;wsp:rsid wsp:val=&quot;00294722&quot;/&gt;&lt;wsp:rsid wsp:val=&quot;00294AB1&quot;/&gt;&lt;wsp:rsid wsp:val=&quot;00295018&quot;/&gt;&lt;wsp:rsid wsp:val=&quot;00295226&quot;/&gt;&lt;wsp:rsid wsp:val=&quot;0029548C&quot;/&gt;&lt;wsp:rsid wsp:val=&quot;00295539&quot;/&gt;&lt;wsp:rsid wsp:val=&quot;00295F1C&quot;/&gt;&lt;wsp:rsid wsp:val=&quot;0029636B&quot;/&gt;&lt;wsp:rsid wsp:val=&quot;002963EC&quot;/&gt;&lt;wsp:rsid wsp:val=&quot;002965C5&quot;/&gt;&lt;wsp:rsid wsp:val=&quot;00296E40&quot;/&gt;&lt;wsp:rsid wsp:val=&quot;00296EF9&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4102&quot;/&gt;&lt;wsp:rsid wsp:val=&quot;002A4625&quot;/&gt;&lt;wsp:rsid wsp:val=&quot;002A4918&quot;/&gt;&lt;wsp:rsid wsp:val=&quot;002A4E20&quot;/&gt;&lt;wsp:rsid wsp:val=&quot;002A51FE&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D54&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C00D6&quot;/&gt;&lt;wsp:rsid wsp:val=&quot;002C04C2&quot;/&gt;&lt;wsp:rsid wsp:val=&quot;002C0512&quot;/&gt;&lt;wsp:rsid wsp:val=&quot;002C07DB&quot;/&gt;&lt;wsp:rsid wsp:val=&quot;002C0818&quot;/&gt;&lt;wsp:rsid wsp:val=&quot;002C0AC9&quot;/&gt;&lt;wsp:rsid wsp:val=&quot;002C0DD0&quot;/&gt;&lt;wsp:rsid wsp:val=&quot;002C0E0A&quot;/&gt;&lt;wsp:rsid wsp:val=&quot;002C1368&quot;/&gt;&lt;wsp:rsid wsp:val=&quot;002C1DF1&quot;/&gt;&lt;wsp:rsid wsp:val=&quot;002C203A&quot;/&gt;&lt;wsp:rsid wsp:val=&quot;002C2502&quot;/&gt;&lt;wsp:rsid wsp:val=&quot;002C2E8A&quot;/&gt;&lt;wsp:rsid wsp:val=&quot;002C2FCD&quot;/&gt;&lt;wsp:rsid wsp:val=&quot;002C33D3&quot;/&gt;&lt;wsp:rsid wsp:val=&quot;002C36D3&quot;/&gt;&lt;wsp:rsid wsp:val=&quot;002C3AE4&quot;/&gt;&lt;wsp:rsid wsp:val=&quot;002C3C99&quot;/&gt;&lt;wsp:rsid wsp:val=&quot;002C3E89&quot;/&gt;&lt;wsp:rsid wsp:val=&quot;002C456C&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661&quot;/&gt;&lt;wsp:rsid wsp:val=&quot;002C6F88&quot;/&gt;&lt;wsp:rsid wsp:val=&quot;002C7014&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A8A&quot;/&gt;&lt;wsp:rsid wsp:val=&quot;002D2B4E&quot;/&gt;&lt;wsp:rsid wsp:val=&quot;002D3968&quot;/&gt;&lt;wsp:rsid wsp:val=&quot;002D3C60&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1A7&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7321&quot;/&gt;&lt;wsp:rsid wsp:val=&quot;002E7894&quot;/&gt;&lt;wsp:rsid wsp:val=&quot;002E7C45&quot;/&gt;&lt;wsp:rsid wsp:val=&quot;002E7EA8&quot;/&gt;&lt;wsp:rsid wsp:val=&quot;002E7F54&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319B&quot;/&gt;&lt;wsp:rsid wsp:val=&quot;002F3AAA&quot;/&gt;&lt;wsp:rsid wsp:val=&quot;002F3C25&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5FF&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0A&quot;/&gt;&lt;wsp:rsid wsp:val=&quot;003004CC&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24D&quot;/&gt;&lt;wsp:rsid wsp:val=&quot;00304506&quot;/&gt;&lt;wsp:rsid wsp:val=&quot;00304549&quot;/&gt;&lt;wsp:rsid wsp:val=&quot;00304AC5&quot;/&gt;&lt;wsp:rsid wsp:val=&quot;00304FCA&quot;/&gt;&lt;wsp:rsid wsp:val=&quot;00305372&quot;/&gt;&lt;wsp:rsid wsp:val=&quot;003054BD&quot;/&gt;&lt;wsp:rsid wsp:val=&quot;0030621C&quot;/&gt;&lt;wsp:rsid wsp:val=&quot;00306306&quot;/&gt;&lt;wsp:rsid wsp:val=&quot;003064DD&quot;/&gt;&lt;wsp:rsid wsp:val=&quot;003065FB&quot;/&gt;&lt;wsp:rsid wsp:val=&quot;00306C47&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941&quot;/&gt;&lt;wsp:rsid wsp:val=&quot;00312064&quot;/&gt;&lt;wsp:rsid wsp:val=&quot;003121B8&quot;/&gt;&lt;wsp:rsid wsp:val=&quot;00312542&quot;/&gt;&lt;wsp:rsid wsp:val=&quot;003133D8&quot;/&gt;&lt;wsp:rsid wsp:val=&quot;003137A0&quot;/&gt;&lt;wsp:rsid wsp:val=&quot;003137ED&quot;/&gt;&lt;wsp:rsid wsp:val=&quot;00313C4F&quot;/&gt;&lt;wsp:rsid wsp:val=&quot;00314176&quot;/&gt;&lt;wsp:rsid wsp:val=&quot;003141C2&quot;/&gt;&lt;wsp:rsid wsp:val=&quot;00314629&quot;/&gt;&lt;wsp:rsid wsp:val=&quot;00314C7C&quot;/&gt;&lt;wsp:rsid wsp:val=&quot;003150EA&quot;/&gt;&lt;wsp:rsid wsp:val=&quot;0031599D&quot;/&gt;&lt;wsp:rsid wsp:val=&quot;00315F72&quot;/&gt;&lt;wsp:rsid wsp:val=&quot;00316072&quot;/&gt;&lt;wsp:rsid wsp:val=&quot;003160FB&quot;/&gt;&lt;wsp:rsid wsp:val=&quot;00316265&quot;/&gt;&lt;wsp:rsid wsp:val=&quot;00316C58&quot;/&gt;&lt;wsp:rsid wsp:val=&quot;00316E46&quot;/&gt;&lt;wsp:rsid wsp:val=&quot;00317050&quot;/&gt;&lt;wsp:rsid wsp:val=&quot;00317884&quot;/&gt;&lt;wsp:rsid wsp:val=&quot;00317B13&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866&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3E27&quot;/&gt;&lt;wsp:rsid wsp:val=&quot;00333FB4&quot;/&gt;&lt;wsp:rsid wsp:val=&quot;00334799&quot;/&gt;&lt;wsp:rsid wsp:val=&quot;003350A7&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725&quot;/&gt;&lt;wsp:rsid wsp:val=&quot;0034511B&quot;/&gt;&lt;wsp:rsid wsp:val=&quot;00345127&quot;/&gt;&lt;wsp:rsid wsp:val=&quot;00345243&quot;/&gt;&lt;wsp:rsid wsp:val=&quot;003454A2&quot;/&gt;&lt;wsp:rsid wsp:val=&quot;003460F4&quot;/&gt;&lt;wsp:rsid wsp:val=&quot;003460F6&quot;/&gt;&lt;wsp:rsid wsp:val=&quot;003461BC&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10E3&quot;/&gt;&lt;wsp:rsid wsp:val=&quot;0035140A&quot;/&gt;&lt;wsp:rsid wsp:val=&quot;0035180B&quot;/&gt;&lt;wsp:rsid wsp:val=&quot;00351C98&quot;/&gt;&lt;wsp:rsid wsp:val=&quot;00351EAA&quot;/&gt;&lt;wsp:rsid wsp:val=&quot;0035216E&quot;/&gt;&lt;wsp:rsid wsp:val=&quot;003522C9&quot;/&gt;&lt;wsp:rsid wsp:val=&quot;0035265C&quot;/&gt;&lt;wsp:rsid wsp:val=&quot;00352759&quot;/&gt;&lt;wsp:rsid wsp:val=&quot;00352812&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EE1&quot;/&gt;&lt;wsp:rsid wsp:val=&quot;00353F9F&quot;/&gt;&lt;wsp:rsid wsp:val=&quot;0035414B&quot;/&gt;&lt;wsp:rsid wsp:val=&quot;0035414E&quot;/&gt;&lt;wsp:rsid wsp:val=&quot;003542BB&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A5&quot;/&gt;&lt;wsp:rsid wsp:val=&quot;00356B3C&quot;/&gt;&lt;wsp:rsid wsp:val=&quot;00356CEC&quot;/&gt;&lt;wsp:rsid wsp:val=&quot;003572DE&quot;/&gt;&lt;wsp:rsid wsp:val=&quot;00357659&quot;/&gt;&lt;wsp:rsid wsp:val=&quot;00357712&quot;/&gt;&lt;wsp:rsid wsp:val=&quot;00357C43&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1C42&quot;/&gt;&lt;wsp:rsid wsp:val=&quot;003621A7&quot;/&gt;&lt;wsp:rsid wsp:val=&quot;0036262C&quot;/&gt;&lt;wsp:rsid wsp:val=&quot;00362A2B&quot;/&gt;&lt;wsp:rsid wsp:val=&quot;00362C5A&quot;/&gt;&lt;wsp:rsid wsp:val=&quot;00363984&quot;/&gt;&lt;wsp:rsid wsp:val=&quot;00363EE9&quot;/&gt;&lt;wsp:rsid wsp:val=&quot;00364280&quot;/&gt;&lt;wsp:rsid wsp:val=&quot;00364A63&quot;/&gt;&lt;wsp:rsid wsp:val=&quot;0036523A&quot;/&gt;&lt;wsp:rsid wsp:val=&quot;003654DA&quot;/&gt;&lt;wsp:rsid wsp:val=&quot;00367349&quot;/&gt;&lt;wsp:rsid wsp:val=&quot;00367D2F&quot;/&gt;&lt;wsp:rsid wsp:val=&quot;003700A7&quot;/&gt;&lt;wsp:rsid wsp:val=&quot;00370285&quot;/&gt;&lt;wsp:rsid wsp:val=&quot;003704EE&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5FE&quot;/&gt;&lt;wsp:rsid wsp:val=&quot;00372A6B&quot;/&gt;&lt;wsp:rsid wsp:val=&quot;00372B3E&quot;/&gt;&lt;wsp:rsid wsp:val=&quot;00372FD7&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4FA&quot;/&gt;&lt;wsp:rsid wsp:val=&quot;0037664D&quot;/&gt;&lt;wsp:rsid wsp:val=&quot;00376778&quot;/&gt;&lt;wsp:rsid wsp:val=&quot;003769B8&quot;/&gt;&lt;wsp:rsid wsp:val=&quot;00376CD6&quot;/&gt;&lt;wsp:rsid wsp:val=&quot;00376E52&quot;/&gt;&lt;wsp:rsid wsp:val=&quot;00376F72&quot;/&gt;&lt;wsp:rsid wsp:val=&quot;0037709A&quot;/&gt;&lt;wsp:rsid wsp:val=&quot;00377146&quot;/&gt;&lt;wsp:rsid wsp:val=&quot;00377397&quot;/&gt;&lt;wsp:rsid wsp:val=&quot;003774FD&quot;/&gt;&lt;wsp:rsid wsp:val=&quot;003775BD&quot;/&gt;&lt;wsp:rsid wsp:val=&quot;00377F1F&quot;/&gt;&lt;wsp:rsid wsp:val=&quot;0038084F&quot;/&gt;&lt;wsp:rsid wsp:val=&quot;00380892&quot;/&gt;&lt;wsp:rsid wsp:val=&quot;00381079&quot;/&gt;&lt;wsp:rsid wsp:val=&quot;00381685&quot;/&gt;&lt;wsp:rsid wsp:val=&quot;00381918&quot;/&gt;&lt;wsp:rsid wsp:val=&quot;00381A1D&quot;/&gt;&lt;wsp:rsid wsp:val=&quot;003821E7&quot;/&gt;&lt;wsp:rsid wsp:val=&quot;0038227A&quot;/&gt;&lt;wsp:rsid wsp:val=&quot;00382425&quot;/&gt;&lt;wsp:rsid wsp:val=&quot;0038245B&quot;/&gt;&lt;wsp:rsid wsp:val=&quot;003826CF&quot;/&gt;&lt;wsp:rsid wsp:val=&quot;003827B3&quot;/&gt;&lt;wsp:rsid wsp:val=&quot;00382903&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7D2&quot;/&gt;&lt;wsp:rsid wsp:val=&quot;00390837&quot;/&gt;&lt;wsp:rsid wsp:val=&quot;00390B8F&quot;/&gt;&lt;wsp:rsid wsp:val=&quot;00390C56&quot;/&gt;&lt;wsp:rsid wsp:val=&quot;00390E89&quot;/&gt;&lt;wsp:rsid wsp:val=&quot;0039122C&quot;/&gt;&lt;wsp:rsid wsp:val=&quot;0039124D&quot;/&gt;&lt;wsp:rsid wsp:val=&quot;003912B7&quot;/&gt;&lt;wsp:rsid wsp:val=&quot;003914C2&quot;/&gt;&lt;wsp:rsid wsp:val=&quot;00391688&quot;/&gt;&lt;wsp:rsid wsp:val=&quot;00391A92&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11E&quot;/&gt;&lt;wsp:rsid wsp:val=&quot;00397464&quot;/&gt;&lt;wsp:rsid wsp:val=&quot;00397514&quot;/&gt;&lt;wsp:rsid wsp:val=&quot;003978B8&quot;/&gt;&lt;wsp:rsid wsp:val=&quot;00397B96&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8FC&quot;/&gt;&lt;wsp:rsid wsp:val=&quot;003A4E82&quot;/&gt;&lt;wsp:rsid wsp:val=&quot;003A5167&quot;/&gt;&lt;wsp:rsid wsp:val=&quot;003A590E&quot;/&gt;&lt;wsp:rsid wsp:val=&quot;003A591A&quot;/&gt;&lt;wsp:rsid wsp:val=&quot;003A5C66&quot;/&gt;&lt;wsp:rsid wsp:val=&quot;003A6330&quot;/&gt;&lt;wsp:rsid wsp:val=&quot;003A67EA&quot;/&gt;&lt;wsp:rsid wsp:val=&quot;003A6A9D&quot;/&gt;&lt;wsp:rsid wsp:val=&quot;003A6BC9&quot;/&gt;&lt;wsp:rsid wsp:val=&quot;003A6F54&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89F&quot;/&gt;&lt;wsp:rsid wsp:val=&quot;003B1CC2&quot;/&gt;&lt;wsp:rsid wsp:val=&quot;003B21B1&quot;/&gt;&lt;wsp:rsid wsp:val=&quot;003B2B79&quot;/&gt;&lt;wsp:rsid wsp:val=&quot;003B31F9&quot;/&gt;&lt;wsp:rsid wsp:val=&quot;003B4482&quot;/&gt;&lt;wsp:rsid wsp:val=&quot;003B493D&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0C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D7&quot;/&gt;&lt;wsp:rsid wsp:val=&quot;003C0985&quot;/&gt;&lt;wsp:rsid wsp:val=&quot;003C0D37&quot;/&gt;&lt;wsp:rsid wsp:val=&quot;003C16F5&quot;/&gt;&lt;wsp:rsid wsp:val=&quot;003C1A16&quot;/&gt;&lt;wsp:rsid wsp:val=&quot;003C1C23&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4FB&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4E6&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707&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6279&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FF0&quot;/&gt;&lt;wsp:rsid wsp:val=&quot;003F30AD&quot;/&gt;&lt;wsp:rsid wsp:val=&quot;003F34D2&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147&quot;/&gt;&lt;wsp:rsid wsp:val=&quot;0040015E&quot;/&gt;&lt;wsp:rsid wsp:val=&quot;00400427&quot;/&gt;&lt;wsp:rsid wsp:val=&quot;004010CF&quot;/&gt;&lt;wsp:rsid wsp:val=&quot;004012FA&quot;/&gt;&lt;wsp:rsid wsp:val=&quot;00401612&quot;/&gt;&lt;wsp:rsid wsp:val=&quot;004017C6&quot;/&gt;&lt;wsp:rsid wsp:val=&quot;00401D54&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D95&quot;/&gt;&lt;wsp:rsid wsp:val=&quot;00405F90&quot;/&gt;&lt;wsp:rsid wsp:val=&quot;00406108&quot;/&gt;&lt;wsp:rsid wsp:val=&quot;00406412&quot;/&gt;&lt;wsp:rsid wsp:val=&quot;00406F4B&quot;/&gt;&lt;wsp:rsid wsp:val=&quot;00406FBD&quot;/&gt;&lt;wsp:rsid wsp:val=&quot;0040711A&quot;/&gt;&lt;wsp:rsid wsp:val=&quot;00407186&quot;/&gt;&lt;wsp:rsid wsp:val=&quot;004073B0&quot;/&gt;&lt;wsp:rsid wsp:val=&quot;00407455&quot;/&gt;&lt;wsp:rsid wsp:val=&quot;00407612&quot;/&gt;&lt;wsp:rsid wsp:val=&quot;00407888&quot;/&gt;&lt;wsp:rsid wsp:val=&quot;00407A66&quot;/&gt;&lt;wsp:rsid wsp:val=&quot;00407C9E&quot;/&gt;&lt;wsp:rsid wsp:val=&quot;0041029D&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8D&quot;/&gt;&lt;wsp:rsid wsp:val=&quot;00413369&quot;/&gt;&lt;wsp:rsid wsp:val=&quot;004135B0&quot;/&gt;&lt;wsp:rsid wsp:val=&quot;00413E02&quot;/&gt;&lt;wsp:rsid wsp:val=&quot;00414129&quot;/&gt;&lt;wsp:rsid wsp:val=&quot;004145AE&quot;/&gt;&lt;wsp:rsid wsp:val=&quot;0041577E&quot;/&gt;&lt;wsp:rsid wsp:val=&quot;004157F6&quot;/&gt;&lt;wsp:rsid wsp:val=&quot;004159D3&quot;/&gt;&lt;wsp:rsid wsp:val=&quot;00415A14&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A33&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476&quot;/&gt;&lt;wsp:rsid wsp:val=&quot;00425771&quot;/&gt;&lt;wsp:rsid wsp:val=&quot;00425B2C&quot;/&gt;&lt;wsp:rsid wsp:val=&quot;00425B4E&quot;/&gt;&lt;wsp:rsid wsp:val=&quot;00425C97&quot;/&gt;&lt;wsp:rsid wsp:val=&quot;00425FFD&quot;/&gt;&lt;wsp:rsid wsp:val=&quot;004262F8&quot;/&gt;&lt;wsp:rsid wsp:val=&quot;00426442&quot;/&gt;&lt;wsp:rsid wsp:val=&quot;0042654A&quot;/&gt;&lt;wsp:rsid wsp:val=&quot;00426A93&quot;/&gt;&lt;wsp:rsid wsp:val=&quot;00426DFA&quot;/&gt;&lt;wsp:rsid wsp:val=&quot;00427299&quot;/&gt;&lt;wsp:rsid wsp:val=&quot;00427300&quot;/&gt;&lt;wsp:rsid wsp:val=&quot;004276E3&quot;/&gt;&lt;wsp:rsid wsp:val=&quot;004279ED&quot;/&gt;&lt;wsp:rsid wsp:val=&quot;00427E67&quot;/&gt;&lt;wsp:rsid wsp:val=&quot;00430178&quot;/&gt;&lt;wsp:rsid wsp:val=&quot;00430495&quot;/&gt;&lt;wsp:rsid wsp:val=&quot;00430680&quot;/&gt;&lt;wsp:rsid wsp:val=&quot;00430685&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C13&quot;/&gt;&lt;wsp:rsid wsp:val=&quot;00432DB9&quot;/&gt;&lt;wsp:rsid wsp:val=&quot;00432DF0&quot;/&gt;&lt;wsp:rsid wsp:val=&quot;00432E64&quot;/&gt;&lt;wsp:rsid wsp:val=&quot;00432F8F&quot;/&gt;&lt;wsp:rsid wsp:val=&quot;00432F9E&quot;/&gt;&lt;wsp:rsid wsp:val=&quot;00433106&quot;/&gt;&lt;wsp:rsid wsp:val=&quot;004338F7&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D46&quot;/&gt;&lt;wsp:rsid wsp:val=&quot;00435248&quot;/&gt;&lt;wsp:rsid wsp:val=&quot;004353C1&quot;/&gt;&lt;wsp:rsid wsp:val=&quot;0043542F&quot;/&gt;&lt;wsp:rsid wsp:val=&quot;0043548D&quot;/&gt;&lt;wsp:rsid wsp:val=&quot;004355EB&quot;/&gt;&lt;wsp:rsid wsp:val=&quot;00435602&quot;/&gt;&lt;wsp:rsid wsp:val=&quot;004356FA&quot;/&gt;&lt;wsp:rsid wsp:val=&quot;00435CCF&quot;/&gt;&lt;wsp:rsid wsp:val=&quot;00436A3B&quot;/&gt;&lt;wsp:rsid wsp:val=&quot;00436CA7&quot;/&gt;&lt;wsp:rsid wsp:val=&quot;00437027&quot;/&gt;&lt;wsp:rsid wsp:val=&quot;004370C7&quot;/&gt;&lt;wsp:rsid wsp:val=&quot;004371AB&quot;/&gt;&lt;wsp:rsid wsp:val=&quot;004402A7&quot;/&gt;&lt;wsp:rsid wsp:val=&quot;0044035D&quot;/&gt;&lt;wsp:rsid wsp:val=&quot;00440EA5&quot;/&gt;&lt;wsp:rsid wsp:val=&quot;0044131C&quot;/&gt;&lt;wsp:rsid wsp:val=&quot;0044142F&quot;/&gt;&lt;wsp:rsid wsp:val=&quot;004423B8&quot;/&gt;&lt;wsp:rsid wsp:val=&quot;00442416&quot;/&gt;&lt;wsp:rsid wsp:val=&quot;004425C2&quot;/&gt;&lt;wsp:rsid wsp:val=&quot;00442824&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0FEB&quot;/&gt;&lt;wsp:rsid wsp:val=&quot;004518D5&quot;/&gt;&lt;wsp:rsid wsp:val=&quot;004519BF&quot;/&gt;&lt;wsp:rsid wsp:val=&quot;00451A88&quot;/&gt;&lt;wsp:rsid wsp:val=&quot;00451B06&quot;/&gt;&lt;wsp:rsid wsp:val=&quot;00451BEB&quot;/&gt;&lt;wsp:rsid wsp:val=&quot;004525E6&quot;/&gt;&lt;wsp:rsid wsp:val=&quot;0045267C&quot;/&gt;&lt;wsp:rsid wsp:val=&quot;004527C0&quot;/&gt;&lt;wsp:rsid wsp:val=&quot;0045344C&quot;/&gt;&lt;wsp:rsid wsp:val=&quot;00453871&quot;/&gt;&lt;wsp:rsid wsp:val=&quot;00453DEF&quot;/&gt;&lt;wsp:rsid wsp:val=&quot;00453E84&quot;/&gt;&lt;wsp:rsid wsp:val=&quot;00453F0D&quot;/&gt;&lt;wsp:rsid wsp:val=&quot;00453F94&quot;/&gt;&lt;wsp:rsid wsp:val=&quot;004543E4&quot;/&gt;&lt;wsp:rsid wsp:val=&quot;004548E5&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6EDC&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B0&quot;/&gt;&lt;wsp:rsid wsp:val=&quot;00460894&quot;/&gt;&lt;wsp:rsid wsp:val=&quot;00460921&quot;/&gt;&lt;wsp:rsid wsp:val=&quot;00460958&quot;/&gt;&lt;wsp:rsid wsp:val=&quot;0046100B&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C11&quot;/&gt;&lt;wsp:rsid wsp:val=&quot;00461F05&quot;/&gt;&lt;wsp:rsid wsp:val=&quot;004622A1&quot;/&gt;&lt;wsp:rsid wsp:val=&quot;004622D0&quot;/&gt;&lt;wsp:rsid wsp:val=&quot;00462420&quot;/&gt;&lt;wsp:rsid wsp:val=&quot;0046267C&quot;/&gt;&lt;wsp:rsid wsp:val=&quot;00462A9C&quot;/&gt;&lt;wsp:rsid wsp:val=&quot;00462B09&quot;/&gt;&lt;wsp:rsid wsp:val=&quot;00462B29&quot;/&gt;&lt;wsp:rsid wsp:val=&quot;00462D1C&quot;/&gt;&lt;wsp:rsid wsp:val=&quot;00462FC4&quot;/&gt;&lt;wsp:rsid wsp:val=&quot;00463448&quot;/&gt;&lt;wsp:rsid wsp:val=&quot;00463940&quot;/&gt;&lt;wsp:rsid wsp:val=&quot;00464130&quot;/&gt;&lt;wsp:rsid wsp:val=&quot;0046434B&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185&quot;/&gt;&lt;wsp:rsid wsp:val=&quot;0046645E&quot;/&gt;&lt;wsp:rsid wsp:val=&quot;0046698E&quot;/&gt;&lt;wsp:rsid wsp:val=&quot;004671AF&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2E11&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31&quot;/&gt;&lt;wsp:rsid wsp:val=&quot;004821B4&quot;/&gt;&lt;wsp:rsid wsp:val=&quot;004821BC&quot;/&gt;&lt;wsp:rsid wsp:val=&quot;00482389&quot;/&gt;&lt;wsp:rsid wsp:val=&quot;004824F5&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0F18&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3D5F&quot;/&gt;&lt;wsp:rsid wsp:val=&quot;00494C34&quot;/&gt;&lt;wsp:rsid wsp:val=&quot;00494E75&quot;/&gt;&lt;wsp:rsid wsp:val=&quot;00495071&quot;/&gt;&lt;wsp:rsid wsp:val=&quot;00495227&quot;/&gt;&lt;wsp:rsid wsp:val=&quot;00495555&quot;/&gt;&lt;wsp:rsid wsp:val=&quot;004961DB&quot;/&gt;&lt;wsp:rsid wsp:val=&quot;0049653E&quot;/&gt;&lt;wsp:rsid wsp:val=&quot;00496BEF&quot;/&gt;&lt;wsp:rsid wsp:val=&quot;004970A1&quot;/&gt;&lt;wsp:rsid wsp:val=&quot;0049792C&quot;/&gt;&lt;wsp:rsid wsp:val=&quot;00497BD3&quot;/&gt;&lt;wsp:rsid wsp:val=&quot;00497F24&quot;/&gt;&lt;wsp:rsid wsp:val=&quot;00497F2F&quot;/&gt;&lt;wsp:rsid wsp:val=&quot;00497F71&quot;/&gt;&lt;wsp:rsid wsp:val=&quot;004A01E1&quot;/&gt;&lt;wsp:rsid wsp:val=&quot;004A0273&quot;/&gt;&lt;wsp:rsid wsp:val=&quot;004A09A7&quot;/&gt;&lt;wsp:rsid wsp:val=&quot;004A0E00&quot;/&gt;&lt;wsp:rsid wsp:val=&quot;004A15F7&quot;/&gt;&lt;wsp:rsid wsp:val=&quot;004A1600&quot;/&gt;&lt;wsp:rsid wsp:val=&quot;004A166B&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5A2&quot;/&gt;&lt;wsp:rsid wsp:val=&quot;004B4A0F&quot;/&gt;&lt;wsp:rsid wsp:val=&quot;004B4AA2&quot;/&gt;&lt;wsp:rsid wsp:val=&quot;004B4C67&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A89&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A25&quot;/&gt;&lt;wsp:rsid wsp:val=&quot;004C0AE9&quot;/&gt;&lt;wsp:rsid wsp:val=&quot;004C0B5B&quot;/&gt;&lt;wsp:rsid wsp:val=&quot;004C0EE4&quot;/&gt;&lt;wsp:rsid wsp:val=&quot;004C0F99&quot;/&gt;&lt;wsp:rsid wsp:val=&quot;004C130D&quot;/&gt;&lt;wsp:rsid wsp:val=&quot;004C132F&quot;/&gt;&lt;wsp:rsid wsp:val=&quot;004C1624&quot;/&gt;&lt;wsp:rsid wsp:val=&quot;004C171F&quot;/&gt;&lt;wsp:rsid wsp:val=&quot;004C19E0&quot;/&gt;&lt;wsp:rsid wsp:val=&quot;004C1BD6&quot;/&gt;&lt;wsp:rsid wsp:val=&quot;004C2371&quot;/&gt;&lt;wsp:rsid wsp:val=&quot;004C246F&quot;/&gt;&lt;wsp:rsid wsp:val=&quot;004C2C4E&quot;/&gt;&lt;wsp:rsid wsp:val=&quot;004C2F01&quot;/&gt;&lt;wsp:rsid wsp:val=&quot;004C2F96&quot;/&gt;&lt;wsp:rsid wsp:val=&quot;004C2FAE&quot;/&gt;&lt;wsp:rsid wsp:val=&quot;004C3472&quot;/&gt;&lt;wsp:rsid wsp:val=&quot;004C34E8&quot;/&gt;&lt;wsp:rsid wsp:val=&quot;004C3C51&quot;/&gt;&lt;wsp:rsid wsp:val=&quot;004C3E9B&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0E&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30E&quot;/&gt;&lt;wsp:rsid wsp:val=&quot;004C73C9&quot;/&gt;&lt;wsp:rsid wsp:val=&quot;004C7739&quot;/&gt;&lt;wsp:rsid wsp:val=&quot;004C7A83&quot;/&gt;&lt;wsp:rsid wsp:val=&quot;004C7BDF&quot;/&gt;&lt;wsp:rsid wsp:val=&quot;004C7EFE&quot;/&gt;&lt;wsp:rsid wsp:val=&quot;004C7F09&quot;/&gt;&lt;wsp:rsid wsp:val=&quot;004D0200&quot;/&gt;&lt;wsp:rsid wsp:val=&quot;004D0E42&quot;/&gt;&lt;wsp:rsid wsp:val=&quot;004D171F&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309&quot;/&gt;&lt;wsp:rsid wsp:val=&quot;004D58D1&quot;/&gt;&lt;wsp:rsid wsp:val=&quot;004D5AA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D3&quot;/&gt;&lt;wsp:rsid wsp:val=&quot;004E2AFA&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E4&quot;/&gt;&lt;wsp:rsid wsp:val=&quot;004E471C&quot;/&gt;&lt;wsp:rsid wsp:val=&quot;004E4754&quot;/&gt;&lt;wsp:rsid wsp:val=&quot;004E48A1&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003&quot;/&gt;&lt;wsp:rsid wsp:val=&quot;004E7691&quot;/&gt;&lt;wsp:rsid wsp:val=&quot;004E76A5&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735&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7AE&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C3F&quot;/&gt;&lt;wsp:rsid wsp:val=&quot;005050F8&quot;/&gt;&lt;wsp:rsid wsp:val=&quot;00505A2A&quot;/&gt;&lt;wsp:rsid wsp:val=&quot;00505ABD&quot;/&gt;&lt;wsp:rsid wsp:val=&quot;00505E39&quot;/&gt;&lt;wsp:rsid wsp:val=&quot;0050614B&quot;/&gt;&lt;wsp:rsid wsp:val=&quot;00506571&quot;/&gt;&lt;wsp:rsid wsp:val=&quot;00506816&quot;/&gt;&lt;wsp:rsid wsp:val=&quot;00506A8D&quot;/&gt;&lt;wsp:rsid wsp:val=&quot;00506C2E&quot;/&gt;&lt;wsp:rsid wsp:val=&quot;00506E46&quot;/&gt;&lt;wsp:rsid wsp:val=&quot;005074C9&quot;/&gt;&lt;wsp:rsid wsp:val=&quot;00507718&quot;/&gt;&lt;wsp:rsid wsp:val=&quot;00507754&quot;/&gt;&lt;wsp:rsid wsp:val=&quot;00507CAF&quot;/&gt;&lt;wsp:rsid wsp:val=&quot;00507DB4&quot;/&gt;&lt;wsp:rsid wsp:val=&quot;00507EDF&quot;/&gt;&lt;wsp:rsid wsp:val=&quot;00510374&quot;/&gt;&lt;wsp:rsid wsp:val=&quot;00510444&quot;/&gt;&lt;wsp:rsid wsp:val=&quot;00510B25&quot;/&gt;&lt;wsp:rsid wsp:val=&quot;0051179B&quot;/&gt;&lt;wsp:rsid wsp:val=&quot;00511E67&quot;/&gt;&lt;wsp:rsid wsp:val=&quot;00512747&quot;/&gt;&lt;wsp:rsid wsp:val=&quot;00512E1C&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0DB&quot;/&gt;&lt;wsp:rsid wsp:val=&quot;00516B96&quot;/&gt;&lt;wsp:rsid wsp:val=&quot;005173A4&quot;/&gt;&lt;wsp:rsid wsp:val=&quot;0051770E&quot;/&gt;&lt;wsp:rsid wsp:val=&quot;00517B28&quot;/&gt;&lt;wsp:rsid wsp:val=&quot;0052001B&quot;/&gt;&lt;wsp:rsid wsp:val=&quot;005205C8&quot;/&gt;&lt;wsp:rsid wsp:val=&quot;00521642&quot;/&gt;&lt;wsp:rsid wsp:val=&quot;00521D65&quot;/&gt;&lt;wsp:rsid wsp:val=&quot;005221A4&quot;/&gt;&lt;wsp:rsid wsp:val=&quot;00522F19&quot;/&gt;&lt;wsp:rsid wsp:val=&quot;0052333B&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5C&quot;/&gt;&lt;wsp:rsid wsp:val=&quot;00524DEC&quot;/&gt;&lt;wsp:rsid wsp:val=&quot;00524E6A&quot;/&gt;&lt;wsp:rsid wsp:val=&quot;0052501F&quot;/&gt;&lt;wsp:rsid wsp:val=&quot;005251DA&quot;/&gt;&lt;wsp:rsid wsp:val=&quot;00525407&quot;/&gt;&lt;wsp:rsid wsp:val=&quot;00525EB1&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73A&quot;/&gt;&lt;wsp:rsid wsp:val=&quot;00531824&quot;/&gt;&lt;wsp:rsid wsp:val=&quot;00531AF4&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7FB&quot;/&gt;&lt;wsp:rsid wsp:val=&quot;005349C5&quot;/&gt;&lt;wsp:rsid wsp:val=&quot;005349EB&quot;/&gt;&lt;wsp:rsid wsp:val=&quot;00534AA6&quot;/&gt;&lt;wsp:rsid wsp:val=&quot;00534C83&quot;/&gt;&lt;wsp:rsid wsp:val=&quot;00534C8C&quot;/&gt;&lt;wsp:rsid wsp:val=&quot;00534DB1&quot;/&gt;&lt;wsp:rsid wsp:val=&quot;00535A27&quot;/&gt;&lt;wsp:rsid wsp:val=&quot;0053637E&quot;/&gt;&lt;wsp:rsid wsp:val=&quot;005365F6&quot;/&gt;&lt;wsp:rsid wsp:val=&quot;00536625&quot;/&gt;&lt;wsp:rsid wsp:val=&quot;00536AEE&quot;/&gt;&lt;wsp:rsid wsp:val=&quot;00536D3C&quot;/&gt;&lt;wsp:rsid wsp:val=&quot;00537066&quot;/&gt;&lt;wsp:rsid wsp:val=&quot;0053713E&quot;/&gt;&lt;wsp:rsid wsp:val=&quot;00537BE9&quot;/&gt;&lt;wsp:rsid wsp:val=&quot;00537E22&quot;/&gt;&lt;wsp:rsid wsp:val=&quot;00540147&quot;/&gt;&lt;wsp:rsid wsp:val=&quot;00540CD0&quot;/&gt;&lt;wsp:rsid wsp:val=&quot;00540EB6&quot;/&gt;&lt;wsp:rsid wsp:val=&quot;00540FF7&quot;/&gt;&lt;wsp:rsid wsp:val=&quot;0054101A&quot;/&gt;&lt;wsp:rsid wsp:val=&quot;00541385&quot;/&gt;&lt;wsp:rsid wsp:val=&quot;00541735&quot;/&gt;&lt;wsp:rsid wsp:val=&quot;005417A0&quot;/&gt;&lt;wsp:rsid wsp:val=&quot;00541B6E&quot;/&gt;&lt;wsp:rsid wsp:val=&quot;00541E2B&quot;/&gt;&lt;wsp:rsid wsp:val=&quot;00542607&quot;/&gt;&lt;wsp:rsid wsp:val=&quot;005436D7&quot;/&gt;&lt;wsp:rsid wsp:val=&quot;00543703&quot;/&gt;&lt;wsp:rsid wsp:val=&quot;00543A66&quot;/&gt;&lt;wsp:rsid wsp:val=&quot;00543A83&quot;/&gt;&lt;wsp:rsid wsp:val=&quot;00544220&quot;/&gt;&lt;wsp:rsid wsp:val=&quot;005444D2&quot;/&gt;&lt;wsp:rsid wsp:val=&quot;005448FC&quot;/&gt;&lt;wsp:rsid wsp:val=&quot;00544B77&quot;/&gt;&lt;wsp:rsid wsp:val=&quot;00544C33&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91D&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33D&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4E6&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B4B&quot;/&gt;&lt;wsp:rsid wsp:val=&quot;00576FC7&quot;/&gt;&lt;wsp:rsid wsp:val=&quot;00577368&quot;/&gt;&lt;wsp:rsid wsp:val=&quot;005777AC&quot;/&gt;&lt;wsp:rsid wsp:val=&quot;005777E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0EE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E&quot;/&gt;&lt;wsp:rsid wsp:val=&quot;005836D0&quot;/&gt;&lt;wsp:rsid wsp:val=&quot;005838AC&quot;/&gt;&lt;wsp:rsid wsp:val=&quot;00583C6C&quot;/&gt;&lt;wsp:rsid wsp:val=&quot;00583E78&quot;/&gt;&lt;wsp:rsid wsp:val=&quot;00583F5E&quot;/&gt;&lt;wsp:rsid wsp:val=&quot;00584496&quot;/&gt;&lt;wsp:rsid wsp:val=&quot;00584D31&quot;/&gt;&lt;wsp:rsid wsp:val=&quot;00584DB8&quot;/&gt;&lt;wsp:rsid wsp:val=&quot;00584E97&quot;/&gt;&lt;wsp:rsid wsp:val=&quot;00585125&quot;/&gt;&lt;wsp:rsid wsp:val=&quot;005854EF&quot;/&gt;&lt;wsp:rsid wsp:val=&quot;0058582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26C&quot;/&gt;&lt;wsp:rsid wsp:val=&quot;00590749&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E31&quot;/&gt;&lt;wsp:rsid wsp:val=&quot;00593ED6&quot;/&gt;&lt;wsp:rsid wsp:val=&quot;00594131&quot;/&gt;&lt;wsp:rsid wsp:val=&quot;005942B6&quot;/&gt;&lt;wsp:rsid wsp:val=&quot;005943C6&quot;/&gt;&lt;wsp:rsid wsp:val=&quot;00594695&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B63&quot;/&gt;&lt;wsp:rsid wsp:val=&quot;00597E86&quot;/&gt;&lt;wsp:rsid wsp:val=&quot;005A05C6&quot;/&gt;&lt;wsp:rsid wsp:val=&quot;005A05DF&quot;/&gt;&lt;wsp:rsid wsp:val=&quot;005A0753&quot;/&gt;&lt;wsp:rsid wsp:val=&quot;005A0CB6&quot;/&gt;&lt;wsp:rsid wsp:val=&quot;005A1515&quot;/&gt;&lt;wsp:rsid wsp:val=&quot;005A1D03&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B79&quot;/&gt;&lt;wsp:rsid wsp:val=&quot;005A4E38&quot;/&gt;&lt;wsp:rsid wsp:val=&quot;005A4E39&quot;/&gt;&lt;wsp:rsid wsp:val=&quot;005A50CE&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107A&quot;/&gt;&lt;wsp:rsid wsp:val=&quot;005B1A0D&quot;/&gt;&lt;wsp:rsid wsp:val=&quot;005B1C8E&quot;/&gt;&lt;wsp:rsid wsp:val=&quot;005B1EB5&quot;/&gt;&lt;wsp:rsid wsp:val=&quot;005B2D4D&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E83&quot;/&gt;&lt;wsp:rsid wsp:val=&quot;005B6FAE&quot;/&gt;&lt;wsp:rsid wsp:val=&quot;005B703E&quot;/&gt;&lt;wsp:rsid wsp:val=&quot;005B70E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752&quot;/&gt;&lt;wsp:rsid wsp:val=&quot;005C2144&quot;/&gt;&lt;wsp:rsid wsp:val=&quot;005C2322&quot;/&gt;&lt;wsp:rsid wsp:val=&quot;005C2476&quot;/&gt;&lt;wsp:rsid wsp:val=&quot;005C2A50&quot;/&gt;&lt;wsp:rsid wsp:val=&quot;005C2D85&quot;/&gt;&lt;wsp:rsid wsp:val=&quot;005C376D&quot;/&gt;&lt;wsp:rsid wsp:val=&quot;005C3A65&quot;/&gt;&lt;wsp:rsid wsp:val=&quot;005C3CDF&quot;/&gt;&lt;wsp:rsid wsp:val=&quot;005C44FE&quot;/&gt;&lt;wsp:rsid wsp:val=&quot;005C482A&quot;/&gt;&lt;wsp:rsid wsp:val=&quot;005C4B4D&quot;/&gt;&lt;wsp:rsid wsp:val=&quot;005C4CB2&quot;/&gt;&lt;wsp:rsid wsp:val=&quot;005C4DE3&quot;/&gt;&lt;wsp:rsid wsp:val=&quot;005C50E9&quot;/&gt;&lt;wsp:rsid wsp:val=&quot;005C5320&quot;/&gt;&lt;wsp:rsid wsp:val=&quot;005C5379&quot;/&gt;&lt;wsp:rsid wsp:val=&quot;005C5656&quot;/&gt;&lt;wsp:rsid wsp:val=&quot;005C5849&quot;/&gt;&lt;wsp:rsid wsp:val=&quot;005C5985&quot;/&gt;&lt;wsp:rsid wsp:val=&quot;005C61E1&quot;/&gt;&lt;wsp:rsid wsp:val=&quot;005C67B4&quot;/&gt;&lt;wsp:rsid wsp:val=&quot;005C7234&quot;/&gt;&lt;wsp:rsid wsp:val=&quot;005C7340&quot;/&gt;&lt;wsp:rsid wsp:val=&quot;005C7A54&quot;/&gt;&lt;wsp:rsid wsp:val=&quot;005C7CAD&quot;/&gt;&lt;wsp:rsid wsp:val=&quot;005C7EF8&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1D3&quot;/&gt;&lt;wsp:rsid wsp:val=&quot;005D32ED&quot;/&gt;&lt;wsp:rsid wsp:val=&quot;005D37FF&quot;/&gt;&lt;wsp:rsid wsp:val=&quot;005D38F9&quot;/&gt;&lt;wsp:rsid wsp:val=&quot;005D4764&quot;/&gt;&lt;wsp:rsid wsp:val=&quot;005D5499&quot;/&gt;&lt;wsp:rsid wsp:val=&quot;005D576B&quot;/&gt;&lt;wsp:rsid wsp:val=&quot;005D57B5&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1385&quot;/&gt;&lt;wsp:rsid wsp:val=&quot;005E1393&quot;/&gt;&lt;wsp:rsid wsp:val=&quot;005E1A58&quot;/&gt;&lt;wsp:rsid wsp:val=&quot;005E1C06&quot;/&gt;&lt;wsp:rsid wsp:val=&quot;005E2E2C&quot;/&gt;&lt;wsp:rsid wsp:val=&quot;005E35FD&quot;/&gt;&lt;wsp:rsid wsp:val=&quot;005E383F&quot;/&gt;&lt;wsp:rsid wsp:val=&quot;005E3C1D&quot;/&gt;&lt;wsp:rsid wsp:val=&quot;005E42F5&quot;/&gt;&lt;wsp:rsid wsp:val=&quot;005E48F7&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4B&quot;/&gt;&lt;wsp:rsid wsp:val=&quot;0060268D&quot;/&gt;&lt;wsp:rsid wsp:val=&quot;0060319B&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4FC3&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6F4F&quot;/&gt;&lt;wsp:rsid wsp:val=&quot;00607039&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110B&quot;/&gt;&lt;wsp:rsid wsp:val=&quot;006113A9&quot;/&gt;&lt;wsp:rsid wsp:val=&quot;00611A0D&quot;/&gt;&lt;wsp:rsid wsp:val=&quot;00611E96&quot;/&gt;&lt;wsp:rsid wsp:val=&quot;00612A01&quot;/&gt;&lt;wsp:rsid wsp:val=&quot;00612C73&quot;/&gt;&lt;wsp:rsid wsp:val=&quot;00613036&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B6A&quot;/&gt;&lt;wsp:rsid wsp:val=&quot;00621C0B&quot;/&gt;&lt;wsp:rsid wsp:val=&quot;00621C72&quot;/&gt;&lt;wsp:rsid wsp:val=&quot;00621CAD&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B24&quot;/&gt;&lt;wsp:rsid wsp:val=&quot;00625D29&quot;/&gt;&lt;wsp:rsid wsp:val=&quot;0062657C&quot;/&gt;&lt;wsp:rsid wsp:val=&quot;006269CB&quot;/&gt;&lt;wsp:rsid wsp:val=&quot;00626C25&quot;/&gt;&lt;wsp:rsid wsp:val=&quot;00626E64&quot;/&gt;&lt;wsp:rsid wsp:val=&quot;00627BA3&quot;/&gt;&lt;wsp:rsid wsp:val=&quot;00627BF8&quot;/&gt;&lt;wsp:rsid wsp:val=&quot;00627C39&quot;/&gt;&lt;wsp:rsid wsp:val=&quot;00627E44&quot;/&gt;&lt;wsp:rsid wsp:val=&quot;006300D7&quot;/&gt;&lt;wsp:rsid wsp:val=&quot;0063046A&quot;/&gt;&lt;wsp:rsid wsp:val=&quot;006307B0&quot;/&gt;&lt;wsp:rsid wsp:val=&quot;00630F58&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F5&quot;/&gt;&lt;wsp:rsid wsp:val=&quot;00633296&quot;/&gt;&lt;wsp:rsid wsp:val=&quot;00633780&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B12&quot;/&gt;&lt;wsp:rsid wsp:val=&quot;00635EDC&quot;/&gt;&lt;wsp:rsid wsp:val=&quot;00635F56&quot;/&gt;&lt;wsp:rsid wsp:val=&quot;00636094&quot;/&gt;&lt;wsp:rsid wsp:val=&quot;0063681F&quot;/&gt;&lt;wsp:rsid wsp:val=&quot;00636A76&quot;/&gt;&lt;wsp:rsid wsp:val=&quot;00636FB3&quot;/&gt;&lt;wsp:rsid wsp:val=&quot;00637395&quot;/&gt;&lt;wsp:rsid wsp:val=&quot;006373B0&quot;/&gt;&lt;wsp:rsid wsp:val=&quot;006373C7&quot;/&gt;&lt;wsp:rsid wsp:val=&quot;006374F0&quot;/&gt;&lt;wsp:rsid wsp:val=&quot;00637932&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5B2&quot;/&gt;&lt;wsp:rsid wsp:val=&quot;0064163B&quot;/&gt;&lt;wsp:rsid wsp:val=&quot;006416DD&quot;/&gt;&lt;wsp:rsid wsp:val=&quot;006419ED&quot;/&gt;&lt;wsp:rsid wsp:val=&quot;00642D10&quot;/&gt;&lt;wsp:rsid wsp:val=&quot;006434BA&quot;/&gt;&lt;wsp:rsid wsp:val=&quot;00643769&quot;/&gt;&lt;wsp:rsid wsp:val=&quot;006437A9&quot;/&gt;&lt;wsp:rsid wsp:val=&quot;00643973&quot;/&gt;&lt;wsp:rsid wsp:val=&quot;00644177&quot;/&gt;&lt;wsp:rsid wsp:val=&quot;00644200&quot;/&gt;&lt;wsp:rsid wsp:val=&quot;0064428B&quot;/&gt;&lt;wsp:rsid wsp:val=&quot;00644511&quot;/&gt;&lt;wsp:rsid wsp:val=&quot;0064486C&quot;/&gt;&lt;wsp:rsid wsp:val=&quot;00644E60&quot;/&gt;&lt;wsp:rsid wsp:val=&quot;00644F00&quot;/&gt;&lt;wsp:rsid wsp:val=&quot;006457B7&quot;/&gt;&lt;wsp:rsid wsp:val=&quot;00647CB3&quot;/&gt;&lt;wsp:rsid wsp:val=&quot;00647D60&quot;/&gt;&lt;wsp:rsid wsp:val=&quot;00647DB8&quot;/&gt;&lt;wsp:rsid wsp:val=&quot;00647F91&quot;/&gt;&lt;wsp:rsid wsp:val=&quot;00650150&quot;/&gt;&lt;wsp:rsid wsp:val=&quot;00650719&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8B1&quot;/&gt;&lt;wsp:rsid wsp:val=&quot;00651AD3&quot;/&gt;&lt;wsp:rsid wsp:val=&quot;00651E5A&quot;/&gt;&lt;wsp:rsid wsp:val=&quot;00651FA0&quot;/&gt;&lt;wsp:rsid wsp:val=&quot;00652BB4&quot;/&gt;&lt;wsp:rsid wsp:val=&quot;00653273&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60&quot;/&gt;&lt;wsp:rsid wsp:val=&quot;006635DC&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966&quot;/&gt;&lt;wsp:rsid wsp:val=&quot;006729A2&quot;/&gt;&lt;wsp:rsid wsp:val=&quot;00672F44&quot;/&gt;&lt;wsp:rsid wsp:val=&quot;00673201&quot;/&gt;&lt;wsp:rsid wsp:val=&quot;0067330E&quot;/&gt;&lt;wsp:rsid wsp:val=&quot;0067346F&quot;/&gt;&lt;wsp:rsid wsp:val=&quot;006735BC&quot;/&gt;&lt;wsp:rsid wsp:val=&quot;006737DD&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7B8&quot;/&gt;&lt;wsp:rsid wsp:val=&quot;00676D77&quot;/&gt;&lt;wsp:rsid wsp:val=&quot;00677370&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65E&quot;/&gt;&lt;wsp:rsid wsp:val=&quot;006819F6&quot;/&gt;&lt;wsp:rsid wsp:val=&quot;00681A9A&quot;/&gt;&lt;wsp:rsid wsp:val=&quot;00681BF2&quot;/&gt;&lt;wsp:rsid wsp:val=&quot;0068226B&quot;/&gt;&lt;wsp:rsid wsp:val=&quot;00682318&quot;/&gt;&lt;wsp:rsid wsp:val=&quot;006827C5&quot;/&gt;&lt;wsp:rsid wsp:val=&quot;00682A4A&quot;/&gt;&lt;wsp:rsid wsp:val=&quot;00682DD1&quot;/&gt;&lt;wsp:rsid wsp:val=&quot;00682ED3&quot;/&gt;&lt;wsp:rsid wsp:val=&quot;00683125&quot;/&gt;&lt;wsp:rsid wsp:val=&quot;00683136&quot;/&gt;&lt;wsp:rsid wsp:val=&quot;00683BF9&quot;/&gt;&lt;wsp:rsid wsp:val=&quot;00683D7F&quot;/&gt;&lt;wsp:rsid wsp:val=&quot;00684035&quot;/&gt;&lt;wsp:rsid wsp:val=&quot;006841F4&quot;/&gt;&lt;wsp:rsid wsp:val=&quot;00684258&quot;/&gt;&lt;wsp:rsid wsp:val=&quot;00684353&quot;/&gt;&lt;wsp:rsid wsp:val=&quot;00684594&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7C4&quot;/&gt;&lt;wsp:rsid wsp:val=&quot;00686C33&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39A&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15&quot;/&gt;&lt;wsp:rsid wsp:val=&quot;006A0942&quot;/&gt;&lt;wsp:rsid wsp:val=&quot;006A0A60&quot;/&gt;&lt;wsp:rsid wsp:val=&quot;006A18CF&quot;/&gt;&lt;wsp:rsid wsp:val=&quot;006A18DD&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F94&quot;/&gt;&lt;wsp:rsid wsp:val=&quot;006A4113&quot;/&gt;&lt;wsp:rsid wsp:val=&quot;006A457C&quot;/&gt;&lt;wsp:rsid wsp:val=&quot;006A4584&quot;/&gt;&lt;wsp:rsid wsp:val=&quot;006A484F&quot;/&gt;&lt;wsp:rsid wsp:val=&quot;006A49B5&quot;/&gt;&lt;wsp:rsid wsp:val=&quot;006A5185&quot;/&gt;&lt;wsp:rsid wsp:val=&quot;006A5551&quot;/&gt;&lt;wsp:rsid wsp:val=&quot;006A5A45&quot;/&gt;&lt;wsp:rsid wsp:val=&quot;006A5CA3&quot;/&gt;&lt;wsp:rsid wsp:val=&quot;006A5E26&quot;/&gt;&lt;wsp:rsid wsp:val=&quot;006A606B&quot;/&gt;&lt;wsp:rsid wsp:val=&quot;006A6725&quot;/&gt;&lt;wsp:rsid wsp:val=&quot;006A6B69&quot;/&gt;&lt;wsp:rsid wsp:val=&quot;006A6CCF&quot;/&gt;&lt;wsp:rsid wsp:val=&quot;006A73DA&quot;/&gt;&lt;wsp:rsid wsp:val=&quot;006A7574&quot;/&gt;&lt;wsp:rsid wsp:val=&quot;006A7984&quot;/&gt;&lt;wsp:rsid wsp:val=&quot;006A7BF2&quot;/&gt;&lt;wsp:rsid wsp:val=&quot;006A7C40&quot;/&gt;&lt;wsp:rsid wsp:val=&quot;006A7FDD&quot;/&gt;&lt;wsp:rsid wsp:val=&quot;006B015F&quot;/&gt;&lt;wsp:rsid wsp:val=&quot;006B0489&quot;/&gt;&lt;wsp:rsid wsp:val=&quot;006B08D4&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6D0&quot;/&gt;&lt;wsp:rsid wsp:val=&quot;006B2790&quot;/&gt;&lt;wsp:rsid wsp:val=&quot;006B32B5&quot;/&gt;&lt;wsp:rsid wsp:val=&quot;006B393F&quot;/&gt;&lt;wsp:rsid wsp:val=&quot;006B3E55&quot;/&gt;&lt;wsp:rsid wsp:val=&quot;006B43A5&quot;/&gt;&lt;wsp:rsid wsp:val=&quot;006B4566&quot;/&gt;&lt;wsp:rsid wsp:val=&quot;006B460F&quot;/&gt;&lt;wsp:rsid wsp:val=&quot;006B4D4E&quot;/&gt;&lt;wsp:rsid wsp:val=&quot;006B54EE&quot;/&gt;&lt;wsp:rsid wsp:val=&quot;006B6190&quot;/&gt;&lt;wsp:rsid wsp:val=&quot;006B6955&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9DD&quot;/&gt;&lt;wsp:rsid wsp:val=&quot;006C0A1A&quot;/&gt;&lt;wsp:rsid wsp:val=&quot;006C10B4&quot;/&gt;&lt;wsp:rsid wsp:val=&quot;006C1B3F&quot;/&gt;&lt;wsp:rsid wsp:val=&quot;006C2113&quot;/&gt;&lt;wsp:rsid wsp:val=&quot;006C27DA&quot;/&gt;&lt;wsp:rsid wsp:val=&quot;006C3009&quot;/&gt;&lt;wsp:rsid wsp:val=&quot;006C375B&quot;/&gt;&lt;wsp:rsid wsp:val=&quot;006C377A&quot;/&gt;&lt;wsp:rsid wsp:val=&quot;006C3F40&quot;/&gt;&lt;wsp:rsid wsp:val=&quot;006C44D3&quot;/&gt;&lt;wsp:rsid wsp:val=&quot;006C45C1&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B3E&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164&quot;/&gt;&lt;wsp:rsid wsp:val=&quot;006C7428&quot;/&gt;&lt;wsp:rsid wsp:val=&quot;006C75C9&quot;/&gt;&lt;wsp:rsid wsp:val=&quot;006C7ED2&quot;/&gt;&lt;wsp:rsid wsp:val=&quot;006D0233&quot;/&gt;&lt;wsp:rsid wsp:val=&quot;006D03CD&quot;/&gt;&lt;wsp:rsid wsp:val=&quot;006D0A70&quot;/&gt;&lt;wsp:rsid wsp:val=&quot;006D0AD9&quot;/&gt;&lt;wsp:rsid wsp:val=&quot;006D0DED&quot;/&gt;&lt;wsp:rsid wsp:val=&quot;006D19ED&quot;/&gt;&lt;wsp:rsid wsp:val=&quot;006D1A23&quot;/&gt;&lt;wsp:rsid wsp:val=&quot;006D1F1A&quot;/&gt;&lt;wsp:rsid wsp:val=&quot;006D21FF&quot;/&gt;&lt;wsp:rsid wsp:val=&quot;006D2627&quot;/&gt;&lt;wsp:rsid wsp:val=&quot;006D2B11&quot;/&gt;&lt;wsp:rsid wsp:val=&quot;006D2F55&quot;/&gt;&lt;wsp:rsid wsp:val=&quot;006D31AF&quot;/&gt;&lt;wsp:rsid wsp:val=&quot;006D31DD&quot;/&gt;&lt;wsp:rsid wsp:val=&quot;006D343D&quot;/&gt;&lt;wsp:rsid wsp:val=&quot;006D3D66&quot;/&gt;&lt;wsp:rsid wsp:val=&quot;006D3E35&quot;/&gt;&lt;wsp:rsid wsp:val=&quot;006D409F&quot;/&gt;&lt;wsp:rsid wsp:val=&quot;006D43CB&quot;/&gt;&lt;wsp:rsid wsp:val=&quot;006D4542&quot;/&gt;&lt;wsp:rsid wsp:val=&quot;006D492A&quot;/&gt;&lt;wsp:rsid wsp:val=&quot;006D493C&quot;/&gt;&lt;wsp:rsid wsp:val=&quot;006D4E49&quot;/&gt;&lt;wsp:rsid wsp:val=&quot;006D4F72&quot;/&gt;&lt;wsp:rsid wsp:val=&quot;006D5606&quot;/&gt;&lt;wsp:rsid wsp:val=&quot;006D59BF&quot;/&gt;&lt;wsp:rsid wsp:val=&quot;006D5AE7&quot;/&gt;&lt;wsp:rsid wsp:val=&quot;006D5B99&quot;/&gt;&lt;wsp:rsid wsp:val=&quot;006D5EC2&quot;/&gt;&lt;wsp:rsid wsp:val=&quot;006D5FEF&quot;/&gt;&lt;wsp:rsid wsp:val=&quot;006D615D&quot;/&gt;&lt;wsp:rsid wsp:val=&quot;006D63C2&quot;/&gt;&lt;wsp:rsid wsp:val=&quot;006D6486&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2CC&quot;/&gt;&lt;wsp:rsid wsp:val=&quot;006E2AA6&quot;/&gt;&lt;wsp:rsid wsp:val=&quot;006E2C18&quot;/&gt;&lt;wsp:rsid wsp:val=&quot;006E3854&quot;/&gt;&lt;wsp:rsid wsp:val=&quot;006E3BA9&quot;/&gt;&lt;wsp:rsid wsp:val=&quot;006E3D3A&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C62&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BD&quot;/&gt;&lt;wsp:rsid wsp:val=&quot;006F1008&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2A89&quot;/&gt;&lt;wsp:rsid wsp:val=&quot;00702BFC&quot;/&gt;&lt;wsp:rsid wsp:val=&quot;007034BC&quot;/&gt;&lt;wsp:rsid wsp:val=&quot;007035F6&quot;/&gt;&lt;wsp:rsid wsp:val=&quot;007036E5&quot;/&gt;&lt;wsp:rsid wsp:val=&quot;00703D58&quot;/&gt;&lt;wsp:rsid wsp:val=&quot;007044C2&quot;/&gt;&lt;wsp:rsid wsp:val=&quot;007047A7&quot;/&gt;&lt;wsp:rsid wsp:val=&quot;00704A33&quot;/&gt;&lt;wsp:rsid wsp:val=&quot;00704DEB&quot;/&gt;&lt;wsp:rsid wsp:val=&quot;00705584&quot;/&gt;&lt;wsp:rsid wsp:val=&quot;00705E96&quot;/&gt;&lt;wsp:rsid wsp:val=&quot;007069EA&quot;/&gt;&lt;wsp:rsid wsp:val=&quot;00706E08&quot;/&gt;&lt;wsp:rsid wsp:val=&quot;00706F3F&quot;/&gt;&lt;wsp:rsid wsp:val=&quot;0070711F&quot;/&gt;&lt;wsp:rsid wsp:val=&quot;0070730D&quot;/&gt;&lt;wsp:rsid wsp:val=&quot;0070743B&quot;/&gt;&lt;wsp:rsid wsp:val=&quot;0070746F&quot;/&gt;&lt;wsp:rsid wsp:val=&quot;0070796A&quot;/&gt;&lt;wsp:rsid wsp:val=&quot;00707A89&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B0A&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FC0&quot;/&gt;&lt;wsp:rsid wsp:val=&quot;00717267&quot;/&gt;&lt;wsp:rsid wsp:val=&quot;007178EE&quot;/&gt;&lt;wsp:rsid wsp:val=&quot;00717B0A&quot;/&gt;&lt;wsp:rsid wsp:val=&quot;00720759&quot;/&gt;&lt;wsp:rsid wsp:val=&quot;007208FF&quot;/&gt;&lt;wsp:rsid wsp:val=&quot;00720BD4&quot;/&gt;&lt;wsp:rsid wsp:val=&quot;00721011&quot;/&gt;&lt;wsp:rsid wsp:val=&quot;0072116F&quot;/&gt;&lt;wsp:rsid wsp:val=&quot;00721287&quot;/&gt;&lt;wsp:rsid wsp:val=&quot;007215A9&quot;/&gt;&lt;wsp:rsid wsp:val=&quot;007215BF&quot;/&gt;&lt;wsp:rsid wsp:val=&quot;007218A9&quot;/&gt;&lt;wsp:rsid wsp:val=&quot;0072190B&quot;/&gt;&lt;wsp:rsid wsp:val=&quot;00721E1D&quot;/&gt;&lt;wsp:rsid wsp:val=&quot;00721E87&quot;/&gt;&lt;wsp:rsid wsp:val=&quot;00721F9A&quot;/&gt;&lt;wsp:rsid wsp:val=&quot;0072227B&quot;/&gt;&lt;wsp:rsid wsp:val=&quot;00722B72&quot;/&gt;&lt;wsp:rsid wsp:val=&quot;00722C58&quot;/&gt;&lt;wsp:rsid wsp:val=&quot;00723701&quot;/&gt;&lt;wsp:rsid wsp:val=&quot;00723C7E&quot;/&gt;&lt;wsp:rsid wsp:val=&quot;00723EC3&quot;/&gt;&lt;wsp:rsid wsp:val=&quot;00724012&quot;/&gt;&lt;wsp:rsid wsp:val=&quot;00724426&quot;/&gt;&lt;wsp:rsid wsp:val=&quot;0072464B&quot;/&gt;&lt;wsp:rsid wsp:val=&quot;00725068&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3E3&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519&quot;/&gt;&lt;wsp:rsid wsp:val=&quot;007356D0&quot;/&gt;&lt;wsp:rsid wsp:val=&quot;0073637C&quot;/&gt;&lt;wsp:rsid wsp:val=&quot;007366CA&quot;/&gt;&lt;wsp:rsid wsp:val=&quot;00736D7B&quot;/&gt;&lt;wsp:rsid wsp:val=&quot;0073742F&quot;/&gt;&lt;wsp:rsid wsp:val=&quot;007377ED&quot;/&gt;&lt;wsp:rsid wsp:val=&quot;007379C8&quot;/&gt;&lt;wsp:rsid wsp:val=&quot;00740094&quot;/&gt;&lt;wsp:rsid wsp:val=&quot;00740698&quot;/&gt;&lt;wsp:rsid wsp:val=&quot;007406C0&quot;/&gt;&lt;wsp:rsid wsp:val=&quot;00740797&quot;/&gt;&lt;wsp:rsid wsp:val=&quot;00740AC1&quot;/&gt;&lt;wsp:rsid wsp:val=&quot;00740BBF&quot;/&gt;&lt;wsp:rsid wsp:val=&quot;00740C61&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446&quot;/&gt;&lt;wsp:rsid wsp:val=&quot;0074769D&quot;/&gt;&lt;wsp:rsid wsp:val=&quot;00747BD8&quot;/&gt;&lt;wsp:rsid wsp:val=&quot;00747E09&quot;/&gt;&lt;wsp:rsid wsp:val=&quot;00747F05&quot;/&gt;&lt;wsp:rsid wsp:val=&quot;007500FC&quot;/&gt;&lt;wsp:rsid wsp:val=&quot;0075038A&quot;/&gt;&lt;wsp:rsid wsp:val=&quot;00750443&quot;/&gt;&lt;wsp:rsid wsp:val=&quot;007509F9&quot;/&gt;&lt;wsp:rsid wsp:val=&quot;00750A2B&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8FD&quot;/&gt;&lt;wsp:rsid wsp:val=&quot;00752FE7&quot;/&gt;&lt;wsp:rsid wsp:val=&quot;0075312F&quot;/&gt;&lt;wsp:rsid wsp:val=&quot;00753662&quot;/&gt;&lt;wsp:rsid wsp:val=&quot;007536BB&quot;/&gt;&lt;wsp:rsid wsp:val=&quot;00753B0F&quot;/&gt;&lt;wsp:rsid wsp:val=&quot;00753B9D&quot;/&gt;&lt;wsp:rsid wsp:val=&quot;00753F01&quot;/&gt;&lt;wsp:rsid wsp:val=&quot;0075412E&quot;/&gt;&lt;wsp:rsid wsp:val=&quot;00754D64&quot;/&gt;&lt;wsp:rsid wsp:val=&quot;00754EDC&quot;/&gt;&lt;wsp:rsid wsp:val=&quot;007553DB&quot;/&gt;&lt;wsp:rsid wsp:val=&quot;0075583A&quot;/&gt;&lt;wsp:rsid wsp:val=&quot;00755A86&quot;/&gt;&lt;wsp:rsid wsp:val=&quot;00755B06&quot;/&gt;&lt;wsp:rsid wsp:val=&quot;00755C07&quot;/&gt;&lt;wsp:rsid wsp:val=&quot;00755E06&quot;/&gt;&lt;wsp:rsid wsp:val=&quot;00756211&quot;/&gt;&lt;wsp:rsid wsp:val=&quot;007564B4&quot;/&gt;&lt;wsp:rsid wsp:val=&quot;007565E2&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4B9&quot;/&gt;&lt;wsp:rsid wsp:val=&quot;00762924&quot;/&gt;&lt;wsp:rsid wsp:val=&quot;0076295C&quot;/&gt;&lt;wsp:rsid wsp:val=&quot;00762DC1&quot;/&gt;&lt;wsp:rsid wsp:val=&quot;00762F26&quot;/&gt;&lt;wsp:rsid wsp:val=&quot;00763055&quot;/&gt;&lt;wsp:rsid wsp:val=&quot;0076375B&quot;/&gt;&lt;wsp:rsid wsp:val=&quot;00763D32&quot;/&gt;&lt;wsp:rsid wsp:val=&quot;00763F7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E5F&quot;/&gt;&lt;wsp:rsid wsp:val=&quot;00765FCE&quot;/&gt;&lt;wsp:rsid wsp:val=&quot;00765FDC&quot;/&gt;&lt;wsp:rsid wsp:val=&quot;00766559&quot;/&gt;&lt;wsp:rsid wsp:val=&quot;007667D5&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34&quot;/&gt;&lt;wsp:rsid wsp:val=&quot;00773A60&quot;/&gt;&lt;wsp:rsid wsp:val=&quot;007743A1&quot;/&gt;&lt;wsp:rsid wsp:val=&quot;007744EF&quot;/&gt;&lt;wsp:rsid wsp:val=&quot;00774E74&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06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8FA&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01&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982&quot;/&gt;&lt;wsp:rsid wsp:val=&quot;00787A55&quot;/&gt;&lt;wsp:rsid wsp:val=&quot;00787FF1&quot;/&gt;&lt;wsp:rsid wsp:val=&quot;00790E7E&quot;/&gt;&lt;wsp:rsid wsp:val=&quot;00791296&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9C7&quot;/&gt;&lt;wsp:rsid wsp:val=&quot;00793D62&quot;/&gt;&lt;wsp:rsid wsp:val=&quot;00793F70&quot;/&gt;&lt;wsp:rsid wsp:val=&quot;0079400D&quot;/&gt;&lt;wsp:rsid wsp:val=&quot;007947FB&quot;/&gt;&lt;wsp:rsid wsp:val=&quot;00794842&quot;/&gt;&lt;wsp:rsid wsp:val=&quot;0079485D&quot;/&gt;&lt;wsp:rsid wsp:val=&quot;00794E42&quot;/&gt;&lt;wsp:rsid wsp:val=&quot;007954AC&quot;/&gt;&lt;wsp:rsid wsp:val=&quot;0079601B&quot;/&gt;&lt;wsp:rsid wsp:val=&quot;007962E1&quot;/&gt;&lt;wsp:rsid wsp:val=&quot;00796589&quot;/&gt;&lt;wsp:rsid wsp:val=&quot;0079663F&quot;/&gt;&lt;wsp:rsid wsp:val=&quot;00796726&quot;/&gt;&lt;wsp:rsid wsp:val=&quot;0079692D&quot;/&gt;&lt;wsp:rsid wsp:val=&quot;00796F91&quot;/&gt;&lt;wsp:rsid wsp:val=&quot;00797CCD&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847&quot;/&gt;&lt;wsp:rsid wsp:val=&quot;007A1964&quot;/&gt;&lt;wsp:rsid wsp:val=&quot;007A1B63&quot;/&gt;&lt;wsp:rsid wsp:val=&quot;007A2A53&quot;/&gt;&lt;wsp:rsid wsp:val=&quot;007A2BFF&quot;/&gt;&lt;wsp:rsid wsp:val=&quot;007A2D84&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E48&quot;/&gt;&lt;wsp:rsid wsp:val=&quot;007A618D&quot;/&gt;&lt;wsp:rsid wsp:val=&quot;007A6333&quot;/&gt;&lt;wsp:rsid wsp:val=&quot;007A6477&quot;/&gt;&lt;wsp:rsid wsp:val=&quot;007A6909&quot;/&gt;&lt;wsp:rsid wsp:val=&quot;007A6D88&quot;/&gt;&lt;wsp:rsid wsp:val=&quot;007A75A3&quot;/&gt;&lt;wsp:rsid wsp:val=&quot;007A75D9&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937&quot;/&gt;&lt;wsp:rsid wsp:val=&quot;007B51B7&quot;/&gt;&lt;wsp:rsid wsp:val=&quot;007B53E5&quot;/&gt;&lt;wsp:rsid wsp:val=&quot;007B5A66&quot;/&gt;&lt;wsp:rsid wsp:val=&quot;007B601C&quot;/&gt;&lt;wsp:rsid wsp:val=&quot;007B630D&quot;/&gt;&lt;wsp:rsid wsp:val=&quot;007B64F4&quot;/&gt;&lt;wsp:rsid wsp:val=&quot;007B697F&quot;/&gt;&lt;wsp:rsid wsp:val=&quot;007B6B11&quot;/&gt;&lt;wsp:rsid wsp:val=&quot;007B741A&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839&quot;/&gt;&lt;wsp:rsid wsp:val=&quot;007C1B94&quot;/&gt;&lt;wsp:rsid wsp:val=&quot;007C2A39&quot;/&gt;&lt;wsp:rsid wsp:val=&quot;007C2DBF&quot;/&gt;&lt;wsp:rsid wsp:val=&quot;007C3D88&quot;/&gt;&lt;wsp:rsid wsp:val=&quot;007C3F14&quot;/&gt;&lt;wsp:rsid wsp:val=&quot;007C508D&quot;/&gt;&lt;wsp:rsid wsp:val=&quot;007C515A&quot;/&gt;&lt;wsp:rsid wsp:val=&quot;007C52ED&quot;/&gt;&lt;wsp:rsid wsp:val=&quot;007C56CE&quot;/&gt;&lt;wsp:rsid wsp:val=&quot;007C5768&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287&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357E&quot;/&gt;&lt;wsp:rsid wsp:val=&quot;007D3889&quot;/&gt;&lt;wsp:rsid wsp:val=&quot;007D39A2&quot;/&gt;&lt;wsp:rsid wsp:val=&quot;007D39AC&quot;/&gt;&lt;wsp:rsid wsp:val=&quot;007D39D7&quot;/&gt;&lt;wsp:rsid wsp:val=&quot;007D3A84&quot;/&gt;&lt;wsp:rsid wsp:val=&quot;007D4EA2&quot;/&gt;&lt;wsp:rsid wsp:val=&quot;007D4FF2&quot;/&gt;&lt;wsp:rsid wsp:val=&quot;007D512C&quot;/&gt;&lt;wsp:rsid wsp:val=&quot;007D526F&quot;/&gt;&lt;wsp:rsid wsp:val=&quot;007D5FAA&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46A3&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735&quot;/&gt;&lt;wsp:rsid wsp:val=&quot;007E67F4&quot;/&gt;&lt;wsp:rsid wsp:val=&quot;007E6936&quot;/&gt;&lt;wsp:rsid wsp:val=&quot;007E6EF1&quot;/&gt;&lt;wsp:rsid wsp:val=&quot;007E7B2B&quot;/&gt;&lt;wsp:rsid wsp:val=&quot;007E7CBA&quot;/&gt;&lt;wsp:rsid wsp:val=&quot;007E7FF8&quot;/&gt;&lt;wsp:rsid wsp:val=&quot;007F0076&quot;/&gt;&lt;wsp:rsid wsp:val=&quot;007F02A8&quot;/&gt;&lt;wsp:rsid wsp:val=&quot;007F05E0&quot;/&gt;&lt;wsp:rsid wsp:val=&quot;007F0B77&quot;/&gt;&lt;wsp:rsid wsp:val=&quot;007F0DD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23F&quot;/&gt;&lt;wsp:rsid wsp:val=&quot;007F6562&quot;/&gt;&lt;wsp:rsid wsp:val=&quot;007F65F2&quot;/&gt;&lt;wsp:rsid wsp:val=&quot;007F6F8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408&quot;/&gt;&lt;wsp:rsid wsp:val=&quot;0080179D&quot;/&gt;&lt;wsp:rsid wsp:val=&quot;00801838&quot;/&gt;&lt;wsp:rsid wsp:val=&quot;00801D99&quot;/&gt;&lt;wsp:rsid wsp:val=&quot;00801DCC&quot;/&gt;&lt;wsp:rsid wsp:val=&quot;00801FBC&quot;/&gt;&lt;wsp:rsid wsp:val=&quot;008021CF&quot;/&gt;&lt;wsp:rsid wsp:val=&quot;00802410&quot;/&gt;&lt;wsp:rsid wsp:val=&quot;00803A20&quot;/&gt;&lt;wsp:rsid wsp:val=&quot;00803E2E&quot;/&gt;&lt;wsp:rsid wsp:val=&quot;008041E1&quot;/&gt;&lt;wsp:rsid wsp:val=&quot;00804437&quot;/&gt;&lt;wsp:rsid wsp:val=&quot;00804867&quot;/&gt;&lt;wsp:rsid wsp:val=&quot;00804B2F&quot;/&gt;&lt;wsp:rsid wsp:val=&quot;00804C3F&quot;/&gt;&lt;wsp:rsid wsp:val=&quot;00805227&quot;/&gt;&lt;wsp:rsid wsp:val=&quot;008052B1&quot;/&gt;&lt;wsp:rsid wsp:val=&quot;008058F5&quot;/&gt;&lt;wsp:rsid wsp:val=&quot;00806979&quot;/&gt;&lt;wsp:rsid wsp:val=&quot;0080699F&quot;/&gt;&lt;wsp:rsid wsp:val=&quot;00806ACA&quot;/&gt;&lt;wsp:rsid wsp:val=&quot;00806D29&quot;/&gt;&lt;wsp:rsid wsp:val=&quot;00807582&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582&quot;/&gt;&lt;wsp:rsid wsp:val=&quot;008127B0&quot;/&gt;&lt;wsp:rsid wsp:val=&quot;00813116&quot;/&gt;&lt;wsp:rsid wsp:val=&quot;008136DD&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A81&quot;/&gt;&lt;wsp:rsid wsp:val=&quot;00820DF1&quot;/&gt;&lt;wsp:rsid wsp:val=&quot;0082150F&quot;/&gt;&lt;wsp:rsid wsp:val=&quot;0082172C&quot;/&gt;&lt;wsp:rsid wsp:val=&quot;00821992&quot;/&gt;&lt;wsp:rsid wsp:val=&quot;00821D8A&quot;/&gt;&lt;wsp:rsid wsp:val=&quot;0082266A&quot;/&gt;&lt;wsp:rsid wsp:val=&quot;008226C2&quot;/&gt;&lt;wsp:rsid wsp:val=&quot;00823335&quot;/&gt;&lt;wsp:rsid wsp:val=&quot;00823571&quot;/&gt;&lt;wsp:rsid wsp:val=&quot;008237B2&quot;/&gt;&lt;wsp:rsid wsp:val=&quot;00823F61&quot;/&gt;&lt;wsp:rsid wsp:val=&quot;0082449E&quot;/&gt;&lt;wsp:rsid wsp:val=&quot;008249FF&quot;/&gt;&lt;wsp:rsid wsp:val=&quot;008251EC&quot;/&gt;&lt;wsp:rsid wsp:val=&quot;0082540D&quot;/&gt;&lt;wsp:rsid wsp:val=&quot;00825DD4&quot;/&gt;&lt;wsp:rsid wsp:val=&quot;00826204&quot;/&gt;&lt;wsp:rsid wsp:val=&quot;00826991&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B0F&quot;/&gt;&lt;wsp:rsid wsp:val=&quot;00827BBF&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C1&quot;/&gt;&lt;wsp:rsid wsp:val=&quot;008330DB&quot;/&gt;&lt;wsp:rsid wsp:val=&quot;00833EF5&quot;/&gt;&lt;wsp:rsid wsp:val=&quot;008340A5&quot;/&gt;&lt;wsp:rsid wsp:val=&quot;0083417A&quot;/&gt;&lt;wsp:rsid wsp:val=&quot;00834512&quot;/&gt;&lt;wsp:rsid wsp:val=&quot;00834746&quot;/&gt;&lt;wsp:rsid wsp:val=&quot;008349E7&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B5&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773&quot;/&gt;&lt;wsp:rsid wsp:val=&quot;00842B18&quot;/&gt;&lt;wsp:rsid wsp:val=&quot;00842C7C&quot;/&gt;&lt;wsp:rsid wsp:val=&quot;00842DB7&quot;/&gt;&lt;wsp:rsid wsp:val=&quot;0084343F&quot;/&gt;&lt;wsp:rsid wsp:val=&quot;00843736&quot;/&gt;&lt;wsp:rsid wsp:val=&quot;0084387F&quot;/&gt;&lt;wsp:rsid wsp:val=&quot;00843AFD&quot;/&gt;&lt;wsp:rsid wsp:val=&quot;008444F8&quot;/&gt;&lt;wsp:rsid wsp:val=&quot;0084464F&quot;/&gt;&lt;wsp:rsid wsp:val=&quot;00844750&quot;/&gt;&lt;wsp:rsid wsp:val=&quot;00844D93&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130C&quot;/&gt;&lt;wsp:rsid wsp:val=&quot;00851B22&quot;/&gt;&lt;wsp:rsid wsp:val=&quot;008521C5&quot;/&gt;&lt;wsp:rsid wsp:val=&quot;00852338&quot;/&gt;&lt;wsp:rsid wsp:val=&quot;00852F3B&quot;/&gt;&lt;wsp:rsid wsp:val=&quot;00853132&quot;/&gt;&lt;wsp:rsid wsp:val=&quot;00853B2A&quot;/&gt;&lt;wsp:rsid wsp:val=&quot;00853B65&quot;/&gt;&lt;wsp:rsid wsp:val=&quot;00853C45&quot;/&gt;&lt;wsp:rsid wsp:val=&quot;00853C94&quot;/&gt;&lt;wsp:rsid wsp:val=&quot;00853EF9&quot;/&gt;&lt;wsp:rsid wsp:val=&quot;00853F11&quot;/&gt;&lt;wsp:rsid wsp:val=&quot;00854090&quot;/&gt;&lt;wsp:rsid wsp:val=&quot;008540E5&quot;/&gt;&lt;wsp:rsid wsp:val=&quot;00854983&quot;/&gt;&lt;wsp:rsid wsp:val=&quot;00854B60&quot;/&gt;&lt;wsp:rsid wsp:val=&quot;00854D51&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987&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500&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CB&quot;/&gt;&lt;wsp:rsid wsp:val=&quot;0087229F&quot;/&gt;&lt;wsp:rsid wsp:val=&quot;008722B0&quot;/&gt;&lt;wsp:rsid wsp:val=&quot;008722F6&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6E1F&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392&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D&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5037&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F2E&quot;/&gt;&lt;wsp:rsid wsp:val=&quot;0089035C&quot;/&gt;&lt;wsp:rsid wsp:val=&quot;00890404&quot;/&gt;&lt;wsp:rsid wsp:val=&quot;008907B2&quot;/&gt;&lt;wsp:rsid wsp:val=&quot;00890B03&quot;/&gt;&lt;wsp:rsid wsp:val=&quot;00890BCD&quot;/&gt;&lt;wsp:rsid wsp:val=&quot;00890D15&quot;/&gt;&lt;wsp:rsid wsp:val=&quot;00890EFE&quot;/&gt;&lt;wsp:rsid wsp:val=&quot;00890F04&quot;/&gt;&lt;wsp:rsid wsp:val=&quot;00890F2B&quot;/&gt;&lt;wsp:rsid wsp:val=&quot;008911A2&quot;/&gt;&lt;wsp:rsid wsp:val=&quot;0089129F&quot;/&gt;&lt;wsp:rsid wsp:val=&quot;00891C27&quot;/&gt;&lt;wsp:rsid wsp:val=&quot;00891F63&quot;/&gt;&lt;wsp:rsid wsp:val=&quot;008922DC&quot;/&gt;&lt;wsp:rsid wsp:val=&quot;008922DF&quot;/&gt;&lt;wsp:rsid wsp:val=&quot;00892357&quot;/&gt;&lt;wsp:rsid wsp:val=&quot;00892494&quot;/&gt;&lt;wsp:rsid wsp:val=&quot;00893024&quot;/&gt;&lt;wsp:rsid wsp:val=&quot;00893B3B&quot;/&gt;&lt;wsp:rsid wsp:val=&quot;00894304&quot;/&gt;&lt;wsp:rsid wsp:val=&quot;00894C16&quot;/&gt;&lt;wsp:rsid wsp:val=&quot;00894C3B&quot;/&gt;&lt;wsp:rsid wsp:val=&quot;00894D6C&quot;/&gt;&lt;wsp:rsid wsp:val=&quot;00894FEF&quot;/&gt;&lt;wsp:rsid wsp:val=&quot;008950EC&quot;/&gt;&lt;wsp:rsid wsp:val=&quot;00895243&quot;/&gt;&lt;wsp:rsid wsp:val=&quot;008953FF&quot;/&gt;&lt;wsp:rsid wsp:val=&quot;00895A0C&quot;/&gt;&lt;wsp:rsid wsp:val=&quot;008960B3&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245&quot;/&gt;&lt;wsp:rsid wsp:val=&quot;008B130E&quot;/&gt;&lt;wsp:rsid wsp:val=&quot;008B1651&quot;/&gt;&lt;wsp:rsid wsp:val=&quot;008B175A&quot;/&gt;&lt;wsp:rsid wsp:val=&quot;008B1B08&quot;/&gt;&lt;wsp:rsid wsp:val=&quot;008B1C8C&quot;/&gt;&lt;wsp:rsid wsp:val=&quot;008B1E55&quot;/&gt;&lt;wsp:rsid wsp:val=&quot;008B1EFF&quot;/&gt;&lt;wsp:rsid wsp:val=&quot;008B20E5&quot;/&gt;&lt;wsp:rsid wsp:val=&quot;008B21F5&quot;/&gt;&lt;wsp:rsid wsp:val=&quot;008B251D&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60E9&quot;/&gt;&lt;wsp:rsid wsp:val=&quot;008B60ED&quot;/&gt;&lt;wsp:rsid wsp:val=&quot;008B614C&quot;/&gt;&lt;wsp:rsid wsp:val=&quot;008B6E5C&quot;/&gt;&lt;wsp:rsid wsp:val=&quot;008B739E&quot;/&gt;&lt;wsp:rsid wsp:val=&quot;008B766A&quot;/&gt;&lt;wsp:rsid wsp:val=&quot;008B7A0E&quot;/&gt;&lt;wsp:rsid wsp:val=&quot;008B7BD4&quot;/&gt;&lt;wsp:rsid wsp:val=&quot;008B7E5B&quot;/&gt;&lt;wsp:rsid wsp:val=&quot;008B7F66&quot;/&gt;&lt;wsp:rsid wsp:val=&quot;008C022D&quot;/&gt;&lt;wsp:rsid wsp:val=&quot;008C0431&quot;/&gt;&lt;wsp:rsid wsp:val=&quot;008C0D78&quot;/&gt;&lt;wsp:rsid wsp:val=&quot;008C1ABE&quot;/&gt;&lt;wsp:rsid wsp:val=&quot;008C2426&quot;/&gt;&lt;wsp:rsid wsp:val=&quot;008C2453&quot;/&gt;&lt;wsp:rsid wsp:val=&quot;008C2608&quot;/&gt;&lt;wsp:rsid wsp:val=&quot;008C265E&quot;/&gt;&lt;wsp:rsid wsp:val=&quot;008C26B4&quot;/&gt;&lt;wsp:rsid wsp:val=&quot;008C28BA&quot;/&gt;&lt;wsp:rsid wsp:val=&quot;008C3240&quot;/&gt;&lt;wsp:rsid wsp:val=&quot;008C4188&quot;/&gt;&lt;wsp:rsid wsp:val=&quot;008C49D5&quot;/&gt;&lt;wsp:rsid wsp:val=&quot;008C4B47&quot;/&gt;&lt;wsp:rsid wsp:val=&quot;008C4DD1&quot;/&gt;&lt;wsp:rsid wsp:val=&quot;008C59D5&quot;/&gt;&lt;wsp:rsid wsp:val=&quot;008C5B10&quot;/&gt;&lt;wsp:rsid wsp:val=&quot;008C6276&quot;/&gt;&lt;wsp:rsid wsp:val=&quot;008C6337&quot;/&gt;&lt;wsp:rsid wsp:val=&quot;008C6345&quot;/&gt;&lt;wsp:rsid wsp:val=&quot;008C65A7&quot;/&gt;&lt;wsp:rsid wsp:val=&quot;008C6C7A&quot;/&gt;&lt;wsp:rsid wsp:val=&quot;008C6F4F&quot;/&gt;&lt;wsp:rsid wsp:val=&quot;008C74CC&quot;/&gt;&lt;wsp:rsid wsp:val=&quot;008C74F9&quot;/&gt;&lt;wsp:rsid wsp:val=&quot;008C75BB&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9D&quot;/&gt;&lt;wsp:rsid wsp:val=&quot;008D1D2C&quot;/&gt;&lt;wsp:rsid wsp:val=&quot;008D1E23&quot;/&gt;&lt;wsp:rsid wsp:val=&quot;008D2461&quot;/&gt;&lt;wsp:rsid wsp:val=&quot;008D2D60&quot;/&gt;&lt;wsp:rsid wsp:val=&quot;008D3208&quot;/&gt;&lt;wsp:rsid wsp:val=&quot;008D382D&quot;/&gt;&lt;wsp:rsid wsp:val=&quot;008D3E0C&quot;/&gt;&lt;wsp:rsid wsp:val=&quot;008D3F21&quot;/&gt;&lt;wsp:rsid wsp:val=&quot;008D40FF&quot;/&gt;&lt;wsp:rsid wsp:val=&quot;008D41F1&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F90&quot;/&gt;&lt;wsp:rsid wsp:val=&quot;008D72A4&quot;/&gt;&lt;wsp:rsid wsp:val=&quot;008D7378&quot;/&gt;&lt;wsp:rsid wsp:val=&quot;008D7554&quot;/&gt;&lt;wsp:rsid wsp:val=&quot;008D7615&quot;/&gt;&lt;wsp:rsid wsp:val=&quot;008D76A0&quot;/&gt;&lt;wsp:rsid wsp:val=&quot;008D78C3&quot;/&gt;&lt;wsp:rsid wsp:val=&quot;008D7ACD&quot;/&gt;&lt;wsp:rsid wsp:val=&quot;008D7BB4&quot;/&gt;&lt;wsp:rsid wsp:val=&quot;008D7DEB&quot;/&gt;&lt;wsp:rsid wsp:val=&quot;008E037E&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791&quot;/&gt;&lt;wsp:rsid wsp:val=&quot;008F0D2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6150&quot;/&gt;&lt;wsp:rsid wsp:val=&quot;008F6188&quot;/&gt;&lt;wsp:rsid wsp:val=&quot;008F6649&quot;/&gt;&lt;wsp:rsid wsp:val=&quot;008F6BB4&quot;/&gt;&lt;wsp:rsid wsp:val=&quot;008F6CD1&quot;/&gt;&lt;wsp:rsid wsp:val=&quot;008F7069&quot;/&gt;&lt;wsp:rsid wsp:val=&quot;008F74EA&quot;/&gt;&lt;wsp:rsid wsp:val=&quot;008F74E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7E4&quot;/&gt;&lt;wsp:rsid wsp:val=&quot;00902997&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6100&quot;/&gt;&lt;wsp:rsid wsp:val=&quot;009061A5&quot;/&gt;&lt;wsp:rsid wsp:val=&quot;009067B8&quot;/&gt;&lt;wsp:rsid wsp:val=&quot;00906EED&quot;/&gt;&lt;wsp:rsid wsp:val=&quot;00907071&quot;/&gt;&lt;wsp:rsid wsp:val=&quot;0090715C&quot;/&gt;&lt;wsp:rsid wsp:val=&quot;009108A7&quot;/&gt;&lt;wsp:rsid wsp:val=&quot;00910E0D&quot;/&gt;&lt;wsp:rsid wsp:val=&quot;00910ED6&quot;/&gt;&lt;wsp:rsid wsp:val=&quot;00911E1A&quot;/&gt;&lt;wsp:rsid wsp:val=&quot;009121EF&quot;/&gt;&lt;wsp:rsid wsp:val=&quot;009123B9&quot;/&gt;&lt;wsp:rsid wsp:val=&quot;00912531&quot;/&gt;&lt;wsp:rsid wsp:val=&quot;009138F9&quot;/&gt;&lt;wsp:rsid wsp:val=&quot;00913F4C&quot;/&gt;&lt;wsp:rsid wsp:val=&quot;00913F9C&quot;/&gt;&lt;wsp:rsid wsp:val=&quot;0091404B&quot;/&gt;&lt;wsp:rsid wsp:val=&quot;0091423A&quot;/&gt;&lt;wsp:rsid wsp:val=&quot;00914A5D&quot;/&gt;&lt;wsp:rsid wsp:val=&quot;00914B18&quot;/&gt;&lt;wsp:rsid wsp:val=&quot;00914F86&quot;/&gt;&lt;wsp:rsid wsp:val=&quot;00915032&quot;/&gt;&lt;wsp:rsid wsp:val=&quot;0091537E&quot;/&gt;&lt;wsp:rsid wsp:val=&quot;009154BD&quot;/&gt;&lt;wsp:rsid wsp:val=&quot;009154CF&quot;/&gt;&lt;wsp:rsid wsp:val=&quot;00915AB4&quot;/&gt;&lt;wsp:rsid wsp:val=&quot;00915F97&quot;/&gt;&lt;wsp:rsid wsp:val=&quot;0091610F&quot;/&gt;&lt;wsp:rsid wsp:val=&quot;009161BA&quot;/&gt;&lt;wsp:rsid wsp:val=&quot;00916827&quot;/&gt;&lt;wsp:rsid wsp:val=&quot;00920FE4&quot;/&gt;&lt;wsp:rsid wsp:val=&quot;00921140&quot;/&gt;&lt;wsp:rsid wsp:val=&quot;0092169A&quot;/&gt;&lt;wsp:rsid wsp:val=&quot;009216BF&quot;/&gt;&lt;wsp:rsid wsp:val=&quot;009218D2&quot;/&gt;&lt;wsp:rsid wsp:val=&quot;009219A7&quot;/&gt;&lt;wsp:rsid wsp:val=&quot;00921A74&quot;/&gt;&lt;wsp:rsid wsp:val=&quot;00921BB1&quot;/&gt;&lt;wsp:rsid wsp:val=&quot;00921C9F&quot;/&gt;&lt;wsp:rsid wsp:val=&quot;00921ED5&quot;/&gt;&lt;wsp:rsid wsp:val=&quot;00921FA1&quot;/&gt;&lt;wsp:rsid wsp:val=&quot;00922106&quot;/&gt;&lt;wsp:rsid wsp:val=&quot;009225B6&quot;/&gt;&lt;wsp:rsid wsp:val=&quot;0092286C&quot;/&gt;&lt;wsp:rsid wsp:val=&quot;00922C09&quot;/&gt;&lt;wsp:rsid wsp:val=&quot;00923151&quot;/&gt;&lt;wsp:rsid wsp:val=&quot;00923560&quot;/&gt;&lt;wsp:rsid wsp:val=&quot;00923883&quot;/&gt;&lt;wsp:rsid wsp:val=&quot;00923ABA&quot;/&gt;&lt;wsp:rsid wsp:val=&quot;00923EB5&quot;/&gt;&lt;wsp:rsid wsp:val=&quot;00923F1B&quot;/&gt;&lt;wsp:rsid wsp:val=&quot;00924108&quot;/&gt;&lt;wsp:rsid wsp:val=&quot;0092423D&quot;/&gt;&lt;wsp:rsid wsp:val=&quot;0092434B&quot;/&gt;&lt;wsp:rsid wsp:val=&quot;009247D8&quot;/&gt;&lt;wsp:rsid wsp:val=&quot;00924A7F&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1196&quot;/&gt;&lt;wsp:rsid wsp:val=&quot;0093135E&quot;/&gt;&lt;wsp:rsid wsp:val=&quot;009313ED&quot;/&gt;&lt;wsp:rsid wsp:val=&quot;0093161F&quot;/&gt;&lt;wsp:rsid wsp:val=&quot;0093195D&quot;/&gt;&lt;wsp:rsid wsp:val=&quot;00932109&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3128&quot;/&gt;&lt;wsp:rsid wsp:val=&quot;0094335F&quot;/&gt;&lt;wsp:rsid wsp:val=&quot;00943D04&quot;/&gt;&lt;wsp:rsid wsp:val=&quot;00943D09&quot;/&gt;&lt;wsp:rsid wsp:val=&quot;009440F3&quot;/&gt;&lt;wsp:rsid wsp:val=&quot;00944202&quot;/&gt;&lt;wsp:rsid wsp:val=&quot;00944335&quot;/&gt;&lt;wsp:rsid wsp:val=&quot;00944710&quot;/&gt;&lt;wsp:rsid wsp:val=&quot;0094480B&quot;/&gt;&lt;wsp:rsid wsp:val=&quot;00944AF4&quot;/&gt;&lt;wsp:rsid wsp:val=&quot;00944D54&quot;/&gt;&lt;wsp:rsid wsp:val=&quot;0094564D&quot;/&gt;&lt;wsp:rsid wsp:val=&quot;00945E49&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769&quot;/&gt;&lt;wsp:rsid wsp:val=&quot;00956B4A&quot;/&gt;&lt;wsp:rsid wsp:val=&quot;00957060&quot;/&gt;&lt;wsp:rsid wsp:val=&quot;009572DC&quot;/&gt;&lt;wsp:rsid wsp:val=&quot;00957478&quot;/&gt;&lt;wsp:rsid wsp:val=&quot;00957487&quot;/&gt;&lt;wsp:rsid wsp:val=&quot;00957656&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FF&quot;/&gt;&lt;wsp:rsid wsp:val=&quot;0096292B&quot;/&gt;&lt;wsp:rsid wsp:val=&quot;009629DE&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BA&quot;/&gt;&lt;wsp:rsid wsp:val=&quot;009739F8&quot;/&gt;&lt;wsp:rsid wsp:val=&quot;00973F29&quot;/&gt;&lt;wsp:rsid wsp:val=&quot;00974182&quot;/&gt;&lt;wsp:rsid wsp:val=&quot;009744FF&quot;/&gt;&lt;wsp:rsid wsp:val=&quot;00974520&quot;/&gt;&lt;wsp:rsid wsp:val=&quot;009746CB&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172B&quot;/&gt;&lt;wsp:rsid wsp:val=&quot;009817F9&quot;/&gt;&lt;wsp:rsid wsp:val=&quot;0098183B&quot;/&gt;&lt;wsp:rsid wsp:val=&quot;00981D4B&quot;/&gt;&lt;wsp:rsid wsp:val=&quot;009822AF&quot;/&gt;&lt;wsp:rsid wsp:val=&quot;009823A3&quot;/&gt;&lt;wsp:rsid wsp:val=&quot;00982AB4&quot;/&gt;&lt;wsp:rsid wsp:val=&quot;00982B3A&quot;/&gt;&lt;wsp:rsid wsp:val=&quot;00982E67&quot;/&gt;&lt;wsp:rsid wsp:val=&quot;00983061&quot;/&gt;&lt;wsp:rsid wsp:val=&quot;00983223&quot;/&gt;&lt;wsp:rsid wsp:val=&quot;009838CE&quot;/&gt;&lt;wsp:rsid wsp:val=&quot;00983C41&quot;/&gt;&lt;wsp:rsid wsp:val=&quot;00984206&quot;/&gt;&lt;wsp:rsid wsp:val=&quot;00984449&quot;/&gt;&lt;wsp:rsid wsp:val=&quot;00984E62&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2F3&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E5D&quot;/&gt;&lt;wsp:rsid wsp:val=&quot;009A3183&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127&quot;/&gt;&lt;wsp:rsid wsp:val=&quot;009A637B&quot;/&gt;&lt;wsp:rsid wsp:val=&quot;009A6456&quot;/&gt;&lt;wsp:rsid wsp:val=&quot;009A6513&quot;/&gt;&lt;wsp:rsid wsp:val=&quot;009A6770&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BB7&quot;/&gt;&lt;wsp:rsid wsp:val=&quot;009B7FFA&quot;/&gt;&lt;wsp:rsid wsp:val=&quot;009C00EF&quot;/&gt;&lt;wsp:rsid wsp:val=&quot;009C01D2&quot;/&gt;&lt;wsp:rsid wsp:val=&quot;009C080A&quot;/&gt;&lt;wsp:rsid wsp:val=&quot;009C098E&quot;/&gt;&lt;wsp:rsid wsp:val=&quot;009C0A96&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D12&quot;/&gt;&lt;wsp:rsid wsp:val=&quot;009C3D88&quot;/&gt;&lt;wsp:rsid wsp:val=&quot;009C40AD&quot;/&gt;&lt;wsp:rsid wsp:val=&quot;009C45A3&quot;/&gt;&lt;wsp:rsid wsp:val=&quot;009C4E6A&quot;/&gt;&lt;wsp:rsid wsp:val=&quot;009C4EF7&quot;/&gt;&lt;wsp:rsid wsp:val=&quot;009C520B&quot;/&gt;&lt;wsp:rsid wsp:val=&quot;009C52FB&quot;/&gt;&lt;wsp:rsid wsp:val=&quot;009C5538&quot;/&gt;&lt;wsp:rsid wsp:val=&quot;009C5785&quot;/&gt;&lt;wsp:rsid wsp:val=&quot;009C5874&quot;/&gt;&lt;wsp:rsid wsp:val=&quot;009C5BDA&quot;/&gt;&lt;wsp:rsid wsp:val=&quot;009C6768&quot;/&gt;&lt;wsp:rsid wsp:val=&quot;009C681F&quot;/&gt;&lt;wsp:rsid wsp:val=&quot;009C6894&quot;/&gt;&lt;wsp:rsid wsp:val=&quot;009C6B3B&quot;/&gt;&lt;wsp:rsid wsp:val=&quot;009C6B7B&quot;/&gt;&lt;wsp:rsid wsp:val=&quot;009C6CAA&quot;/&gt;&lt;wsp:rsid wsp:val=&quot;009C6E93&quot;/&gt;&lt;wsp:rsid wsp:val=&quot;009C7147&quot;/&gt;&lt;wsp:rsid wsp:val=&quot;009C7893&quot;/&gt;&lt;wsp:rsid wsp:val=&quot;009C7F47&quot;/&gt;&lt;wsp:rsid wsp:val=&quot;009C7FEB&quot;/&gt;&lt;wsp:rsid wsp:val=&quot;009D00B2&quot;/&gt;&lt;wsp:rsid wsp:val=&quot;009D0361&quot;/&gt;&lt;wsp:rsid wsp:val=&quot;009D0720&quot;/&gt;&lt;wsp:rsid wsp:val=&quot;009D079F&quot;/&gt;&lt;wsp:rsid wsp:val=&quot;009D0897&quot;/&gt;&lt;wsp:rsid wsp:val=&quot;009D09A8&quot;/&gt;&lt;wsp:rsid wsp:val=&quot;009D2118&quot;/&gt;&lt;wsp:rsid wsp:val=&quot;009D22EA&quot;/&gt;&lt;wsp:rsid wsp:val=&quot;009D264B&quot;/&gt;&lt;wsp:rsid wsp:val=&quot;009D280C&quot;/&gt;&lt;wsp:rsid wsp:val=&quot;009D2C43&quot;/&gt;&lt;wsp:rsid wsp:val=&quot;009D327E&quot;/&gt;&lt;wsp:rsid wsp:val=&quot;009D3C90&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3A5F&quot;/&gt;&lt;wsp:rsid wsp:val=&quot;009E457F&quot;/&gt;&lt;wsp:rsid wsp:val=&quot;009E5039&quot;/&gt;&lt;wsp:rsid wsp:val=&quot;009E532F&quot;/&gt;&lt;wsp:rsid wsp:val=&quot;009E5386&quot;/&gt;&lt;wsp:rsid wsp:val=&quot;009E53AA&quot;/&gt;&lt;wsp:rsid wsp:val=&quot;009E53D6&quot;/&gt;&lt;wsp:rsid wsp:val=&quot;009E5656&quot;/&gt;&lt;wsp:rsid wsp:val=&quot;009E5A6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05&quot;/&gt;&lt;wsp:rsid wsp:val=&quot;009F0C38&quot;/&gt;&lt;wsp:rsid wsp:val=&quot;009F0CD1&quot;/&gt;&lt;wsp:rsid wsp:val=&quot;009F1033&quot;/&gt;&lt;wsp:rsid wsp:val=&quot;009F187B&quot;/&gt;&lt;wsp:rsid wsp:val=&quot;009F1933&quot;/&gt;&lt;wsp:rsid wsp:val=&quot;009F2E7E&quot;/&gt;&lt;wsp:rsid wsp:val=&quot;009F3713&quot;/&gt;&lt;wsp:rsid wsp:val=&quot;009F3740&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267E&quot;/&gt;&lt;wsp:rsid wsp:val=&quot;00A02A7C&quot;/&gt;&lt;wsp:rsid wsp:val=&quot;00A02B26&quot;/&gt;&lt;wsp:rsid wsp:val=&quot;00A03255&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738B&quot;/&gt;&lt;wsp:rsid wsp:val=&quot;00A07654&quot;/&gt;&lt;wsp:rsid wsp:val=&quot;00A077DB&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D0&quot;/&gt;&lt;wsp:rsid wsp:val=&quot;00A14743&quot;/&gt;&lt;wsp:rsid wsp:val=&quot;00A14B5D&quot;/&gt;&lt;wsp:rsid wsp:val=&quot;00A152F7&quot;/&gt;&lt;wsp:rsid wsp:val=&quot;00A15521&quot;/&gt;&lt;wsp:rsid wsp:val=&quot;00A1562F&quot;/&gt;&lt;wsp:rsid wsp:val=&quot;00A157EC&quot;/&gt;&lt;wsp:rsid wsp:val=&quot;00A15800&quot;/&gt;&lt;wsp:rsid wsp:val=&quot;00A15ABD&quot;/&gt;&lt;wsp:rsid wsp:val=&quot;00A160E1&quot;/&gt;&lt;wsp:rsid wsp:val=&quot;00A16150&quot;/&gt;&lt;wsp:rsid wsp:val=&quot;00A1630A&quot;/&gt;&lt;wsp:rsid wsp:val=&quot;00A1637F&quot;/&gt;&lt;wsp:rsid wsp:val=&quot;00A16416&quot;/&gt;&lt;wsp:rsid wsp:val=&quot;00A16A02&quot;/&gt;&lt;wsp:rsid wsp:val=&quot;00A16E04&quot;/&gt;&lt;wsp:rsid wsp:val=&quot;00A17345&quot;/&gt;&lt;wsp:rsid wsp:val=&quot;00A1789B&quot;/&gt;&lt;wsp:rsid wsp:val=&quot;00A178A4&quot;/&gt;&lt;wsp:rsid wsp:val=&quot;00A20253&quot;/&gt;&lt;wsp:rsid wsp:val=&quot;00A2049C&quot;/&gt;&lt;wsp:rsid wsp:val=&quot;00A204ED&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6BE&quot;/&gt;&lt;wsp:rsid wsp:val=&quot;00A22D9C&quot;/&gt;&lt;wsp:rsid wsp:val=&quot;00A23921&quot;/&gt;&lt;wsp:rsid wsp:val=&quot;00A23DD8&quot;/&gt;&lt;wsp:rsid wsp:val=&quot;00A24079&quot;/&gt;&lt;wsp:rsid wsp:val=&quot;00A24150&quot;/&gt;&lt;wsp:rsid wsp:val=&quot;00A24701&quot;/&gt;&lt;wsp:rsid wsp:val=&quot;00A2470A&quot;/&gt;&lt;wsp:rsid wsp:val=&quot;00A2481C&quot;/&gt;&lt;wsp:rsid wsp:val=&quot;00A24CCF&quot;/&gt;&lt;wsp:rsid wsp:val=&quot;00A24D81&quot;/&gt;&lt;wsp:rsid wsp:val=&quot;00A25155&quot;/&gt;&lt;wsp:rsid wsp:val=&quot;00A2583E&quot;/&gt;&lt;wsp:rsid wsp:val=&quot;00A25A28&quot;/&gt;&lt;wsp:rsid wsp:val=&quot;00A25F8A&quot;/&gt;&lt;wsp:rsid wsp:val=&quot;00A261E4&quot;/&gt;&lt;wsp:rsid wsp:val=&quot;00A26883&quot;/&gt;&lt;wsp:rsid wsp:val=&quot;00A26CF7&quot;/&gt;&lt;wsp:rsid wsp:val=&quot;00A26D60&quot;/&gt;&lt;wsp:rsid wsp:val=&quot;00A26EE0&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D0&quot;/&gt;&lt;wsp:rsid wsp:val=&quot;00A351D0&quot;/&gt;&lt;wsp:rsid wsp:val=&quot;00A35735&quot;/&gt;&lt;wsp:rsid wsp:val=&quot;00A35A0B&quot;/&gt;&lt;wsp:rsid wsp:val=&quot;00A362CB&quot;/&gt;&lt;wsp:rsid wsp:val=&quot;00A36694&quot;/&gt;&lt;wsp:rsid wsp:val=&quot;00A36D80&quot;/&gt;&lt;wsp:rsid wsp:val=&quot;00A36DC8&quot;/&gt;&lt;wsp:rsid wsp:val=&quot;00A36F1E&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0AB&quot;/&gt;&lt;wsp:rsid wsp:val=&quot;00A4339C&quot;/&gt;&lt;wsp:rsid wsp:val=&quot;00A43666&quot;/&gt;&lt;wsp:rsid wsp:val=&quot;00A43A47&quot;/&gt;&lt;wsp:rsid wsp:val=&quot;00A43B7C&quot;/&gt;&lt;wsp:rsid wsp:val=&quot;00A43E26&quot;/&gt;&lt;wsp:rsid wsp:val=&quot;00A44882&quot;/&gt;&lt;wsp:rsid wsp:val=&quot;00A44AA5&quot;/&gt;&lt;wsp:rsid wsp:val=&quot;00A44B72&quot;/&gt;&lt;wsp:rsid wsp:val=&quot;00A44E28&quot;/&gt;&lt;wsp:rsid wsp:val=&quot;00A4570E&quot;/&gt;&lt;wsp:rsid wsp:val=&quot;00A45A3B&quot;/&gt;&lt;wsp:rsid wsp:val=&quot;00A45B1A&quot;/&gt;&lt;wsp:rsid wsp:val=&quot;00A46FAD&quot;/&gt;&lt;wsp:rsid wsp:val=&quot;00A470ED&quot;/&gt;&lt;wsp:rsid wsp:val=&quot;00A47218&quot;/&gt;&lt;wsp:rsid wsp:val=&quot;00A47391&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11FB&quot;/&gt;&lt;wsp:rsid wsp:val=&quot;00A514EB&quot;/&gt;&lt;wsp:rsid wsp:val=&quot;00A51BC1&quot;/&gt;&lt;wsp:rsid wsp:val=&quot;00A521E0&quot;/&gt;&lt;wsp:rsid wsp:val=&quot;00A52B0A&quot;/&gt;&lt;wsp:rsid wsp:val=&quot;00A52C94&quot;/&gt;&lt;wsp:rsid wsp:val=&quot;00A52D1E&quot;/&gt;&lt;wsp:rsid wsp:val=&quot;00A54492&quot;/&gt;&lt;wsp:rsid wsp:val=&quot;00A544BF&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4E5&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3&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354&quot;/&gt;&lt;wsp:rsid wsp:val=&quot;00A65589&quot;/&gt;&lt;wsp:rsid wsp:val=&quot;00A657CF&quot;/&gt;&lt;wsp:rsid wsp:val=&quot;00A65BE3&quot;/&gt;&lt;wsp:rsid wsp:val=&quot;00A65FBF&quot;/&gt;&lt;wsp:rsid wsp:val=&quot;00A66089&quot;/&gt;&lt;wsp:rsid wsp:val=&quot;00A6681D&quot;/&gt;&lt;wsp:rsid wsp:val=&quot;00A66A5A&quot;/&gt;&lt;wsp:rsid wsp:val=&quot;00A6736A&quot;/&gt;&lt;wsp:rsid wsp:val=&quot;00A677C1&quot;/&gt;&lt;wsp:rsid wsp:val=&quot;00A67A8E&quot;/&gt;&lt;wsp:rsid wsp:val=&quot;00A67AC6&quot;/&gt;&lt;wsp:rsid wsp:val=&quot;00A67AFD&quot;/&gt;&lt;wsp:rsid wsp:val=&quot;00A67EF1&quot;/&gt;&lt;wsp:rsid wsp:val=&quot;00A7001C&quot;/&gt;&lt;wsp:rsid wsp:val=&quot;00A70A35&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212&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1AD&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E2&quot;/&gt;&lt;wsp:rsid wsp:val=&quot;00A85FFF&quot;/&gt;&lt;wsp:rsid wsp:val=&quot;00A8665A&quot;/&gt;&lt;wsp:rsid wsp:val=&quot;00A869B4&quot;/&gt;&lt;wsp:rsid wsp:val=&quot;00A86ACD&quot;/&gt;&lt;wsp:rsid wsp:val=&quot;00A86AE7&quot;/&gt;&lt;wsp:rsid wsp:val=&quot;00A86D23&quot;/&gt;&lt;wsp:rsid wsp:val=&quot;00A86FEF&quot;/&gt;&lt;wsp:rsid wsp:val=&quot;00A87482&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70&quot;/&gt;&lt;wsp:rsid wsp:val=&quot;00A9505F&quot;/&gt;&lt;wsp:rsid wsp:val=&quot;00A9526D&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550&quot;/&gt;&lt;wsp:rsid wsp:val=&quot;00AA0ABC&quot;/&gt;&lt;wsp:rsid wsp:val=&quot;00AA1250&quot;/&gt;&lt;wsp:rsid wsp:val=&quot;00AA158B&quot;/&gt;&lt;wsp:rsid wsp:val=&quot;00AA1D12&quot;/&gt;&lt;wsp:rsid wsp:val=&quot;00AA1DD6&quot;/&gt;&lt;wsp:rsid wsp:val=&quot;00AA1EEC&quot;/&gt;&lt;wsp:rsid wsp:val=&quot;00AA210C&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B68&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3BA&quot;/&gt;&lt;wsp:rsid wsp:val=&quot;00AB57AD&quot;/&gt;&lt;wsp:rsid wsp:val=&quot;00AB583A&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0E4B&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64F&quot;/&gt;&lt;wsp:rsid wsp:val=&quot;00AD0EAA&quot;/&gt;&lt;wsp:rsid wsp:val=&quot;00AD12BD&quot;/&gt;&lt;wsp:rsid wsp:val=&quot;00AD13B2&quot;/&gt;&lt;wsp:rsid wsp:val=&quot;00AD163D&quot;/&gt;&lt;wsp:rsid wsp:val=&quot;00AD1B19&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2F7F&quot;/&gt;&lt;wsp:rsid wsp:val=&quot;00AD3042&quot;/&gt;&lt;wsp:rsid wsp:val=&quot;00AD3047&quot;/&gt;&lt;wsp:rsid wsp:val=&quot;00AD33C3&quot;/&gt;&lt;wsp:rsid wsp:val=&quot;00AD34A1&quot;/&gt;&lt;wsp:rsid wsp:val=&quot;00AD3BEC&quot;/&gt;&lt;wsp:rsid wsp:val=&quot;00AD48F9&quot;/&gt;&lt;wsp:rsid wsp:val=&quot;00AD514B&quot;/&gt;&lt;wsp:rsid wsp:val=&quot;00AD5542&quot;/&gt;&lt;wsp:rsid wsp:val=&quot;00AD567D&quot;/&gt;&lt;wsp:rsid wsp:val=&quot;00AD5930&quot;/&gt;&lt;wsp:rsid wsp:val=&quot;00AD5B1B&quot;/&gt;&lt;wsp:rsid wsp:val=&quot;00AD5F5A&quot;/&gt;&lt;wsp:rsid wsp:val=&quot;00AD6C7F&quot;/&gt;&lt;wsp:rsid wsp:val=&quot;00AD70C9&quot;/&gt;&lt;wsp:rsid wsp:val=&quot;00AD732B&quot;/&gt;&lt;wsp:rsid wsp:val=&quot;00AD75A6&quot;/&gt;&lt;wsp:rsid wsp:val=&quot;00AD7927&quot;/&gt;&lt;wsp:rsid wsp:val=&quot;00AD7B75&quot;/&gt;&lt;wsp:rsid wsp:val=&quot;00AD7CD8&quot;/&gt;&lt;wsp:rsid wsp:val=&quot;00AE075A&quot;/&gt;&lt;wsp:rsid wsp:val=&quot;00AE0794&quot;/&gt;&lt;wsp:rsid wsp:val=&quot;00AE0D23&quot;/&gt;&lt;wsp:rsid wsp:val=&quot;00AE0E9E&quot;/&gt;&lt;wsp:rsid wsp:val=&quot;00AE1418&quot;/&gt;&lt;wsp:rsid wsp:val=&quot;00AE14B7&quot;/&gt;&lt;wsp:rsid wsp:val=&quot;00AE171A&quot;/&gt;&lt;wsp:rsid wsp:val=&quot;00AE186D&quot;/&gt;&lt;wsp:rsid wsp:val=&quot;00AE1C33&quot;/&gt;&lt;wsp:rsid wsp:val=&quot;00AE2205&quot;/&gt;&lt;wsp:rsid wsp:val=&quot;00AE232B&quot;/&gt;&lt;wsp:rsid wsp:val=&quot;00AE29B5&quot;/&gt;&lt;wsp:rsid wsp:val=&quot;00AE2BFE&quot;/&gt;&lt;wsp:rsid wsp:val=&quot;00AE3004&quot;/&gt;&lt;wsp:rsid wsp:val=&quot;00AE31BA&quot;/&gt;&lt;wsp:rsid wsp:val=&quot;00AE32B3&quot;/&gt;&lt;wsp:rsid wsp:val=&quot;00AE34B9&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4F45&quot;/&gt;&lt;wsp:rsid wsp:val=&quot;00AE552C&quot;/&gt;&lt;wsp:rsid wsp:val=&quot;00AE567B&quot;/&gt;&lt;wsp:rsid wsp:val=&quot;00AE5749&quot;/&gt;&lt;wsp:rsid wsp:val=&quot;00AE5E95&quot;/&gt;&lt;wsp:rsid wsp:val=&quot;00AE6271&quot;/&gt;&lt;wsp:rsid wsp:val=&quot;00AE62C7&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992&quot;/&gt;&lt;wsp:rsid wsp:val=&quot;00AE7E0E&quot;/&gt;&lt;wsp:rsid wsp:val=&quot;00AF0801&quot;/&gt;&lt;wsp:rsid wsp:val=&quot;00AF0C77&quot;/&gt;&lt;wsp:rsid wsp:val=&quot;00AF109F&quot;/&gt;&lt;wsp:rsid wsp:val=&quot;00AF13DC&quot;/&gt;&lt;wsp:rsid wsp:val=&quot;00AF1414&quot;/&gt;&lt;wsp:rsid wsp:val=&quot;00AF26BE&quot;/&gt;&lt;wsp:rsid wsp:val=&quot;00AF28B0&quot;/&gt;&lt;wsp:rsid wsp:val=&quot;00AF2D55&quot;/&gt;&lt;wsp:rsid wsp:val=&quot;00AF2DED&quot;/&gt;&lt;wsp:rsid wsp:val=&quot;00AF2E7C&quot;/&gt;&lt;wsp:rsid wsp:val=&quot;00AF377C&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49&quot;/&gt;&lt;wsp:rsid wsp:val=&quot;00AF5A90&quot;/&gt;&lt;wsp:rsid wsp:val=&quot;00AF5B9F&quot;/&gt;&lt;wsp:rsid wsp:val=&quot;00AF5E03&quot;/&gt;&lt;wsp:rsid wsp:val=&quot;00AF5F78&quot;/&gt;&lt;wsp:rsid wsp:val=&quot;00AF5FC2&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D26&quot;/&gt;&lt;wsp:rsid wsp:val=&quot;00B03E1C&quot;/&gt;&lt;wsp:rsid wsp:val=&quot;00B04D36&quot;/&gt;&lt;wsp:rsid wsp:val=&quot;00B04F11&quot;/&gt;&lt;wsp:rsid wsp:val=&quot;00B052E4&quot;/&gt;&lt;wsp:rsid wsp:val=&quot;00B054CE&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EE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CCB&quot;/&gt;&lt;wsp:rsid wsp:val=&quot;00B16E3A&quot;/&gt;&lt;wsp:rsid wsp:val=&quot;00B16F4E&quot;/&gt;&lt;wsp:rsid wsp:val=&quot;00B1736C&quot;/&gt;&lt;wsp:rsid wsp:val=&quot;00B175EA&quot;/&gt;&lt;wsp:rsid wsp:val=&quot;00B17744&quot;/&gt;&lt;wsp:rsid wsp:val=&quot;00B17853&quot;/&gt;&lt;wsp:rsid wsp:val=&quot;00B20057&quot;/&gt;&lt;wsp:rsid wsp:val=&quot;00B20075&quot;/&gt;&lt;wsp:rsid wsp:val=&quot;00B2043A&quot;/&gt;&lt;wsp:rsid wsp:val=&quot;00B206FB&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33A9&quot;/&gt;&lt;wsp:rsid wsp:val=&quot;00B239CC&quot;/&gt;&lt;wsp:rsid wsp:val=&quot;00B23A73&quot;/&gt;&lt;wsp:rsid wsp:val=&quot;00B24059&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D8A&quot;/&gt;&lt;wsp:rsid wsp:val=&quot;00B30F29&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4CFB&quot;/&gt;&lt;wsp:rsid wsp:val=&quot;00B3511C&quot;/&gt;&lt;wsp:rsid wsp:val=&quot;00B3539A&quot;/&gt;&lt;wsp:rsid wsp:val=&quot;00B35620&quot;/&gt;&lt;wsp:rsid wsp:val=&quot;00B35643&quot;/&gt;&lt;wsp:rsid wsp:val=&quot;00B35CB3&quot;/&gt;&lt;wsp:rsid wsp:val=&quot;00B35F8E&quot;/&gt;&lt;wsp:rsid wsp:val=&quot;00B36AB2&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B2&quot;/&gt;&lt;wsp:rsid wsp:val=&quot;00B40BF1&quot;/&gt;&lt;wsp:rsid wsp:val=&quot;00B40D73&quot;/&gt;&lt;wsp:rsid wsp:val=&quot;00B411A3&quot;/&gt;&lt;wsp:rsid wsp:val=&quot;00B412CB&quot;/&gt;&lt;wsp:rsid wsp:val=&quot;00B41351&quot;/&gt;&lt;wsp:rsid wsp:val=&quot;00B415EF&quot;/&gt;&lt;wsp:rsid wsp:val=&quot;00B41B34&quot;/&gt;&lt;wsp:rsid wsp:val=&quot;00B41C34&quot;/&gt;&lt;wsp:rsid wsp:val=&quot;00B427E4&quot;/&gt;&lt;wsp:rsid wsp:val=&quot;00B42879&quot;/&gt;&lt;wsp:rsid wsp:val=&quot;00B428F3&quot;/&gt;&lt;wsp:rsid wsp:val=&quot;00B42B9A&quot;/&gt;&lt;wsp:rsid wsp:val=&quot;00B42C35&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1BC&quot;/&gt;&lt;wsp:rsid wsp:val=&quot;00B443C5&quot;/&gt;&lt;wsp:rsid wsp:val=&quot;00B4472F&quot;/&gt;&lt;wsp:rsid wsp:val=&quot;00B4485B&quot;/&gt;&lt;wsp:rsid wsp:val=&quot;00B45029&quot;/&gt;&lt;wsp:rsid wsp:val=&quot;00B45878&quot;/&gt;&lt;wsp:rsid wsp:val=&quot;00B45A61&quot;/&gt;&lt;wsp:rsid wsp:val=&quot;00B460AA&quot;/&gt;&lt;wsp:rsid wsp:val=&quot;00B462D6&quot;/&gt;&lt;wsp:rsid wsp:val=&quot;00B46BBB&quot;/&gt;&lt;wsp:rsid wsp:val=&quot;00B46F57&quot;/&gt;&lt;wsp:rsid wsp:val=&quot;00B47784&quot;/&gt;&lt;wsp:rsid wsp:val=&quot;00B4783F&quot;/&gt;&lt;wsp:rsid wsp:val=&quot;00B47CEF&quot;/&gt;&lt;wsp:rsid wsp:val=&quot;00B47DDC&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559&quot;/&gt;&lt;wsp:rsid wsp:val=&quot;00B52646&quot;/&gt;&lt;wsp:rsid wsp:val=&quot;00B529F2&quot;/&gt;&lt;wsp:rsid wsp:val=&quot;00B52AAD&quot;/&gt;&lt;wsp:rsid wsp:val=&quot;00B530BA&quot;/&gt;&lt;wsp:rsid wsp:val=&quot;00B531B2&quot;/&gt;&lt;wsp:rsid wsp:val=&quot;00B53630&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A18&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52B0&quot;/&gt;&lt;wsp:rsid wsp:val=&quot;00B657B5&quot;/&gt;&lt;wsp:rsid wsp:val=&quot;00B65D1C&quot;/&gt;&lt;wsp:rsid wsp:val=&quot;00B65E9D&quot;/&gt;&lt;wsp:rsid wsp:val=&quot;00B660F5&quot;/&gt;&lt;wsp:rsid wsp:val=&quot;00B664EC&quot;/&gt;&lt;wsp:rsid wsp:val=&quot;00B66801&quot;/&gt;&lt;wsp:rsid wsp:val=&quot;00B672F3&quot;/&gt;&lt;wsp:rsid wsp:val=&quot;00B6796C&quot;/&gt;&lt;wsp:rsid wsp:val=&quot;00B67B2B&quot;/&gt;&lt;wsp:rsid wsp:val=&quot;00B67E89&quot;/&gt;&lt;wsp:rsid wsp:val=&quot;00B70333&quot;/&gt;&lt;wsp:rsid wsp:val=&quot;00B70A49&quot;/&gt;&lt;wsp:rsid wsp:val=&quot;00B70B3D&quot;/&gt;&lt;wsp:rsid wsp:val=&quot;00B70DDA&quot;/&gt;&lt;wsp:rsid wsp:val=&quot;00B70EDB&quot;/&gt;&lt;wsp:rsid wsp:val=&quot;00B71A5D&quot;/&gt;&lt;wsp:rsid wsp:val=&quot;00B72184&quot;/&gt;&lt;wsp:rsid wsp:val=&quot;00B7273B&quot;/&gt;&lt;wsp:rsid wsp:val=&quot;00B727B8&quot;/&gt;&lt;wsp:rsid wsp:val=&quot;00B72964&quot;/&gt;&lt;wsp:rsid wsp:val=&quot;00B73259&quot;/&gt;&lt;wsp:rsid wsp:val=&quot;00B73453&quot;/&gt;&lt;wsp:rsid wsp:val=&quot;00B737C7&quot;/&gt;&lt;wsp:rsid wsp:val=&quot;00B73801&quot;/&gt;&lt;wsp:rsid wsp:val=&quot;00B73B68&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36B&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B55&quot;/&gt;&lt;wsp:rsid wsp:val=&quot;00B93C36&quot;/&gt;&lt;wsp:rsid wsp:val=&quot;00B94054&quot;/&gt;&lt;wsp:rsid wsp:val=&quot;00B94253&quot;/&gt;&lt;wsp:rsid wsp:val=&quot;00B9436E&quot;/&gt;&lt;wsp:rsid wsp:val=&quot;00B94506&quot;/&gt;&lt;wsp:rsid wsp:val=&quot;00B94D3F&quot;/&gt;&lt;wsp:rsid wsp:val=&quot;00B950E8&quot;/&gt;&lt;wsp:rsid wsp:val=&quot;00B95242&quot;/&gt;&lt;wsp:rsid wsp:val=&quot;00B95305&quot;/&gt;&lt;wsp:rsid wsp:val=&quot;00B954FC&quot;/&gt;&lt;wsp:rsid wsp:val=&quot;00B9561D&quot;/&gt;&lt;wsp:rsid wsp:val=&quot;00B958BA&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C97&quot;/&gt;&lt;wsp:rsid wsp:val=&quot;00BA5EFB&quot;/&gt;&lt;wsp:rsid wsp:val=&quot;00BA6282&quot;/&gt;&lt;wsp:rsid wsp:val=&quot;00BA659A&quot;/&gt;&lt;wsp:rsid wsp:val=&quot;00BA68C1&quot;/&gt;&lt;wsp:rsid wsp:val=&quot;00BA6CFD&quot;/&gt;&lt;wsp:rsid wsp:val=&quot;00BA7339&quot;/&gt;&lt;wsp:rsid wsp:val=&quot;00BA73C4&quot;/&gt;&lt;wsp:rsid wsp:val=&quot;00BA7423&quot;/&gt;&lt;wsp:rsid wsp:val=&quot;00BA7541&quot;/&gt;&lt;wsp:rsid wsp:val=&quot;00BA7688&quot;/&gt;&lt;wsp:rsid wsp:val=&quot;00BA7E99&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966&quot;/&gt;&lt;wsp:rsid wsp:val=&quot;00BB1B24&quot;/&gt;&lt;wsp:rsid wsp:val=&quot;00BB1C4F&quot;/&gt;&lt;wsp:rsid wsp:val=&quot;00BB1D50&quot;/&gt;&lt;wsp:rsid wsp:val=&quot;00BB225D&quot;/&gt;&lt;wsp:rsid wsp:val=&quot;00BB26CC&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5321&quot;/&gt;&lt;wsp:rsid wsp:val=&quot;00BB55E4&quot;/&gt;&lt;wsp:rsid wsp:val=&quot;00BB56F2&quot;/&gt;&lt;wsp:rsid wsp:val=&quot;00BB56F3&quot;/&gt;&lt;wsp:rsid wsp:val=&quot;00BB58A7&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DA3&quot;/&gt;&lt;wsp:rsid wsp:val=&quot;00BC16BF&quot;/&gt;&lt;wsp:rsid wsp:val=&quot;00BC17BC&quot;/&gt;&lt;wsp:rsid wsp:val=&quot;00BC18B2&quot;/&gt;&lt;wsp:rsid wsp:val=&quot;00BC1A03&quot;/&gt;&lt;wsp:rsid wsp:val=&quot;00BC1A99&quot;/&gt;&lt;wsp:rsid wsp:val=&quot;00BC1CDD&quot;/&gt;&lt;wsp:rsid wsp:val=&quot;00BC201A&quot;/&gt;&lt;wsp:rsid wsp:val=&quot;00BC2125&quot;/&gt;&lt;wsp:rsid wsp:val=&quot;00BC27E0&quot;/&gt;&lt;wsp:rsid wsp:val=&quot;00BC2BC7&quot;/&gt;&lt;wsp:rsid wsp:val=&quot;00BC2F45&quot;/&gt;&lt;wsp:rsid wsp:val=&quot;00BC321B&quot;/&gt;&lt;wsp:rsid wsp:val=&quot;00BC344E&quot;/&gt;&lt;wsp:rsid wsp:val=&quot;00BC38B8&quot;/&gt;&lt;wsp:rsid wsp:val=&quot;00BC3B16&quot;/&gt;&lt;wsp:rsid wsp:val=&quot;00BC3CF8&quot;/&gt;&lt;wsp:rsid wsp:val=&quot;00BC3FE8&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F10&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6A38&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EA0&quot;/&gt;&lt;wsp:rsid wsp:val=&quot;00BE403F&quot;/&gt;&lt;wsp:rsid wsp:val=&quot;00BE44A3&quot;/&gt;&lt;wsp:rsid wsp:val=&quot;00BE475F&quot;/&gt;&lt;wsp:rsid wsp:val=&quot;00BE5171&quot;/&gt;&lt;wsp:rsid wsp:val=&quot;00BE5519&quot;/&gt;&lt;wsp:rsid wsp:val=&quot;00BE57B1&quot;/&gt;&lt;wsp:rsid wsp:val=&quot;00BE5813&quot;/&gt;&lt;wsp:rsid wsp:val=&quot;00BE63D5&quot;/&gt;&lt;wsp:rsid wsp:val=&quot;00BE65B3&quot;/&gt;&lt;wsp:rsid wsp:val=&quot;00BE7501&quot;/&gt;&lt;wsp:rsid wsp:val=&quot;00BE7B27&quot;/&gt;&lt;wsp:rsid wsp:val=&quot;00BE7BF8&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72&quot;/&gt;&lt;wsp:rsid wsp:val=&quot;00BF2817&quot;/&gt;&lt;wsp:rsid wsp:val=&quot;00BF28A5&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879&quot;/&gt;&lt;wsp:rsid wsp:val=&quot;00BF6C19&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84F&quot;/&gt;&lt;wsp:rsid wsp:val=&quot;00C039B6&quot;/&gt;&lt;wsp:rsid wsp:val=&quot;00C03B7B&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6E05&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114F&quot;/&gt;&lt;wsp:rsid wsp:val=&quot;00C11183&quot;/&gt;&lt;wsp:rsid wsp:val=&quot;00C11197&quot;/&gt;&lt;wsp:rsid wsp:val=&quot;00C1120D&quot;/&gt;&lt;wsp:rsid wsp:val=&quot;00C11C33&quot;/&gt;&lt;wsp:rsid wsp:val=&quot;00C11C73&quot;/&gt;&lt;wsp:rsid wsp:val=&quot;00C11FE5&quot;/&gt;&lt;wsp:rsid wsp:val=&quot;00C11FF6&quot;/&gt;&lt;wsp:rsid wsp:val=&quot;00C1286D&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BE8&quot;/&gt;&lt;wsp:rsid wsp:val=&quot;00C15135&quot;/&gt;&lt;wsp:rsid wsp:val=&quot;00C15595&quot;/&gt;&lt;wsp:rsid wsp:val=&quot;00C1595F&quot;/&gt;&lt;wsp:rsid wsp:val=&quot;00C159ED&quot;/&gt;&lt;wsp:rsid wsp:val=&quot;00C1662C&quot;/&gt;&lt;wsp:rsid wsp:val=&quot;00C16B93&quot;/&gt;&lt;wsp:rsid wsp:val=&quot;00C16FCA&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B1D&quot;/&gt;&lt;wsp:rsid wsp:val=&quot;00C21C53&quot;/&gt;&lt;wsp:rsid wsp:val=&quot;00C222CF&quot;/&gt;&lt;wsp:rsid wsp:val=&quot;00C232DD&quot;/&gt;&lt;wsp:rsid wsp:val=&quot;00C23989&quot;/&gt;&lt;wsp:rsid wsp:val=&quot;00C23E92&quot;/&gt;&lt;wsp:rsid wsp:val=&quot;00C2423A&quot;/&gt;&lt;wsp:rsid wsp:val=&quot;00C24781&quot;/&gt;&lt;wsp:rsid wsp:val=&quot;00C24CA2&quot;/&gt;&lt;wsp:rsid wsp:val=&quot;00C24EE5&quot;/&gt;&lt;wsp:rsid wsp:val=&quot;00C24F74&quot;/&gt;&lt;wsp:rsid wsp:val=&quot;00C250CF&quot;/&gt;&lt;wsp:rsid wsp:val=&quot;00C2544D&quot;/&gt;&lt;wsp:rsid wsp:val=&quot;00C25B9D&quot;/&gt;&lt;wsp:rsid wsp:val=&quot;00C25D3A&quot;/&gt;&lt;wsp:rsid wsp:val=&quot;00C26181&quot;/&gt;&lt;wsp:rsid wsp:val=&quot;00C263AE&quot;/&gt;&lt;wsp:rsid wsp:val=&quot;00C26871&quot;/&gt;&lt;wsp:rsid wsp:val=&quot;00C2695A&quot;/&gt;&lt;wsp:rsid wsp:val=&quot;00C2716B&quot;/&gt;&lt;wsp:rsid wsp:val=&quot;00C274BE&quot;/&gt;&lt;wsp:rsid wsp:val=&quot;00C307FA&quot;/&gt;&lt;wsp:rsid wsp:val=&quot;00C30D3F&quot;/&gt;&lt;wsp:rsid wsp:val=&quot;00C30DAA&quot;/&gt;&lt;wsp:rsid wsp:val=&quot;00C30F1F&quot;/&gt;&lt;wsp:rsid wsp:val=&quot;00C30F8E&quot;/&gt;&lt;wsp:rsid wsp:val=&quot;00C30FB5&quot;/&gt;&lt;wsp:rsid wsp:val=&quot;00C30FB7&quot;/&gt;&lt;wsp:rsid wsp:val=&quot;00C31089&quot;/&gt;&lt;wsp:rsid wsp:val=&quot;00C311C9&quot;/&gt;&lt;wsp:rsid wsp:val=&quot;00C31206&quot;/&gt;&lt;wsp:rsid wsp:val=&quot;00C31237&quot;/&gt;&lt;wsp:rsid wsp:val=&quot;00C314DF&quot;/&gt;&lt;wsp:rsid wsp:val=&quot;00C3175A&quot;/&gt;&lt;wsp:rsid wsp:val=&quot;00C31895&quot;/&gt;&lt;wsp:rsid wsp:val=&quot;00C319A2&quot;/&gt;&lt;wsp:rsid wsp:val=&quot;00C31DDA&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B77&quot;/&gt;&lt;wsp:rsid wsp:val=&quot;00C35D4F&quot;/&gt;&lt;wsp:rsid wsp:val=&quot;00C36DAD&quot;/&gt;&lt;wsp:rsid wsp:val=&quot;00C37050&quot;/&gt;&lt;wsp:rsid wsp:val=&quot;00C37493&quot;/&gt;&lt;wsp:rsid wsp:val=&quot;00C37984&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5AC&quot;/&gt;&lt;wsp:rsid wsp:val=&quot;00C42784&quot;/&gt;&lt;wsp:rsid wsp:val=&quot;00C429E1&quot;/&gt;&lt;wsp:rsid wsp:val=&quot;00C42BA4&quot;/&gt;&lt;wsp:rsid wsp:val=&quot;00C43421&quot;/&gt;&lt;wsp:rsid wsp:val=&quot;00C439F0&quot;/&gt;&lt;wsp:rsid wsp:val=&quot;00C43CE7&quot;/&gt;&lt;wsp:rsid wsp:val=&quot;00C44189&quot;/&gt;&lt;wsp:rsid wsp:val=&quot;00C4464F&quot;/&gt;&lt;wsp:rsid wsp:val=&quot;00C447FB&quot;/&gt;&lt;wsp:rsid wsp:val=&quot;00C44962&quot;/&gt;&lt;wsp:rsid wsp:val=&quot;00C44ADA&quot;/&gt;&lt;wsp:rsid wsp:val=&quot;00C4522A&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C62&quot;/&gt;&lt;wsp:rsid wsp:val=&quot;00C55ADC&quot;/&gt;&lt;wsp:rsid wsp:val=&quot;00C55B02&quot;/&gt;&lt;wsp:rsid wsp:val=&quot;00C56282&quot;/&gt;&lt;wsp:rsid wsp:val=&quot;00C5638E&quot;/&gt;&lt;wsp:rsid wsp:val=&quot;00C56918&quot;/&gt;&lt;wsp:rsid wsp:val=&quot;00C569CA&quot;/&gt;&lt;wsp:rsid wsp:val=&quot;00C56A29&quot;/&gt;&lt;wsp:rsid wsp:val=&quot;00C5707E&quot;/&gt;&lt;wsp:rsid wsp:val=&quot;00C5718B&quot;/&gt;&lt;wsp:rsid wsp:val=&quot;00C57C29&quot;/&gt;&lt;wsp:rsid wsp:val=&quot;00C57CC6&quot;/&gt;&lt;wsp:rsid wsp:val=&quot;00C601EB&quot;/&gt;&lt;wsp:rsid wsp:val=&quot;00C60EC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68E&quot;/&gt;&lt;wsp:rsid wsp:val=&quot;00C64376&quot;/&gt;&lt;wsp:rsid wsp:val=&quot;00C64626&quot;/&gt;&lt;wsp:rsid wsp:val=&quot;00C646FA&quot;/&gt;&lt;wsp:rsid wsp:val=&quot;00C64849&quot;/&gt;&lt;wsp:rsid wsp:val=&quot;00C64EDC&quot;/&gt;&lt;wsp:rsid wsp:val=&quot;00C658B2&quot;/&gt;&lt;wsp:rsid wsp:val=&quot;00C659D7&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40D&quot;/&gt;&lt;wsp:rsid wsp:val=&quot;00C70B8C&quot;/&gt;&lt;wsp:rsid wsp:val=&quot;00C712FF&quot;/&gt;&lt;wsp:rsid wsp:val=&quot;00C71468&quot;/&gt;&lt;wsp:rsid wsp:val=&quot;00C723AF&quot;/&gt;&lt;wsp:rsid wsp:val=&quot;00C7251B&quot;/&gt;&lt;wsp:rsid wsp:val=&quot;00C72EF5&quot;/&gt;&lt;wsp:rsid wsp:val=&quot;00C73224&quot;/&gt;&lt;wsp:rsid wsp:val=&quot;00C732C5&quot;/&gt;&lt;wsp:rsid wsp:val=&quot;00C7357D&quot;/&gt;&lt;wsp:rsid wsp:val=&quot;00C740FD&quot;/&gt;&lt;wsp:rsid wsp:val=&quot;00C74157&quot;/&gt;&lt;wsp:rsid wsp:val=&quot;00C7448E&quot;/&gt;&lt;wsp:rsid wsp:val=&quot;00C74531&quot;/&gt;&lt;wsp:rsid wsp:val=&quot;00C748E2&quot;/&gt;&lt;wsp:rsid wsp:val=&quot;00C75004&quot;/&gt;&lt;wsp:rsid wsp:val=&quot;00C755BC&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816&quot;/&gt;&lt;wsp:rsid wsp:val=&quot;00C76A56&quot;/&gt;&lt;wsp:rsid wsp:val=&quot;00C76A6B&quot;/&gt;&lt;wsp:rsid wsp:val=&quot;00C7731D&quot;/&gt;&lt;wsp:rsid wsp:val=&quot;00C775EF&quot;/&gt;&lt;wsp:rsid wsp:val=&quot;00C7799E&quot;/&gt;&lt;wsp:rsid wsp:val=&quot;00C77DF7&quot;/&gt;&lt;wsp:rsid wsp:val=&quot;00C80547&quot;/&gt;&lt;wsp:rsid wsp:val=&quot;00C80FD1&quot;/&gt;&lt;wsp:rsid wsp:val=&quot;00C8123B&quot;/&gt;&lt;wsp:rsid wsp:val=&quot;00C8198E&quot;/&gt;&lt;wsp:rsid wsp:val=&quot;00C81B30&quot;/&gt;&lt;wsp:rsid wsp:val=&quot;00C82387&quot;/&gt;&lt;wsp:rsid wsp:val=&quot;00C8312D&quot;/&gt;&lt;wsp:rsid wsp:val=&quot;00C83E22&quot;/&gt;&lt;wsp:rsid wsp:val=&quot;00C842A1&quot;/&gt;&lt;wsp:rsid wsp:val=&quot;00C84C6D&quot;/&gt;&lt;wsp:rsid wsp:val=&quot;00C8511C&quot;/&gt;&lt;wsp:rsid wsp:val=&quot;00C85253&quot;/&gt;&lt;wsp:rsid wsp:val=&quot;00C8534D&quot;/&gt;&lt;wsp:rsid wsp:val=&quot;00C85519&quot;/&gt;&lt;wsp:rsid wsp:val=&quot;00C8624E&quot;/&gt;&lt;wsp:rsid wsp:val=&quot;00C86379&quot;/&gt;&lt;wsp:rsid wsp:val=&quot;00C864DB&quot;/&gt;&lt;wsp:rsid wsp:val=&quot;00C87014&quot;/&gt;&lt;wsp:rsid wsp:val=&quot;00C87183&quot;/&gt;&lt;wsp:rsid wsp:val=&quot;00C87304&quot;/&gt;&lt;wsp:rsid wsp:val=&quot;00C8781D&quot;/&gt;&lt;wsp:rsid wsp:val=&quot;00C901A9&quot;/&gt;&lt;wsp:rsid wsp:val=&quot;00C905AC&quot;/&gt;&lt;wsp:rsid wsp:val=&quot;00C90947&quot;/&gt;&lt;wsp:rsid wsp:val=&quot;00C90B43&quot;/&gt;&lt;wsp:rsid wsp:val=&quot;00C90B74&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10D&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4508&quot;/&gt;&lt;wsp:rsid wsp:val=&quot;00C945A6&quot;/&gt;&lt;wsp:rsid wsp:val=&quot;00C945EC&quot;/&gt;&lt;wsp:rsid wsp:val=&quot;00C94A44&quot;/&gt;&lt;wsp:rsid wsp:val=&quot;00C94C81&quot;/&gt;&lt;wsp:rsid wsp:val=&quot;00C94E45&quot;/&gt;&lt;wsp:rsid wsp:val=&quot;00C95300&quot;/&gt;&lt;wsp:rsid wsp:val=&quot;00C95548&quot;/&gt;&lt;wsp:rsid wsp:val=&quot;00C955AD&quot;/&gt;&lt;wsp:rsid wsp:val=&quot;00C95730&quot;/&gt;&lt;wsp:rsid wsp:val=&quot;00C95962&quot;/&gt;&lt;wsp:rsid wsp:val=&quot;00C95A8A&quot;/&gt;&lt;wsp:rsid wsp:val=&quot;00C95CCD&quot;/&gt;&lt;wsp:rsid wsp:val=&quot;00C95CD4&quot;/&gt;&lt;wsp:rsid wsp:val=&quot;00C96191&quot;/&gt;&lt;wsp:rsid wsp:val=&quot;00C96A19&quot;/&gt;&lt;wsp:rsid wsp:val=&quot;00C96FE0&quot;/&gt;&lt;wsp:rsid wsp:val=&quot;00C973E2&quot;/&gt;&lt;wsp:rsid wsp:val=&quot;00C975B2&quot;/&gt;&lt;wsp:rsid wsp:val=&quot;00C97AF1&quot;/&gt;&lt;wsp:rsid wsp:val=&quot;00C97C0B&quot;/&gt;&lt;wsp:rsid wsp:val=&quot;00C97F72&quot;/&gt;&lt;wsp:rsid wsp:val=&quot;00CA025F&quot;/&gt;&lt;wsp:rsid wsp:val=&quot;00CA03B6&quot;/&gt;&lt;wsp:rsid wsp:val=&quot;00CA09AA&quot;/&gt;&lt;wsp:rsid wsp:val=&quot;00CA0BAF&quot;/&gt;&lt;wsp:rsid wsp:val=&quot;00CA114D&quot;/&gt;&lt;wsp:rsid wsp:val=&quot;00CA1225&quot;/&gt;&lt;wsp:rsid wsp:val=&quot;00CA18D2&quot;/&gt;&lt;wsp:rsid wsp:val=&quot;00CA2919&quot;/&gt;&lt;wsp:rsid wsp:val=&quot;00CA2A7E&quot;/&gt;&lt;wsp:rsid wsp:val=&quot;00CA2B09&quot;/&gt;&lt;wsp:rsid wsp:val=&quot;00CA2C56&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44D&quot;/&gt;&lt;wsp:rsid wsp:val=&quot;00CA657E&quot;/&gt;&lt;wsp:rsid wsp:val=&quot;00CA73B2&quot;/&gt;&lt;wsp:rsid wsp:val=&quot;00CA74E8&quot;/&gt;&lt;wsp:rsid wsp:val=&quot;00CA765C&quot;/&gt;&lt;wsp:rsid wsp:val=&quot;00CA7EE9&quot;/&gt;&lt;wsp:rsid wsp:val=&quot;00CB016A&quot;/&gt;&lt;wsp:rsid wsp:val=&quot;00CB03DE&quot;/&gt;&lt;wsp:rsid wsp:val=&quot;00CB047F&quot;/&gt;&lt;wsp:rsid wsp:val=&quot;00CB0C2A&quot;/&gt;&lt;wsp:rsid wsp:val=&quot;00CB10EC&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108&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AC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AB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79D&quot;/&gt;&lt;wsp:rsid wsp:val=&quot;00CD1E6A&quot;/&gt;&lt;wsp:rsid wsp:val=&quot;00CD1E74&quot;/&gt;&lt;wsp:rsid wsp:val=&quot;00CD1F4A&quot;/&gt;&lt;wsp:rsid wsp:val=&quot;00CD223B&quot;/&gt;&lt;wsp:rsid wsp:val=&quot;00CD2585&quot;/&gt;&lt;wsp:rsid wsp:val=&quot;00CD25A6&quot;/&gt;&lt;wsp:rsid wsp:val=&quot;00CD283A&quot;/&gt;&lt;wsp:rsid wsp:val=&quot;00CD2B04&quot;/&gt;&lt;wsp:rsid wsp:val=&quot;00CD2C72&quot;/&gt;&lt;wsp:rsid wsp:val=&quot;00CD2EFD&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6BD&quot;/&gt;&lt;wsp:rsid wsp:val=&quot;00CE79BC&quot;/&gt;&lt;wsp:rsid wsp:val=&quot;00CE7E65&quot;/&gt;&lt;wsp:rsid wsp:val=&quot;00CF02AC&quot;/&gt;&lt;wsp:rsid wsp:val=&quot;00CF057C&quot;/&gt;&lt;wsp:rsid wsp:val=&quot;00CF06E6&quot;/&gt;&lt;wsp:rsid wsp:val=&quot;00CF0754&quot;/&gt;&lt;wsp:rsid wsp:val=&quot;00CF1328&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BF2&quot;/&gt;&lt;wsp:rsid wsp:val=&quot;00CF2FBF&quot;/&gt;&lt;wsp:rsid wsp:val=&quot;00CF33BA&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5D6&quot;/&gt;&lt;wsp:rsid wsp:val=&quot;00CF66DE&quot;/&gt;&lt;wsp:rsid wsp:val=&quot;00CF6848&quot;/&gt;&lt;wsp:rsid wsp:val=&quot;00CF6AF3&quot;/&gt;&lt;wsp:rsid wsp:val=&quot;00CF6C9A&quot;/&gt;&lt;wsp:rsid wsp:val=&quot;00CF6E82&quot;/&gt;&lt;wsp:rsid wsp:val=&quot;00CF6F64&quot;/&gt;&lt;wsp:rsid wsp:val=&quot;00CF6F70&quot;/&gt;&lt;wsp:rsid wsp:val=&quot;00CF7477&quot;/&gt;&lt;wsp:rsid wsp:val=&quot;00CF7CCF&quot;/&gt;&lt;wsp:rsid wsp:val=&quot;00CF7FC8&quot;/&gt;&lt;wsp:rsid wsp:val=&quot;00D00419&quot;/&gt;&lt;wsp:rsid wsp:val=&quot;00D00522&quot;/&gt;&lt;wsp:rsid wsp:val=&quot;00D00B22&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2C9&quot;/&gt;&lt;wsp:rsid wsp:val=&quot;00D03E71&quot;/&gt;&lt;wsp:rsid wsp:val=&quot;00D0407B&quot;/&gt;&lt;wsp:rsid wsp:val=&quot;00D046D4&quot;/&gt;&lt;wsp:rsid wsp:val=&quot;00D04FC8&quot;/&gt;&lt;wsp:rsid wsp:val=&quot;00D05393&quot;/&gt;&lt;wsp:rsid wsp:val=&quot;00D05962&quot;/&gt;&lt;wsp:rsid wsp:val=&quot;00D05A1A&quot;/&gt;&lt;wsp:rsid wsp:val=&quot;00D05FD4&quot;/&gt;&lt;wsp:rsid wsp:val=&quot;00D06088&quot;/&gt;&lt;wsp:rsid wsp:val=&quot;00D0675C&quot;/&gt;&lt;wsp:rsid wsp:val=&quot;00D06800&quot;/&gt;&lt;wsp:rsid wsp:val=&quot;00D06B22&quot;/&gt;&lt;wsp:rsid wsp:val=&quot;00D06C97&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6D85&quot;/&gt;&lt;wsp:rsid wsp:val=&quot;00D17490&quot;/&gt;&lt;wsp:rsid wsp:val=&quot;00D174E5&quot;/&gt;&lt;wsp:rsid wsp:val=&quot;00D17DBC&quot;/&gt;&lt;wsp:rsid wsp:val=&quot;00D17F37&quot;/&gt;&lt;wsp:rsid wsp:val=&quot;00D20171&quot;/&gt;&lt;wsp:rsid wsp:val=&quot;00D202D3&quot;/&gt;&lt;wsp:rsid wsp:val=&quot;00D20900&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D9C&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7DF2&quot;/&gt;&lt;wsp:rsid wsp:val=&quot;00D27F01&quot;/&gt;&lt;wsp:rsid wsp:val=&quot;00D305AC&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3FF&quot;/&gt;&lt;wsp:rsid wsp:val=&quot;00D35BE8&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1A6&quot;/&gt;&lt;wsp:rsid wsp:val=&quot;00D37C2D&quot;/&gt;&lt;wsp:rsid wsp:val=&quot;00D403D9&quot;/&gt;&lt;wsp:rsid wsp:val=&quot;00D404CE&quot;/&gt;&lt;wsp:rsid wsp:val=&quot;00D40E25&quot;/&gt;&lt;wsp:rsid wsp:val=&quot;00D40E78&quot;/&gt;&lt;wsp:rsid wsp:val=&quot;00D41009&quot;/&gt;&lt;wsp:rsid wsp:val=&quot;00D4155E&quot;/&gt;&lt;wsp:rsid wsp:val=&quot;00D41901&quot;/&gt;&lt;wsp:rsid wsp:val=&quot;00D41BD5&quot;/&gt;&lt;wsp:rsid wsp:val=&quot;00D41C77&quot;/&gt;&lt;wsp:rsid wsp:val=&quot;00D41CD0&quot;/&gt;&lt;wsp:rsid wsp:val=&quot;00D420DA&quot;/&gt;&lt;wsp:rsid wsp:val=&quot;00D421D9&quot;/&gt;&lt;wsp:rsid wsp:val=&quot;00D422E4&quot;/&gt;&lt;wsp:rsid wsp:val=&quot;00D42840&quot;/&gt;&lt;wsp:rsid wsp:val=&quot;00D429DA&quot;/&gt;&lt;wsp:rsid wsp:val=&quot;00D42B71&quot;/&gt;&lt;wsp:rsid wsp:val=&quot;00D42B88&quot;/&gt;&lt;wsp:rsid wsp:val=&quot;00D435FC&quot;/&gt;&lt;wsp:rsid wsp:val=&quot;00D43888&quot;/&gt;&lt;wsp:rsid wsp:val=&quot;00D43E85&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0B&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2F1&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552&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C8E&quot;/&gt;&lt;wsp:rsid wsp:val=&quot;00D56D65&quot;/&gt;&lt;wsp:rsid wsp:val=&quot;00D56E86&quot;/&gt;&lt;wsp:rsid wsp:val=&quot;00D572B2&quot;/&gt;&lt;wsp:rsid wsp:val=&quot;00D578C5&quot;/&gt;&lt;wsp:rsid wsp:val=&quot;00D57A3B&quot;/&gt;&lt;wsp:rsid wsp:val=&quot;00D57C20&quot;/&gt;&lt;wsp:rsid wsp:val=&quot;00D57F0A&quot;/&gt;&lt;wsp:rsid wsp:val=&quot;00D600BE&quot;/&gt;&lt;wsp:rsid wsp:val=&quot;00D60207&quot;/&gt;&lt;wsp:rsid wsp:val=&quot;00D6028B&quot;/&gt;&lt;wsp:rsid wsp:val=&quot;00D60BCB&quot;/&gt;&lt;wsp:rsid wsp:val=&quot;00D60CB2&quot;/&gt;&lt;wsp:rsid wsp:val=&quot;00D60DD4&quot;/&gt;&lt;wsp:rsid wsp:val=&quot;00D610A5&quot;/&gt;&lt;wsp:rsid wsp:val=&quot;00D61834&quot;/&gt;&lt;wsp:rsid wsp:val=&quot;00D61FA8&quot;/&gt;&lt;wsp:rsid wsp:val=&quot;00D620D9&quot;/&gt;&lt;wsp:rsid wsp:val=&quot;00D62243&quot;/&gt;&lt;wsp:rsid wsp:val=&quot;00D62334&quot;/&gt;&lt;wsp:rsid wsp:val=&quot;00D6278F&quot;/&gt;&lt;wsp:rsid wsp:val=&quot;00D62949&quot;/&gt;&lt;wsp:rsid wsp:val=&quot;00D62C7C&quot;/&gt;&lt;wsp:rsid wsp:val=&quot;00D62DEC&quot;/&gt;&lt;wsp:rsid wsp:val=&quot;00D63BAD&quot;/&gt;&lt;wsp:rsid wsp:val=&quot;00D63C5F&quot;/&gt;&lt;wsp:rsid wsp:val=&quot;00D63D8C&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8FD&quot;/&gt;&lt;wsp:rsid wsp:val=&quot;00D66DAA&quot;/&gt;&lt;wsp:rsid wsp:val=&quot;00D7010A&quot;/&gt;&lt;wsp:rsid wsp:val=&quot;00D7040B&quot;/&gt;&lt;wsp:rsid wsp:val=&quot;00D70F5E&quot;/&gt;&lt;wsp:rsid wsp:val=&quot;00D70F87&quot;/&gt;&lt;wsp:rsid wsp:val=&quot;00D7123A&quot;/&gt;&lt;wsp:rsid wsp:val=&quot;00D71259&quot;/&gt;&lt;wsp:rsid wsp:val=&quot;00D71D45&quot;/&gt;&lt;wsp:rsid wsp:val=&quot;00D72400&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3FFE&quot;/&gt;&lt;wsp:rsid wsp:val=&quot;00D740A5&quot;/&gt;&lt;wsp:rsid wsp:val=&quot;00D7416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7FD&quot;/&gt;&lt;wsp:rsid wsp:val=&quot;00D86B37&quot;/&gt;&lt;wsp:rsid wsp:val=&quot;00D86ED1&quot;/&gt;&lt;wsp:rsid wsp:val=&quot;00D87154&quot;/&gt;&lt;wsp:rsid wsp:val=&quot;00D8757E&quot;/&gt;&lt;wsp:rsid wsp:val=&quot;00D8778A&quot;/&gt;&lt;wsp:rsid wsp:val=&quot;00D87BCC&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17&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6E8&quot;/&gt;&lt;wsp:rsid wsp:val=&quot;00D938A9&quot;/&gt;&lt;wsp:rsid wsp:val=&quot;00D93D5E&quot;/&gt;&lt;wsp:rsid wsp:val=&quot;00D948A0&quot;/&gt;&lt;wsp:rsid wsp:val=&quot;00D94BA1&quot;/&gt;&lt;wsp:rsid wsp:val=&quot;00D94BB0&quot;/&gt;&lt;wsp:rsid wsp:val=&quot;00D94FF3&quot;/&gt;&lt;wsp:rsid wsp:val=&quot;00D957C0&quot;/&gt;&lt;wsp:rsid wsp:val=&quot;00D95BF0&quot;/&gt;&lt;wsp:rsid wsp:val=&quot;00D95BFF&quot;/&gt;&lt;wsp:rsid wsp:val=&quot;00D95F44&quot;/&gt;&lt;wsp:rsid wsp:val=&quot;00D96193&quot;/&gt;&lt;wsp:rsid wsp:val=&quot;00D96780&quot;/&gt;&lt;wsp:rsid wsp:val=&quot;00D96824&quot;/&gt;&lt;wsp:rsid wsp:val=&quot;00D96DD2&quot;/&gt;&lt;wsp:rsid wsp:val=&quot;00D97DCE&quot;/&gt;&lt;wsp:rsid wsp:val=&quot;00D97E86&quot;/&gt;&lt;wsp:rsid wsp:val=&quot;00DA0FC0&quot;/&gt;&lt;wsp:rsid wsp:val=&quot;00DA1D80&quot;/&gt;&lt;wsp:rsid wsp:val=&quot;00DA1FF1&quot;/&gt;&lt;wsp:rsid wsp:val=&quot;00DA2046&quot;/&gt;&lt;wsp:rsid wsp:val=&quot;00DA23D2&quot;/&gt;&lt;wsp:rsid wsp:val=&quot;00DA25F8&quot;/&gt;&lt;wsp:rsid wsp:val=&quot;00DA29C4&quot;/&gt;&lt;wsp:rsid wsp:val=&quot;00DA2B47&quot;/&gt;&lt;wsp:rsid wsp:val=&quot;00DA2CD7&quot;/&gt;&lt;wsp:rsid wsp:val=&quot;00DA2D90&quot;/&gt;&lt;wsp:rsid wsp:val=&quot;00DA30A8&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9A6&quot;/&gt;&lt;wsp:rsid wsp:val=&quot;00DA5A53&quot;/&gt;&lt;wsp:rsid wsp:val=&quot;00DA5CA9&quot;/&gt;&lt;wsp:rsid wsp:val=&quot;00DA5E7E&quot;/&gt;&lt;wsp:rsid wsp:val=&quot;00DA5EB0&quot;/&gt;&lt;wsp:rsid wsp:val=&quot;00DA64EB&quot;/&gt;&lt;wsp:rsid wsp:val=&quot;00DA6794&quot;/&gt;&lt;wsp:rsid wsp:val=&quot;00DA6C50&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0D27&quot;/&gt;&lt;wsp:rsid wsp:val=&quot;00DB1239&quot;/&gt;&lt;wsp:rsid wsp:val=&quot;00DB1539&quot;/&gt;&lt;wsp:rsid wsp:val=&quot;00DB1F98&quot;/&gt;&lt;wsp:rsid wsp:val=&quot;00DB2037&quot;/&gt;&lt;wsp:rsid wsp:val=&quot;00DB2551&quot;/&gt;&lt;wsp:rsid wsp:val=&quot;00DB2706&quot;/&gt;&lt;wsp:rsid wsp:val=&quot;00DB286C&quot;/&gt;&lt;wsp:rsid wsp:val=&quot;00DB2DC2&quot;/&gt;&lt;wsp:rsid wsp:val=&quot;00DB34AC&quot;/&gt;&lt;wsp:rsid wsp:val=&quot;00DB35C7&quot;/&gt;&lt;wsp:rsid wsp:val=&quot;00DB369E&quot;/&gt;&lt;wsp:rsid wsp:val=&quot;00DB39DE&quot;/&gt;&lt;wsp:rsid wsp:val=&quot;00DB3D52&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15C&quot;/&gt;&lt;wsp:rsid wsp:val=&quot;00DC65D8&quot;/&gt;&lt;wsp:rsid wsp:val=&quot;00DC6A94&quot;/&gt;&lt;wsp:rsid wsp:val=&quot;00DC6B82&quot;/&gt;&lt;wsp:rsid wsp:val=&quot;00DC7073&quot;/&gt;&lt;wsp:rsid wsp:val=&quot;00DC765F&quot;/&gt;&lt;wsp:rsid wsp:val=&quot;00DC7722&quot;/&gt;&lt;wsp:rsid wsp:val=&quot;00DC7890&quot;/&gt;&lt;wsp:rsid wsp:val=&quot;00DC7E92&quot;/&gt;&lt;wsp:rsid wsp:val=&quot;00DD02C4&quot;/&gt;&lt;wsp:rsid wsp:val=&quot;00DD0877&quot;/&gt;&lt;wsp:rsid wsp:val=&quot;00DD0C93&quot;/&gt;&lt;wsp:rsid wsp:val=&quot;00DD0D46&quot;/&gt;&lt;wsp:rsid wsp:val=&quot;00DD1271&quot;/&gt;&lt;wsp:rsid wsp:val=&quot;00DD128A&quot;/&gt;&lt;wsp:rsid wsp:val=&quot;00DD12B1&quot;/&gt;&lt;wsp:rsid wsp:val=&quot;00DD12B5&quot;/&gt;&lt;wsp:rsid wsp:val=&quot;00DD1422&quot;/&gt;&lt;wsp:rsid wsp:val=&quot;00DD1947&quot;/&gt;&lt;wsp:rsid wsp:val=&quot;00DD1992&quot;/&gt;&lt;wsp:rsid wsp:val=&quot;00DD1A59&quot;/&gt;&lt;wsp:rsid wsp:val=&quot;00DD1B7F&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01E&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D33&quot;/&gt;&lt;wsp:rsid wsp:val=&quot;00DF0E63&quot;/&gt;&lt;wsp:rsid wsp:val=&quot;00DF1280&quot;/&gt;&lt;wsp:rsid wsp:val=&quot;00DF1300&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E97&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6014&quot;/&gt;&lt;wsp:rsid wsp:val=&quot;00DF6154&quot;/&gt;&lt;wsp:rsid wsp:val=&quot;00DF6824&quot;/&gt;&lt;wsp:rsid wsp:val=&quot;00DF6F81&quot;/&gt;&lt;wsp:rsid wsp:val=&quot;00DF7226&quot;/&gt;&lt;wsp:rsid wsp:val=&quot;00DF7644&quot;/&gt;&lt;wsp:rsid wsp:val=&quot;00DF7C0A&quot;/&gt;&lt;wsp:rsid wsp:val=&quot;00E00018&quot;/&gt;&lt;wsp:rsid wsp:val=&quot;00E004D1&quot;/&gt;&lt;wsp:rsid wsp:val=&quot;00E00A07&quot;/&gt;&lt;wsp:rsid wsp:val=&quot;00E00EFF&quot;/&gt;&lt;wsp:rsid wsp:val=&quot;00E0158D&quot;/&gt;&lt;wsp:rsid wsp:val=&quot;00E019EA&quot;/&gt;&lt;wsp:rsid wsp:val=&quot;00E01BD9&quot;/&gt;&lt;wsp:rsid wsp:val=&quot;00E01CAC&quot;/&gt;&lt;wsp:rsid wsp:val=&quot;00E0243C&quot;/&gt;&lt;wsp:rsid wsp:val=&quot;00E028E6&quot;/&gt;&lt;wsp:rsid wsp:val=&quot;00E02C20&quot;/&gt;&lt;wsp:rsid wsp:val=&quot;00E03016&quot;/&gt;&lt;wsp:rsid wsp:val=&quot;00E031D7&quot;/&gt;&lt;wsp:rsid wsp:val=&quot;00E032C1&quot;/&gt;&lt;wsp:rsid wsp:val=&quot;00E03926&quot;/&gt;&lt;wsp:rsid wsp:val=&quot;00E039C0&quot;/&gt;&lt;wsp:rsid wsp:val=&quot;00E046C1&quot;/&gt;&lt;wsp:rsid wsp:val=&quot;00E047AB&quot;/&gt;&lt;wsp:rsid wsp:val=&quot;00E049EC&quot;/&gt;&lt;wsp:rsid wsp:val=&quot;00E04BBA&quot;/&gt;&lt;wsp:rsid wsp:val=&quot;00E04EE6&quot;/&gt;&lt;wsp:rsid wsp:val=&quot;00E04FFA&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45&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43&quot;/&gt;&lt;wsp:rsid wsp:val=&quot;00E150B1&quot;/&gt;&lt;wsp:rsid wsp:val=&quot;00E15352&quot;/&gt;&lt;wsp:rsid wsp:val=&quot;00E154A1&quot;/&gt;&lt;wsp:rsid wsp:val=&quot;00E15B4D&quot;/&gt;&lt;wsp:rsid wsp:val=&quot;00E1626E&quot;/&gt;&lt;wsp:rsid wsp:val=&quot;00E164E8&quot;/&gt;&lt;wsp:rsid wsp:val=&quot;00E1654E&quot;/&gt;&lt;wsp:rsid wsp:val=&quot;00E16706&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1B9&quot;/&gt;&lt;wsp:rsid wsp:val=&quot;00E2446F&quot;/&gt;&lt;wsp:rsid wsp:val=&quot;00E250DB&quot;/&gt;&lt;wsp:rsid wsp:val=&quot;00E259BD&quot;/&gt;&lt;wsp:rsid wsp:val=&quot;00E25C00&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A89&quot;/&gt;&lt;wsp:rsid wsp:val=&quot;00E33B1B&quot;/&gt;&lt;wsp:rsid wsp:val=&quot;00E33BB9&quot;/&gt;&lt;wsp:rsid wsp:val=&quot;00E33E4D&quot;/&gt;&lt;wsp:rsid wsp:val=&quot;00E3457A&quot;/&gt;&lt;wsp:rsid wsp:val=&quot;00E34F08&quot;/&gt;&lt;wsp:rsid wsp:val=&quot;00E35F47&quot;/&gt;&lt;wsp:rsid wsp:val=&quot;00E360A5&quot;/&gt;&lt;wsp:rsid wsp:val=&quot;00E362BC&quot;/&gt;&lt;wsp:rsid wsp:val=&quot;00E36D92&quot;/&gt;&lt;wsp:rsid wsp:val=&quot;00E377BF&quot;/&gt;&lt;wsp:rsid wsp:val=&quot;00E37C25&quot;/&gt;&lt;wsp:rsid wsp:val=&quot;00E40362&quot;/&gt;&lt;wsp:rsid wsp:val=&quot;00E40DAE&quot;/&gt;&lt;wsp:rsid wsp:val=&quot;00E41479&quot;/&gt;&lt;wsp:rsid wsp:val=&quot;00E416D6&quot;/&gt;&lt;wsp:rsid wsp:val=&quot;00E41A3E&quot;/&gt;&lt;wsp:rsid wsp:val=&quot;00E41D2F&quot;/&gt;&lt;wsp:rsid wsp:val=&quot;00E41DB4&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3E8&quot;/&gt;&lt;wsp:rsid wsp:val=&quot;00E45A9D&quot;/&gt;&lt;wsp:rsid wsp:val=&quot;00E460A1&quot;/&gt;&lt;wsp:rsid wsp:val=&quot;00E46398&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548&quot;/&gt;&lt;wsp:rsid wsp:val=&quot;00E515A3&quot;/&gt;&lt;wsp:rsid wsp:val=&quot;00E516B4&quot;/&gt;&lt;wsp:rsid wsp:val=&quot;00E51735&quot;/&gt;&lt;wsp:rsid wsp:val=&quot;00E51817&quot;/&gt;&lt;wsp:rsid wsp:val=&quot;00E51ABD&quot;/&gt;&lt;wsp:rsid wsp:val=&quot;00E51E23&quot;/&gt;&lt;wsp:rsid wsp:val=&quot;00E52CCE&quot;/&gt;&lt;wsp:rsid wsp:val=&quot;00E52F76&quot;/&gt;&lt;wsp:rsid wsp:val=&quot;00E53069&quot;/&gt;&lt;wsp:rsid wsp:val=&quot;00E5315C&quot;/&gt;&lt;wsp:rsid wsp:val=&quot;00E53370&quot;/&gt;&lt;wsp:rsid wsp:val=&quot;00E538E0&quot;/&gt;&lt;wsp:rsid wsp:val=&quot;00E54D33&quot;/&gt;&lt;wsp:rsid wsp:val=&quot;00E55AEB&quot;/&gt;&lt;wsp:rsid wsp:val=&quot;00E56E29&quot;/&gt;&lt;wsp:rsid wsp:val=&quot;00E5711F&quot;/&gt;&lt;wsp:rsid wsp:val=&quot;00E572CE&quot;/&gt;&lt;wsp:rsid wsp:val=&quot;00E5765B&quot;/&gt;&lt;wsp:rsid wsp:val=&quot;00E57A3C&quot;/&gt;&lt;wsp:rsid wsp:val=&quot;00E6000E&quot;/&gt;&lt;wsp:rsid wsp:val=&quot;00E602C9&quot;/&gt;&lt;wsp:rsid wsp:val=&quot;00E6043C&quot;/&gt;&lt;wsp:rsid wsp:val=&quot;00E60774&quot;/&gt;&lt;wsp:rsid wsp:val=&quot;00E608B7&quot;/&gt;&lt;wsp:rsid wsp:val=&quot;00E60AB5&quot;/&gt;&lt;wsp:rsid wsp:val=&quot;00E60D6F&quot;/&gt;&lt;wsp:rsid wsp:val=&quot;00E60F80&quot;/&gt;&lt;wsp:rsid wsp:val=&quot;00E61DAC&quot;/&gt;&lt;wsp:rsid wsp:val=&quot;00E624DA&quot;/&gt;&lt;wsp:rsid wsp:val=&quot;00E6275D&quot;/&gt;&lt;wsp:rsid wsp:val=&quot;00E627BC&quot;/&gt;&lt;wsp:rsid wsp:val=&quot;00E629F9&quot;/&gt;&lt;wsp:rsid wsp:val=&quot;00E62AF2&quot;/&gt;&lt;wsp:rsid wsp:val=&quot;00E62B5D&quot;/&gt;&lt;wsp:rsid wsp:val=&quot;00E62D6E&quot;/&gt;&lt;wsp:rsid wsp:val=&quot;00E630F7&quot;/&gt;&lt;wsp:rsid wsp:val=&quot;00E632B7&quot;/&gt;&lt;wsp:rsid wsp:val=&quot;00E63983&quot;/&gt;&lt;wsp:rsid wsp:val=&quot;00E63AF2&quot;/&gt;&lt;wsp:rsid wsp:val=&quot;00E63C65&quot;/&gt;&lt;wsp:rsid wsp:val=&quot;00E6412A&quot;/&gt;&lt;wsp:rsid wsp:val=&quot;00E64286&quot;/&gt;&lt;wsp:rsid wsp:val=&quot;00E64763&quot;/&gt;&lt;wsp:rsid wsp:val=&quot;00E64C11&quot;/&gt;&lt;wsp:rsid wsp:val=&quot;00E64CDD&quot;/&gt;&lt;wsp:rsid wsp:val=&quot;00E64E79&quot;/&gt;&lt;wsp:rsid wsp:val=&quot;00E65013&quot;/&gt;&lt;wsp:rsid wsp:val=&quot;00E65E6B&quot;/&gt;&lt;wsp:rsid wsp:val=&quot;00E6640D&quot;/&gt;&lt;wsp:rsid wsp:val=&quot;00E6682F&quot;/&gt;&lt;wsp:rsid wsp:val=&quot;00E701D0&quot;/&gt;&lt;wsp:rsid wsp:val=&quot;00E705E5&quot;/&gt;&lt;wsp:rsid wsp:val=&quot;00E70B0C&quot;/&gt;&lt;wsp:rsid wsp:val=&quot;00E70F61&quot;/&gt;&lt;wsp:rsid wsp:val=&quot;00E71542&quot;/&gt;&lt;wsp:rsid wsp:val=&quot;00E71DF1&quot;/&gt;&lt;wsp:rsid wsp:val=&quot;00E722EF&quot;/&gt;&lt;wsp:rsid wsp:val=&quot;00E723D3&quot;/&gt;&lt;wsp:rsid wsp:val=&quot;00E7242A&quot;/&gt;&lt;wsp:rsid wsp:val=&quot;00E7245A&quot;/&gt;&lt;wsp:rsid wsp:val=&quot;00E7251D&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99A&quot;/&gt;&lt;wsp:rsid wsp:val=&quot;00E81F9F&quot;/&gt;&lt;wsp:rsid wsp:val=&quot;00E81FFC&quot;/&gt;&lt;wsp:rsid wsp:val=&quot;00E8213F&quot;/&gt;&lt;wsp:rsid wsp:val=&quot;00E826C8&quot;/&gt;&lt;wsp:rsid wsp:val=&quot;00E828DA&quot;/&gt;&lt;wsp:rsid wsp:val=&quot;00E82B9F&quot;/&gt;&lt;wsp:rsid wsp:val=&quot;00E83280&quot;/&gt;&lt;wsp:rsid wsp:val=&quot;00E832C9&quot;/&gt;&lt;wsp:rsid wsp:val=&quot;00E83469&quot;/&gt;&lt;wsp:rsid wsp:val=&quot;00E83E6E&quot;/&gt;&lt;wsp:rsid wsp:val=&quot;00E83EE9&quot;/&gt;&lt;wsp:rsid wsp:val=&quot;00E843C5&quot;/&gt;&lt;wsp:rsid wsp:val=&quot;00E84A59&quot;/&gt;&lt;wsp:rsid wsp:val=&quot;00E84E78&quot;/&gt;&lt;wsp:rsid wsp:val=&quot;00E850F7&quot;/&gt;&lt;wsp:rsid wsp:val=&quot;00E85483&quot;/&gt;&lt;wsp:rsid wsp:val=&quot;00E8563C&quot;/&gt;&lt;wsp:rsid wsp:val=&quot;00E859CA&quot;/&gt;&lt;wsp:rsid wsp:val=&quot;00E85BAE&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E&quot;/&gt;&lt;wsp:rsid wsp:val=&quot;00E87F95&quot;/&gt;&lt;wsp:rsid wsp:val=&quot;00E90199&quot;/&gt;&lt;wsp:rsid wsp:val=&quot;00E90367&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A9&quot;/&gt;&lt;wsp:rsid wsp:val=&quot;00E91EFC&quot;/&gt;&lt;wsp:rsid wsp:val=&quot;00E92054&quot;/&gt;&lt;wsp:rsid wsp:val=&quot;00E920B8&quot;/&gt;&lt;wsp:rsid wsp:val=&quot;00E9232D&quot;/&gt;&lt;wsp:rsid wsp:val=&quot;00E924C7&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72A&quot;/&gt;&lt;wsp:rsid wsp:val=&quot;00E9694A&quot;/&gt;&lt;wsp:rsid wsp:val=&quot;00E96B89&quot;/&gt;&lt;wsp:rsid wsp:val=&quot;00E96C84&quot;/&gt;&lt;wsp:rsid wsp:val=&quot;00E96EB3&quot;/&gt;&lt;wsp:rsid wsp:val=&quot;00E96FBC&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300C&quot;/&gt;&lt;wsp:rsid wsp:val=&quot;00EA32DE&quot;/&gt;&lt;wsp:rsid wsp:val=&quot;00EA3601&quot;/&gt;&lt;wsp:rsid wsp:val=&quot;00EA3D67&quot;/&gt;&lt;wsp:rsid wsp:val=&quot;00EA3DB9&quot;/&gt;&lt;wsp:rsid wsp:val=&quot;00EA4022&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77E&quot;/&gt;&lt;wsp:rsid wsp:val=&quot;00EB0FD8&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042&quot;/&gt;&lt;wsp:rsid wsp:val=&quot;00EB410B&quot;/&gt;&lt;wsp:rsid wsp:val=&quot;00EB4155&quot;/&gt;&lt;wsp:rsid wsp:val=&quot;00EB42C8&quot;/&gt;&lt;wsp:rsid wsp:val=&quot;00EB4A13&quot;/&gt;&lt;wsp:rsid wsp:val=&quot;00EB52C5&quot;/&gt;&lt;wsp:rsid wsp:val=&quot;00EB534C&quot;/&gt;&lt;wsp:rsid wsp:val=&quot;00EB542F&quot;/&gt;&lt;wsp:rsid wsp:val=&quot;00EB55D2&quot;/&gt;&lt;wsp:rsid wsp:val=&quot;00EB57E7&quot;/&gt;&lt;wsp:rsid wsp:val=&quot;00EB5ADE&quot;/&gt;&lt;wsp:rsid wsp:val=&quot;00EB5CC3&quot;/&gt;&lt;wsp:rsid wsp:val=&quot;00EB6440&quot;/&gt;&lt;wsp:rsid wsp:val=&quot;00EB6698&quot;/&gt;&lt;wsp:rsid wsp:val=&quot;00EB6C27&quot;/&gt;&lt;wsp:rsid wsp:val=&quot;00EB6C53&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3EF&quot;/&gt;&lt;wsp:rsid wsp:val=&quot;00EC0A9B&quot;/&gt;&lt;wsp:rsid wsp:val=&quot;00EC0BF0&quot;/&gt;&lt;wsp:rsid wsp:val=&quot;00EC117E&quot;/&gt;&lt;wsp:rsid wsp:val=&quot;00EC183D&quot;/&gt;&lt;wsp:rsid wsp:val=&quot;00EC1B6D&quot;/&gt;&lt;wsp:rsid wsp:val=&quot;00EC1D83&quot;/&gt;&lt;wsp:rsid wsp:val=&quot;00EC1E45&quot;/&gt;&lt;wsp:rsid wsp:val=&quot;00EC246B&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20F7&quot;/&gt;&lt;wsp:rsid wsp:val=&quot;00ED24AE&quot;/&gt;&lt;wsp:rsid wsp:val=&quot;00ED2FF1&quot;/&gt;&lt;wsp:rsid wsp:val=&quot;00ED3207&quot;/&gt;&lt;wsp:rsid wsp:val=&quot;00ED32E7&quot;/&gt;&lt;wsp:rsid wsp:val=&quot;00ED3534&quot;/&gt;&lt;wsp:rsid wsp:val=&quot;00ED35B9&quot;/&gt;&lt;wsp:rsid wsp:val=&quot;00ED367B&quot;/&gt;&lt;wsp:rsid wsp:val=&quot;00ED378D&quot;/&gt;&lt;wsp:rsid wsp:val=&quot;00ED38D7&quot;/&gt;&lt;wsp:rsid wsp:val=&quot;00ED3B7D&quot;/&gt;&lt;wsp:rsid wsp:val=&quot;00ED3E6E&quot;/&gt;&lt;wsp:rsid wsp:val=&quot;00ED5122&quot;/&gt;&lt;wsp:rsid wsp:val=&quot;00ED54F7&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DCB&quot;/&gt;&lt;wsp:rsid wsp:val=&quot;00EE4AE8&quot;/&gt;&lt;wsp:rsid wsp:val=&quot;00EE5112&quot;/&gt;&lt;wsp:rsid wsp:val=&quot;00EE5553&quot;/&gt;&lt;wsp:rsid wsp:val=&quot;00EE62B4&quot;/&gt;&lt;wsp:rsid wsp:val=&quot;00EE636D&quot;/&gt;&lt;wsp:rsid wsp:val=&quot;00EE66B1&quot;/&gt;&lt;wsp:rsid wsp:val=&quot;00EE6CC0&quot;/&gt;&lt;wsp:rsid wsp:val=&quot;00EE75D6&quot;/&gt;&lt;wsp:rsid wsp:val=&quot;00EE7C06&quot;/&gt;&lt;wsp:rsid wsp:val=&quot;00EE7D91&quot;/&gt;&lt;wsp:rsid wsp:val=&quot;00EE7ECE&quot;/&gt;&lt;wsp:rsid wsp:val=&quot;00EF0225&quot;/&gt;&lt;wsp:rsid wsp:val=&quot;00EF05A6&quot;/&gt;&lt;wsp:rsid wsp:val=&quot;00EF082A&quot;/&gt;&lt;wsp:rsid wsp:val=&quot;00EF0E50&quot;/&gt;&lt;wsp:rsid wsp:val=&quot;00EF118E&quot;/&gt;&lt;wsp:rsid wsp:val=&quot;00EF118F&quot;/&gt;&lt;wsp:rsid wsp:val=&quot;00EF1287&quot;/&gt;&lt;wsp:rsid wsp:val=&quot;00EF1333&quot;/&gt;&lt;wsp:rsid wsp:val=&quot;00EF1AEC&quot;/&gt;&lt;wsp:rsid wsp:val=&quot;00EF20FD&quot;/&gt;&lt;wsp:rsid wsp:val=&quot;00EF2786&quot;/&gt;&lt;wsp:rsid wsp:val=&quot;00EF2A1F&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6141&quot;/&gt;&lt;wsp:rsid wsp:val=&quot;00EF650F&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D6&quot;/&gt;&lt;wsp:rsid wsp:val=&quot;00EF7CE8&quot;/&gt;&lt;wsp:rsid wsp:val=&quot;00F000F0&quot;/&gt;&lt;wsp:rsid wsp:val=&quot;00F00180&quot;/&gt;&lt;wsp:rsid wsp:val=&quot;00F00497&quot;/&gt;&lt;wsp:rsid wsp:val=&quot;00F005AF&quot;/&gt;&lt;wsp:rsid wsp:val=&quot;00F006E4&quot;/&gt;&lt;wsp:rsid wsp:val=&quot;00F00829&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06&quot;/&gt;&lt;wsp:rsid wsp:val=&quot;00F15860&quot;/&gt;&lt;wsp:rsid wsp:val=&quot;00F15B3A&quot;/&gt;&lt;wsp:rsid wsp:val=&quot;00F1698C&quot;/&gt;&lt;wsp:rsid wsp:val=&quot;00F16BB1&quot;/&gt;&lt;wsp:rsid wsp:val=&quot;00F17A8F&quot;/&gt;&lt;wsp:rsid wsp:val=&quot;00F20046&quot;/&gt;&lt;wsp:rsid wsp:val=&quot;00F205A6&quot;/&gt;&lt;wsp:rsid wsp:val=&quot;00F206FE&quot;/&gt;&lt;wsp:rsid wsp:val=&quot;00F20798&quot;/&gt;&lt;wsp:rsid wsp:val=&quot;00F20F5B&quot;/&gt;&lt;wsp:rsid wsp:val=&quot;00F21048&quot;/&gt;&lt;wsp:rsid wsp:val=&quot;00F210AB&quot;/&gt;&lt;wsp:rsid wsp:val=&quot;00F211CB&quot;/&gt;&lt;wsp:rsid wsp:val=&quot;00F21345&quot;/&gt;&lt;wsp:rsid wsp:val=&quot;00F21484&quot;/&gt;&lt;wsp:rsid wsp:val=&quot;00F215C3&quot;/&gt;&lt;wsp:rsid wsp:val=&quot;00F21857&quot;/&gt;&lt;wsp:rsid wsp:val=&quot;00F218EF&quot;/&gt;&lt;wsp:rsid wsp:val=&quot;00F21A0B&quot;/&gt;&lt;wsp:rsid wsp:val=&quot;00F21B4F&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E0C&quot;/&gt;&lt;wsp:rsid wsp:val=&quot;00F27EF4&quot;/&gt;&lt;wsp:rsid wsp:val=&quot;00F3002F&quot;/&gt;&lt;wsp:rsid wsp:val=&quot;00F30031&quot;/&gt;&lt;wsp:rsid wsp:val=&quot;00F30063&quot;/&gt;&lt;wsp:rsid wsp:val=&quot;00F30353&quot;/&gt;&lt;wsp:rsid wsp:val=&quot;00F308C0&quot;/&gt;&lt;wsp:rsid wsp:val=&quot;00F30BE8&quot;/&gt;&lt;wsp:rsid wsp:val=&quot;00F30FF2&quot;/&gt;&lt;wsp:rsid wsp:val=&quot;00F31375&quot;/&gt;&lt;wsp:rsid wsp:val=&quot;00F316ED&quot;/&gt;&lt;wsp:rsid wsp:val=&quot;00F318E7&quot;/&gt;&lt;wsp:rsid wsp:val=&quot;00F31F17&quot;/&gt;&lt;wsp:rsid wsp:val=&quot;00F3236F&quot;/&gt;&lt;wsp:rsid wsp:val=&quot;00F32374&quot;/&gt;&lt;wsp:rsid wsp:val=&quot;00F32F0E&quot;/&gt;&lt;wsp:rsid wsp:val=&quot;00F32F3E&quot;/&gt;&lt;wsp:rsid wsp:val=&quot;00F3338A&quot;/&gt;&lt;wsp:rsid wsp:val=&quot;00F3372E&quot;/&gt;&lt;wsp:rsid wsp:val=&quot;00F3383E&quot;/&gt;&lt;wsp:rsid wsp:val=&quot;00F34057&quot;/&gt;&lt;wsp:rsid wsp:val=&quot;00F34286&quot;/&gt;&lt;wsp:rsid wsp:val=&quot;00F342E5&quot;/&gt;&lt;wsp:rsid wsp:val=&quot;00F346BC&quot;/&gt;&lt;wsp:rsid wsp:val=&quot;00F347D0&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8D6&quot;/&gt;&lt;wsp:rsid wsp:val=&quot;00F37922&quot;/&gt;&lt;wsp:rsid wsp:val=&quot;00F37A1D&quot;/&gt;&lt;wsp:rsid wsp:val=&quot;00F37AEF&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0F3&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0939&quot;/&gt;&lt;wsp:rsid wsp:val=&quot;00F513BA&quot;/&gt;&lt;wsp:rsid wsp:val=&quot;00F51447&quot;/&gt;&lt;wsp:rsid wsp:val=&quot;00F514EF&quot;/&gt;&lt;wsp:rsid wsp:val=&quot;00F516F4&quot;/&gt;&lt;wsp:rsid wsp:val=&quot;00F52477&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4192&quot;/&gt;&lt;wsp:rsid wsp:val=&quot;00F542D8&quot;/&gt;&lt;wsp:rsid wsp:val=&quot;00F546DB&quot;/&gt;&lt;wsp:rsid wsp:val=&quot;00F548C8&quot;/&gt;&lt;wsp:rsid wsp:val=&quot;00F54E13&quot;/&gt;&lt;wsp:rsid wsp:val=&quot;00F55331&quot;/&gt;&lt;wsp:rsid wsp:val=&quot;00F55AC5&quot;/&gt;&lt;wsp:rsid wsp:val=&quot;00F55C34&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596&quot;/&gt;&lt;wsp:rsid wsp:val=&quot;00F61701&quot;/&gt;&lt;wsp:rsid wsp:val=&quot;00F61902&quot;/&gt;&lt;wsp:rsid wsp:val=&quot;00F61C45&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AF6&quot;/&gt;&lt;wsp:rsid wsp:val=&quot;00F675DD&quot;/&gt;&lt;wsp:rsid wsp:val=&quot;00F67A85&quot;/&gt;&lt;wsp:rsid wsp:val=&quot;00F70559&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D87&quot;/&gt;&lt;wsp:rsid wsp:val=&quot;00F73E55&quot;/&gt;&lt;wsp:rsid wsp:val=&quot;00F73F43&quot;/&gt;&lt;wsp:rsid wsp:val=&quot;00F7409F&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A00&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5AB&quot;/&gt;&lt;wsp:rsid wsp:val=&quot;00F9174D&quot;/&gt;&lt;wsp:rsid wsp:val=&quot;00F91906&quot;/&gt;&lt;wsp:rsid wsp:val=&quot;00F91CA2&quot;/&gt;&lt;wsp:rsid wsp:val=&quot;00F91DAB&quot;/&gt;&lt;wsp:rsid wsp:val=&quot;00F91DAC&quot;/&gt;&lt;wsp:rsid wsp:val=&quot;00F91FBE&quot;/&gt;&lt;wsp:rsid wsp:val=&quot;00F92174&quot;/&gt;&lt;wsp:rsid wsp:val=&quot;00F923DB&quot;/&gt;&lt;wsp:rsid wsp:val=&quot;00F92725&quot;/&gt;&lt;wsp:rsid wsp:val=&quot;00F9344F&quot;/&gt;&lt;wsp:rsid wsp:val=&quot;00F93A3D&quot;/&gt;&lt;wsp:rsid wsp:val=&quot;00F93C3E&quot;/&gt;&lt;wsp:rsid wsp:val=&quot;00F93D13&quot;/&gt;&lt;wsp:rsid wsp:val=&quot;00F93EE6&quot;/&gt;&lt;wsp:rsid wsp:val=&quot;00F94003&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59B&quot;/&gt;&lt;wsp:rsid wsp:val=&quot;00F958CD&quot;/&gt;&lt;wsp:rsid wsp:val=&quot;00F9632D&quot;/&gt;&lt;wsp:rsid wsp:val=&quot;00F9644F&quot;/&gt;&lt;wsp:rsid wsp:val=&quot;00F965D9&quot;/&gt;&lt;wsp:rsid wsp:val=&quot;00F968CC&quot;/&gt;&lt;wsp:rsid wsp:val=&quot;00F96C7A&quot;/&gt;&lt;wsp:rsid wsp:val=&quot;00F96E7C&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24&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1E9&quot;/&gt;&lt;wsp:rsid wsp:val=&quot;00FA7A20&quot;/&gt;&lt;wsp:rsid wsp:val=&quot;00FA7AA6&quot;/&gt;&lt;wsp:rsid wsp:val=&quot;00FA7C04&quot;/&gt;&lt;wsp:rsid wsp:val=&quot;00FB007D&quot;/&gt;&lt;wsp:rsid wsp:val=&quot;00FB0443&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81C&quot;/&gt;&lt;wsp:rsid wsp:val=&quot;00FB3A91&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3CC&quot;/&gt;&lt;wsp:rsid wsp:val=&quot;00FC1485&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60B6&quot;/&gt;&lt;wsp:rsid wsp:val=&quot;00FC65A0&quot;/&gt;&lt;wsp:rsid wsp:val=&quot;00FC6672&quot;/&gt;&lt;wsp:rsid wsp:val=&quot;00FC6B41&quot;/&gt;&lt;wsp:rsid wsp:val=&quot;00FC7308&quot;/&gt;&lt;wsp:rsid wsp:val=&quot;00FC7896&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5502&quot;/&gt;&lt;wsp:rsid wsp:val=&quot;00FD6318&quot;/&gt;&lt;wsp:rsid wsp:val=&quot;00FD6556&quot;/&gt;&lt;wsp:rsid wsp:val=&quot;00FD691F&quot;/&gt;&lt;wsp:rsid wsp:val=&quot;00FD6A3D&quot;/&gt;&lt;wsp:rsid wsp:val=&quot;00FD6BD7&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352&quot;/&gt;&lt;wsp:rsid wsp:val=&quot;00FE1718&quot;/&gt;&lt;wsp:rsid wsp:val=&quot;00FE1B11&quot;/&gt;&lt;wsp:rsid wsp:val=&quot;00FE20AB&quot;/&gt;&lt;wsp:rsid wsp:val=&quot;00FE22FE&quot;/&gt;&lt;wsp:rsid wsp:val=&quot;00FE2955&quot;/&gt;&lt;wsp:rsid wsp:val=&quot;00FE2B7B&quot;/&gt;&lt;wsp:rsid wsp:val=&quot;00FE3100&quot;/&gt;&lt;wsp:rsid wsp:val=&quot;00FE3439&quot;/&gt;&lt;wsp:rsid wsp:val=&quot;00FE3768&quot;/&gt;&lt;wsp:rsid wsp:val=&quot;00FE4705&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FE&quot;/&gt;&lt;wsp:rsid wsp:val=&quot;00FF609A&quot;/&gt;&lt;wsp:rsid wsp:val=&quot;00FF6A39&quot;/&gt;&lt;wsp:rsid wsp:val=&quot;00FF6CF6&quot;/&gt;&lt;wsp:rsid wsp:val=&quot;00FF707C&quot;/&gt;&lt;wsp:rsid wsp:val=&quot;00FF7237&quot;/&gt;&lt;wsp:rsid wsp:val=&quot;00FF78DB&quot;/&gt;&lt;/wsp:rsids&gt;&lt;/w:docPr&gt;&lt;w:body&gt;&lt;wx:sect&gt;&lt;w:p wsp:rsidR=&quot;00000000&quot; wsp:rsidRDefault=&quot;00A16E04&quot; wsp:rsidP=&quot;00A16E04&quot;&gt;&lt;m:oMathPara&gt;&lt;m:oMath&gt;&lt;m:r&gt;&lt;w:rPr&gt;&lt;w:rFonts w:ascii=&quot;Cambria Math&quot; w:h-ansi=&quot;Cambria Math&quot;/&gt;&lt;wx:font wx:val=&quot;Cambria Math&quot;/&gt;&lt;w:i/&gt;&lt;w:lang w:fareast=&quot;EN-GB&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B13518">
        <w:rPr>
          <w:rFonts w:eastAsia="PMingLiU"/>
          <w:i/>
          <w:iCs/>
          <w:lang w:val="en-US" w:eastAsia="zh-CN"/>
        </w:rPr>
        <w:instrText xml:space="preserve"> </w:instrText>
      </w:r>
      <w:r w:rsidRPr="00B13518">
        <w:rPr>
          <w:rFonts w:eastAsia="PMingLiU"/>
          <w:i/>
          <w:iCs/>
          <w:lang w:val="en-US" w:eastAsia="zh-CN"/>
        </w:rPr>
        <w:fldChar w:fldCharType="separate"/>
      </w:r>
      <w:r w:rsidR="008D5F4A">
        <w:rPr>
          <w:i/>
          <w:iCs/>
          <w:position w:val="-5"/>
        </w:rPr>
        <w:pict w14:anchorId="45017551">
          <v:shape id="_x0000_i1036" type="#_x0000_t75" style="width:7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1924&quot;/&gt;&lt;wsp:rsid wsp:val=&quot;000121EC&quot;/&gt;&lt;wsp:rsid wsp:val=&quot;000124D1&quot;/&gt;&lt;wsp:rsid wsp:val=&quot;00012D90&quot;/&gt;&lt;wsp:rsid wsp:val=&quot;00012DCC&quot;/&gt;&lt;wsp:rsid wsp:val=&quot;0001321B&quot;/&gt;&lt;wsp:rsid wsp:val=&quot;00013488&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3DD2&quot;/&gt;&lt;wsp:rsid wsp:val=&quot;0002400D&quot;/&gt;&lt;wsp:rsid wsp:val=&quot;00024A87&quot;/&gt;&lt;wsp:rsid wsp:val=&quot;00024E37&quot;/&gt;&lt;wsp:rsid wsp:val=&quot;00024E57&quot;/&gt;&lt;wsp:rsid wsp:val=&quot;0002506A&quot;/&gt;&lt;wsp:rsid wsp:val=&quot;00025281&quot;/&gt;&lt;wsp:rsid wsp:val=&quot;000254B6&quot;/&gt;&lt;wsp:rsid wsp:val=&quot;000255A1&quot;/&gt;&lt;wsp:rsid wsp:val=&quot;00025825&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E02&quot;/&gt;&lt;wsp:rsid wsp:val=&quot;00031EDD&quot;/&gt;&lt;wsp:rsid wsp:val=&quot;000321DC&quot;/&gt;&lt;wsp:rsid wsp:val=&quot;00032905&quot;/&gt;&lt;wsp:rsid wsp:val=&quot;00032A64&quot;/&gt;&lt;wsp:rsid wsp:val=&quot;000334D2&quot;/&gt;&lt;wsp:rsid wsp:val=&quot;00033834&quot;/&gt;&lt;wsp:rsid wsp:val=&quot;00033A55&quot;/&gt;&lt;wsp:rsid wsp:val=&quot;00033AE8&quot;/&gt;&lt;wsp:rsid wsp:val=&quot;00033E5C&quot;/&gt;&lt;wsp:rsid wsp:val=&quot;00033FE2&quot;/&gt;&lt;wsp:rsid wsp:val=&quot;0003441E&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8D6&quot;/&gt;&lt;wsp:rsid wsp:val=&quot;00036A16&quot;/&gt;&lt;wsp:rsid wsp:val=&quot;00036C45&quot;/&gt;&lt;wsp:rsid wsp:val=&quot;00036FA7&quot;/&gt;&lt;wsp:rsid wsp:val=&quot;000377E3&quot;/&gt;&lt;wsp:rsid wsp:val=&quot;00037910&quot;/&gt;&lt;wsp:rsid wsp:val=&quot;00037A21&quot;/&gt;&lt;wsp:rsid wsp:val=&quot;00037D3E&quot;/&gt;&lt;wsp:rsid wsp:val=&quot;00040279&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527&quot;/&gt;&lt;wsp:rsid wsp:val=&quot;000426B1&quot;/&gt;&lt;wsp:rsid wsp:val=&quot;000429CD&quot;/&gt;&lt;wsp:rsid wsp:val=&quot;00042BFC&quot;/&gt;&lt;wsp:rsid wsp:val=&quot;000430CF&quot;/&gt;&lt;wsp:rsid wsp:val=&quot;000433B7&quot;/&gt;&lt;wsp:rsid wsp:val=&quot;00043607&quot;/&gt;&lt;wsp:rsid wsp:val=&quot;00043703&quot;/&gt;&lt;wsp:rsid wsp:val=&quot;00043CFE&quot;/&gt;&lt;wsp:rsid wsp:val=&quot;0004403C&quot;/&gt;&lt;wsp:rsid wsp:val=&quot;000441EC&quot;/&gt;&lt;wsp:rsid wsp:val=&quot;00044225&quot;/&gt;&lt;wsp:rsid wsp:val=&quot;00044359&quot;/&gt;&lt;wsp:rsid wsp:val=&quot;000444AD&quot;/&gt;&lt;wsp:rsid wsp:val=&quot;00044576&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885&quot;/&gt;&lt;wsp:rsid wsp:val=&quot;00047A82&quot;/&gt;&lt;wsp:rsid wsp:val=&quot;00047D3D&quot;/&gt;&lt;wsp:rsid wsp:val=&quot;0005055B&quot;/&gt;&lt;wsp:rsid wsp:val=&quot;000505B9&quot;/&gt;&lt;wsp:rsid wsp:val=&quot;000505E0&quot;/&gt;&lt;wsp:rsid wsp:val=&quot;000508D9&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56B&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9C&quot;/&gt;&lt;wsp:rsid wsp:val=&quot;0005504C&quot;/&gt;&lt;wsp:rsid wsp:val=&quot;00055871&quot;/&gt;&lt;wsp:rsid wsp:val=&quot;00055873&quot;/&gt;&lt;wsp:rsid wsp:val=&quot;00055B8E&quot;/&gt;&lt;wsp:rsid wsp:val=&quot;0005602E&quot;/&gt;&lt;wsp:rsid wsp:val=&quot;00056052&quot;/&gt;&lt;wsp:rsid wsp:val=&quot;00056057&quot;/&gt;&lt;wsp:rsid wsp:val=&quot;00056318&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1E9&quot;/&gt;&lt;wsp:rsid wsp:val=&quot;00060586&quot;/&gt;&lt;wsp:rsid wsp:val=&quot;00060A9B&quot;/&gt;&lt;wsp:rsid wsp:val=&quot;00060FDB&quot;/&gt;&lt;wsp:rsid wsp:val=&quot;000612C5&quot;/&gt;&lt;wsp:rsid wsp:val=&quot;00061C96&quot;/&gt;&lt;wsp:rsid wsp:val=&quot;00061E34&quot;/&gt;&lt;wsp:rsid wsp:val=&quot;000621A9&quot;/&gt;&lt;wsp:rsid wsp:val=&quot;0006263A&quot;/&gt;&lt;wsp:rsid wsp:val=&quot;00062A7F&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5FE&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8E&quot;/&gt;&lt;wsp:rsid wsp:val=&quot;00074BF5&quot;/&gt;&lt;wsp:rsid wsp:val=&quot;00074E65&quot;/&gt;&lt;wsp:rsid wsp:val=&quot;000752CD&quot;/&gt;&lt;wsp:rsid wsp:val=&quot;00075680&quot;/&gt;&lt;wsp:rsid wsp:val=&quot;0007590A&quot;/&gt;&lt;wsp:rsid wsp:val=&quot;00075999&quot;/&gt;&lt;wsp:rsid wsp:val=&quot;00075FE3&quot;/&gt;&lt;wsp:rsid wsp:val=&quot;00076622&quot;/&gt;&lt;wsp:rsid wsp:val=&quot;00076775&quot;/&gt;&lt;wsp:rsid wsp:val=&quot;00076D63&quot;/&gt;&lt;wsp:rsid wsp:val=&quot;00076D95&quot;/&gt;&lt;wsp:rsid wsp:val=&quot;00077579&quot;/&gt;&lt;wsp:rsid wsp:val=&quot;00077A78&quot;/&gt;&lt;wsp:rsid wsp:val=&quot;00080170&quot;/&gt;&lt;wsp:rsid wsp:val=&quot;000805B2&quot;/&gt;&lt;wsp:rsid wsp:val=&quot;00080786&quot;/&gt;&lt;wsp:rsid wsp:val=&quot;00080D74&quot;/&gt;&lt;wsp:rsid wsp:val=&quot;000812DB&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60&quot;/&gt;&lt;wsp:rsid wsp:val=&quot;00087881&quot;/&gt;&lt;wsp:rsid wsp:val=&quot;00087BAB&quot;/&gt;&lt;wsp:rsid wsp:val=&quot;00087E29&quot;/&gt;&lt;wsp:rsid wsp:val=&quot;00087F91&quot;/&gt;&lt;wsp:rsid wsp:val=&quot;00090573&quot;/&gt;&lt;wsp:rsid wsp:val=&quot;00090586&quot;/&gt;&lt;wsp:rsid wsp:val=&quot;00090653&quot;/&gt;&lt;wsp:rsid wsp:val=&quot;00091277&quot;/&gt;&lt;wsp:rsid wsp:val=&quot;00091714&quot;/&gt;&lt;wsp:rsid wsp:val=&quot;000921E3&quot;/&gt;&lt;wsp:rsid wsp:val=&quot;00092334&quot;/&gt;&lt;wsp:rsid wsp:val=&quot;000923BD&quot;/&gt;&lt;wsp:rsid wsp:val=&quot;000924A8&quot;/&gt;&lt;wsp:rsid wsp:val=&quot;000931C3&quot;/&gt;&lt;wsp:rsid wsp:val=&quot;000938A0&quot;/&gt;&lt;wsp:rsid wsp:val=&quot;00093B72&quot;/&gt;&lt;wsp:rsid wsp:val=&quot;0009437A&quot;/&gt;&lt;wsp:rsid wsp:val=&quot;000947B7&quot;/&gt;&lt;wsp:rsid wsp:val=&quot;0009493A&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A0296&quot;/&gt;&lt;wsp:rsid wsp:val=&quot;000A02DC&quot;/&gt;&lt;wsp:rsid wsp:val=&quot;000A06C9&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D49&quot;/&gt;&lt;wsp:rsid wsp:val=&quot;000A1F8D&quot;/&gt;&lt;wsp:rsid wsp:val=&quot;000A23B7&quot;/&gt;&lt;wsp:rsid wsp:val=&quot;000A2D70&quot;/&gt;&lt;wsp:rsid wsp:val=&quot;000A3A3A&quot;/&gt;&lt;wsp:rsid wsp:val=&quot;000A3ACB&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499&quot;/&gt;&lt;wsp:rsid wsp:val=&quot;000B081C&quot;/&gt;&lt;wsp:rsid wsp:val=&quot;000B10AB&quot;/&gt;&lt;wsp:rsid wsp:val=&quot;000B17A1&quot;/&gt;&lt;wsp:rsid wsp:val=&quot;000B1CD3&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33&quot;/&gt;&lt;wsp:rsid wsp:val=&quot;000B4EA5&quot;/&gt;&lt;wsp:rsid wsp:val=&quot;000B53AF&quot;/&gt;&lt;wsp:rsid wsp:val=&quot;000B546F&quot;/&gt;&lt;wsp:rsid wsp:val=&quot;000B5642&quot;/&gt;&lt;wsp:rsid wsp:val=&quot;000B60B9&quot;/&gt;&lt;wsp:rsid wsp:val=&quot;000B6199&quot;/&gt;&lt;wsp:rsid wsp:val=&quot;000B6338&quot;/&gt;&lt;wsp:rsid wsp:val=&quot;000B65BE&quot;/&gt;&lt;wsp:rsid wsp:val=&quot;000B6BDF&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05B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2B9&quot;/&gt;&lt;wsp:rsid wsp:val=&quot;000C4C76&quot;/&gt;&lt;wsp:rsid wsp:val=&quot;000C54A6&quot;/&gt;&lt;wsp:rsid wsp:val=&quot;000C550B&quot;/&gt;&lt;wsp:rsid wsp:val=&quot;000C5759&quot;/&gt;&lt;wsp:rsid wsp:val=&quot;000C5B91&quot;/&gt;&lt;wsp:rsid wsp:val=&quot;000C5E7D&quot;/&gt;&lt;wsp:rsid wsp:val=&quot;000C673C&quot;/&gt;&lt;wsp:rsid wsp:val=&quot;000C69F8&quot;/&gt;&lt;wsp:rsid wsp:val=&quot;000C71D9&quot;/&gt;&lt;wsp:rsid wsp:val=&quot;000C7C3E&quot;/&gt;&lt;wsp:rsid wsp:val=&quot;000D037E&quot;/&gt;&lt;wsp:rsid wsp:val=&quot;000D0A0F&quot;/&gt;&lt;wsp:rsid wsp:val=&quot;000D0AB8&quot;/&gt;&lt;wsp:rsid wsp:val=&quot;000D0BCC&quot;/&gt;&lt;wsp:rsid wsp:val=&quot;000D0F9A&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DE6&quot;/&gt;&lt;wsp:rsid wsp:val=&quot;000D4DFF&quot;/&gt;&lt;wsp:rsid wsp:val=&quot;000D4F5A&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1DF&quot;/&gt;&lt;wsp:rsid wsp:val=&quot;000D7268&quot;/&gt;&lt;wsp:rsid wsp:val=&quot;000D7383&quot;/&gt;&lt;wsp:rsid wsp:val=&quot;000D745D&quot;/&gt;&lt;wsp:rsid wsp:val=&quot;000D75CC&quot;/&gt;&lt;wsp:rsid wsp:val=&quot;000D75EE&quot;/&gt;&lt;wsp:rsid wsp:val=&quot;000D7783&quot;/&gt;&lt;wsp:rsid wsp:val=&quot;000D7A10&quot;/&gt;&lt;wsp:rsid wsp:val=&quot;000D7C7C&quot;/&gt;&lt;wsp:rsid wsp:val=&quot;000E011D&quot;/&gt;&lt;wsp:rsid wsp:val=&quot;000E0706&quot;/&gt;&lt;wsp:rsid wsp:val=&quot;000E14B9&quot;/&gt;&lt;wsp:rsid wsp:val=&quot;000E182B&quot;/&gt;&lt;wsp:rsid wsp:val=&quot;000E19C9&quot;/&gt;&lt;wsp:rsid wsp:val=&quot;000E1E8E&quot;/&gt;&lt;wsp:rsid wsp:val=&quot;000E279B&quot;/&gt;&lt;wsp:rsid wsp:val=&quot;000E2D41&quot;/&gt;&lt;wsp:rsid wsp:val=&quot;000E3075&quot;/&gt;&lt;wsp:rsid wsp:val=&quot;000E3358&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8E2&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38E&quot;/&gt;&lt;wsp:rsid wsp:val=&quot;000F251F&quot;/&gt;&lt;wsp:rsid wsp:val=&quot;000F2965&quot;/&gt;&lt;wsp:rsid wsp:val=&quot;000F2A21&quot;/&gt;&lt;wsp:rsid wsp:val=&quot;000F2A71&quot;/&gt;&lt;wsp:rsid wsp:val=&quot;000F2E12&quot;/&gt;&lt;wsp:rsid wsp:val=&quot;000F34C7&quot;/&gt;&lt;wsp:rsid wsp:val=&quot;000F3755&quot;/&gt;&lt;wsp:rsid wsp:val=&quot;000F3B40&quot;/&gt;&lt;wsp:rsid wsp:val=&quot;000F3FFF&quot;/&gt;&lt;wsp:rsid wsp:val=&quot;000F42EA&quot;/&gt;&lt;wsp:rsid wsp:val=&quot;000F4A11&quot;/&gt;&lt;wsp:rsid wsp:val=&quot;000F4CAF&quot;/&gt;&lt;wsp:rsid wsp:val=&quot;000F4D95&quot;/&gt;&lt;wsp:rsid wsp:val=&quot;000F4F44&quot;/&gt;&lt;wsp:rsid wsp:val=&quot;000F53CB&quot;/&gt;&lt;wsp:rsid wsp:val=&quot;000F55F2&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789F&quot;/&gt;&lt;wsp:rsid wsp:val=&quot;00117957&quot;/&gt;&lt;wsp:rsid wsp:val=&quot;00117AF5&quot;/&gt;&lt;wsp:rsid wsp:val=&quot;00117B4F&quot;/&gt;&lt;wsp:rsid wsp:val=&quot;00117B90&quot;/&gt;&lt;wsp:rsid wsp:val=&quot;00117CB8&quot;/&gt;&lt;wsp:rsid wsp:val=&quot;001202E9&quot;/&gt;&lt;wsp:rsid wsp:val=&quot;001203DB&quot;/&gt;&lt;wsp:rsid wsp:val=&quot;0012079F&quot;/&gt;&lt;wsp:rsid wsp:val=&quot;001207F3&quot;/&gt;&lt;wsp:rsid wsp:val=&quot;00120A7B&quot;/&gt;&lt;wsp:rsid wsp:val=&quot;00121316&quot;/&gt;&lt;wsp:rsid wsp:val=&quot;0012142A&quot;/&gt;&lt;wsp:rsid wsp:val=&quot;001215DB&quot;/&gt;&lt;wsp:rsid wsp:val=&quot;00121897&quot;/&gt;&lt;wsp:rsid wsp:val=&quot;001218BF&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467D&quot;/&gt;&lt;wsp:rsid wsp:val=&quot;001246EC&quot;/&gt;&lt;wsp:rsid wsp:val=&quot;001249D7&quot;/&gt;&lt;wsp:rsid wsp:val=&quot;00124E10&quot;/&gt;&lt;wsp:rsid wsp:val=&quot;00125078&quot;/&gt;&lt;wsp:rsid wsp:val=&quot;001252FE&quot;/&gt;&lt;wsp:rsid wsp:val=&quot;001257E6&quot;/&gt;&lt;wsp:rsid wsp:val=&quot;00126D98&quot;/&gt;&lt;wsp:rsid wsp:val=&quot;00126DAB&quot;/&gt;&lt;wsp:rsid wsp:val=&quot;00127080&quot;/&gt;&lt;wsp:rsid wsp:val=&quot;001274AC&quot;/&gt;&lt;wsp:rsid wsp:val=&quot;001275E6&quot;/&gt;&lt;wsp:rsid wsp:val=&quot;00127DE2&quot;/&gt;&lt;wsp:rsid wsp:val=&quot;00127F28&quot;/&gt;&lt;wsp:rsid wsp:val=&quot;00127F4C&quot;/&gt;&lt;wsp:rsid wsp:val=&quot;0013009E&quot;/&gt;&lt;wsp:rsid wsp:val=&quot;0013013D&quot;/&gt;&lt;wsp:rsid wsp:val=&quot;001301E5&quot;/&gt;&lt;wsp:rsid wsp:val=&quot;001305AC&quot;/&gt;&lt;wsp:rsid wsp:val=&quot;00130714&quot;/&gt;&lt;wsp:rsid wsp:val=&quot;00130953&quot;/&gt;&lt;wsp:rsid wsp:val=&quot;001309B5&quot;/&gt;&lt;wsp:rsid wsp:val=&quot;00130A25&quot;/&gt;&lt;wsp:rsid wsp:val=&quot;00131162&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B3A&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3&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6A9&quot;/&gt;&lt;wsp:rsid wsp:val=&quot;00147884&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208&quot;/&gt;&lt;wsp:rsid wsp:val=&quot;0015347E&quot;/&gt;&lt;wsp:rsid wsp:val=&quot;00153578&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F7A&quot;/&gt;&lt;wsp:rsid wsp:val=&quot;00156199&quot;/&gt;&lt;wsp:rsid wsp:val=&quot;00156260&quot;/&gt;&lt;wsp:rsid wsp:val=&quot;0015674F&quot;/&gt;&lt;wsp:rsid wsp:val=&quot;0015722A&quot;/&gt;&lt;wsp:rsid wsp:val=&quot;0016019C&quot;/&gt;&lt;wsp:rsid wsp:val=&quot;00160674&quot;/&gt;&lt;wsp:rsid wsp:val=&quot;00160786&quot;/&gt;&lt;wsp:rsid wsp:val=&quot;00160D2A&quot;/&gt;&lt;wsp:rsid wsp:val=&quot;0016117C&quot;/&gt;&lt;wsp:rsid wsp:val=&quot;001613AD&quot;/&gt;&lt;wsp:rsid wsp:val=&quot;001616AF&quot;/&gt;&lt;wsp:rsid wsp:val=&quot;001618A3&quot;/&gt;&lt;wsp:rsid wsp:val=&quot;0016223A&quot;/&gt;&lt;wsp:rsid wsp:val=&quot;00162262&quot;/&gt;&lt;wsp:rsid wsp:val=&quot;00162898&quot;/&gt;&lt;wsp:rsid wsp:val=&quot;00162BD5&quot;/&gt;&lt;wsp:rsid wsp:val=&quot;00162CF1&quot;/&gt;&lt;wsp:rsid wsp:val=&quot;00162F82&quot;/&gt;&lt;wsp:rsid wsp:val=&quot;001630E4&quot;/&gt;&lt;wsp:rsid wsp:val=&quot;001634EB&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634F&quot;/&gt;&lt;wsp:rsid wsp:val=&quot;00166994&quot;/&gt;&lt;wsp:rsid wsp:val=&quot;001669F9&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190&quot;/&gt;&lt;wsp:rsid wsp:val=&quot;00171944&quot;/&gt;&lt;wsp:rsid wsp:val=&quot;00171D7E&quot;/&gt;&lt;wsp:rsid wsp:val=&quot;00171F14&quot;/&gt;&lt;wsp:rsid wsp:val=&quot;0017226B&quot;/&gt;&lt;wsp:rsid wsp:val=&quot;00172304&quot;/&gt;&lt;wsp:rsid wsp:val=&quot;00172403&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1C5&quot;/&gt;&lt;wsp:rsid wsp:val=&quot;00180DC7&quot;/&gt;&lt;wsp:rsid wsp:val=&quot;00180E60&quot;/&gt;&lt;wsp:rsid wsp:val=&quot;00180EC7&quot;/&gt;&lt;wsp:rsid wsp:val=&quot;001817BA&quot;/&gt;&lt;wsp:rsid wsp:val=&quot;00181B3A&quot;/&gt;&lt;wsp:rsid wsp:val=&quot;00182050&quot;/&gt;&lt;wsp:rsid wsp:val=&quot;001820B2&quot;/&gt;&lt;wsp:rsid wsp:val=&quot;001821E9&quot;/&gt;&lt;wsp:rsid wsp:val=&quot;00182608&quot;/&gt;&lt;wsp:rsid wsp:val=&quot;00182E75&quot;/&gt;&lt;wsp:rsid wsp:val=&quot;001836D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9D3&quot;/&gt;&lt;wsp:rsid wsp:val=&quot;0019022C&quot;/&gt;&lt;wsp:rsid wsp:val=&quot;00190307&quot;/&gt;&lt;wsp:rsid wsp:val=&quot;001907C7&quot;/&gt;&lt;wsp:rsid wsp:val=&quot;00190927&quot;/&gt;&lt;wsp:rsid wsp:val=&quot;00190BD5&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643&quot;/&gt;&lt;wsp:rsid wsp:val=&quot;001A272C&quot;/&gt;&lt;wsp:rsid wsp:val=&quot;001A2939&quot;/&gt;&lt;wsp:rsid wsp:val=&quot;001A2FD5&quot;/&gt;&lt;wsp:rsid wsp:val=&quot;001A3037&quot;/&gt;&lt;wsp:rsid wsp:val=&quot;001A30B0&quot;/&gt;&lt;wsp:rsid wsp:val=&quot;001A30FB&quot;/&gt;&lt;wsp:rsid wsp:val=&quot;001A35B2&quot;/&gt;&lt;wsp:rsid wsp:val=&quot;001A36AC&quot;/&gt;&lt;wsp:rsid wsp:val=&quot;001A36CF&quot;/&gt;&lt;wsp:rsid wsp:val=&quot;001A3974&quot;/&gt;&lt;wsp:rsid wsp:val=&quot;001A3F0F&quot;/&gt;&lt;wsp:rsid wsp:val=&quot;001A3FA5&quot;/&gt;&lt;wsp:rsid wsp:val=&quot;001A4156&quot;/&gt;&lt;wsp:rsid wsp:val=&quot;001A43B8&quot;/&gt;&lt;wsp:rsid wsp:val=&quot;001A4EDF&quot;/&gt;&lt;wsp:rsid wsp:val=&quot;001A5174&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7E6&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256&quot;/&gt;&lt;wsp:rsid wsp:val=&quot;001B748B&quot;/&gt;&lt;wsp:rsid wsp:val=&quot;001B7CD0&quot;/&gt;&lt;wsp:rsid wsp:val=&quot;001C002C&quot;/&gt;&lt;wsp:rsid wsp:val=&quot;001C0085&quot;/&gt;&lt;wsp:rsid wsp:val=&quot;001C04E1&quot;/&gt;&lt;wsp:rsid wsp:val=&quot;001C063F&quot;/&gt;&lt;wsp:rsid wsp:val=&quot;001C0883&quot;/&gt;&lt;wsp:rsid wsp:val=&quot;001C0CD4&quot;/&gt;&lt;wsp:rsid wsp:val=&quot;001C1163&quot;/&gt;&lt;wsp:rsid wsp:val=&quot;001C16A9&quot;/&gt;&lt;wsp:rsid wsp:val=&quot;001C1E53&quot;/&gt;&lt;wsp:rsid wsp:val=&quot;001C211D&quot;/&gt;&lt;wsp:rsid wsp:val=&quot;001C2582&quot;/&gt;&lt;wsp:rsid wsp:val=&quot;001C2C3E&quot;/&gt;&lt;wsp:rsid wsp:val=&quot;001C2E60&quot;/&gt;&lt;wsp:rsid wsp:val=&quot;001C3227&quot;/&gt;&lt;wsp:rsid wsp:val=&quot;001C3474&quot;/&gt;&lt;wsp:rsid wsp:val=&quot;001C3B46&quot;/&gt;&lt;wsp:rsid wsp:val=&quot;001C3DC6&quot;/&gt;&lt;wsp:rsid wsp:val=&quot;001C3EAE&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185&quot;/&gt;&lt;wsp:rsid wsp:val=&quot;001C73C4&quot;/&gt;&lt;wsp:rsid wsp:val=&quot;001C76FC&quot;/&gt;&lt;wsp:rsid wsp:val=&quot;001C7AB6&quot;/&gt;&lt;wsp:rsid wsp:val=&quot;001C7BC3&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77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A25&quot;/&gt;&lt;wsp:rsid wsp:val=&quot;001D3C68&quot;/&gt;&lt;wsp:rsid wsp:val=&quot;001D4315&quot;/&gt;&lt;wsp:rsid wsp:val=&quot;001D43C0&quot;/&gt;&lt;wsp:rsid wsp:val=&quot;001D46EB&quot;/&gt;&lt;wsp:rsid wsp:val=&quot;001D4969&quot;/&gt;&lt;wsp:rsid wsp:val=&quot;001D4AF0&quot;/&gt;&lt;wsp:rsid wsp:val=&quot;001D4C91&quot;/&gt;&lt;wsp:rsid wsp:val=&quot;001D4F24&quot;/&gt;&lt;wsp:rsid wsp:val=&quot;001D506F&quot;/&gt;&lt;wsp:rsid wsp:val=&quot;001D53DC&quot;/&gt;&lt;wsp:rsid wsp:val=&quot;001D57B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DF7&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26E&quot;/&gt;&lt;wsp:rsid wsp:val=&quot;001E636D&quot;/&gt;&lt;wsp:rsid wsp:val=&quot;001E6446&quot;/&gt;&lt;wsp:rsid wsp:val=&quot;001E684F&quot;/&gt;&lt;wsp:rsid wsp:val=&quot;001E689D&quot;/&gt;&lt;wsp:rsid wsp:val=&quot;001E69D5&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A2&quot;/&gt;&lt;wsp:rsid wsp:val=&quot;001F54C5&quot;/&gt;&lt;wsp:rsid wsp:val=&quot;001F55C8&quot;/&gt;&lt;wsp:rsid wsp:val=&quot;001F5AF6&quot;/&gt;&lt;wsp:rsid wsp:val=&quot;001F5C84&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7E&quot;/&gt;&lt;wsp:rsid wsp:val=&quot;00201D85&quot;/&gt;&lt;wsp:rsid wsp:val=&quot;00202201&quot;/&gt;&lt;wsp:rsid wsp:val=&quot;00202D2E&quot;/&gt;&lt;wsp:rsid wsp:val=&quot;00203159&quot;/&gt;&lt;wsp:rsid wsp:val=&quot;002032C0&quot;/&gt;&lt;wsp:rsid wsp:val=&quot;00203A6E&quot;/&gt;&lt;wsp:rsid wsp:val=&quot;00203B71&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362&quot;/&gt;&lt;wsp:rsid wsp:val=&quot;0021651E&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66C&quot;/&gt;&lt;wsp:rsid wsp:val=&quot;00220E92&quot;/&gt;&lt;wsp:rsid wsp:val=&quot;00220F1A&quot;/&gt;&lt;wsp:rsid wsp:val=&quot;002211DD&quot;/&gt;&lt;wsp:rsid wsp:val=&quot;0022135D&quot;/&gt;&lt;wsp:rsid wsp:val=&quot;00221B93&quot;/&gt;&lt;wsp:rsid wsp:val=&quot;002222A4&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944&quot;/&gt;&lt;wsp:rsid wsp:val=&quot;00230AD3&quot;/&gt;&lt;wsp:rsid wsp:val=&quot;00230BB1&quot;/&gt;&lt;wsp:rsid wsp:val=&quot;0023101D&quot;/&gt;&lt;wsp:rsid wsp:val=&quot;002313B5&quot;/&gt;&lt;wsp:rsid wsp:val=&quot;002314EE&quot;/&gt;&lt;wsp:rsid wsp:val=&quot;00231565&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21F2&quot;/&gt;&lt;wsp:rsid wsp:val=&quot;0024231F&quot;/&gt;&lt;wsp:rsid wsp:val=&quot;00242B2A&quot;/&gt;&lt;wsp:rsid wsp:val=&quot;00242CAE&quot;/&gt;&lt;wsp:rsid wsp:val=&quot;00242E87&quot;/&gt;&lt;wsp:rsid wsp:val=&quot;00243472&quot;/&gt;&lt;wsp:rsid wsp:val=&quot;00243ACD&quot;/&gt;&lt;wsp:rsid wsp:val=&quot;00243DCC&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587&quot;/&gt;&lt;wsp:rsid wsp:val=&quot;00246C52&quot;/&gt;&lt;wsp:rsid wsp:val=&quot;00246C98&quot;/&gt;&lt;wsp:rsid wsp:val=&quot;00246EB6&quot;/&gt;&lt;wsp:rsid wsp:val=&quot;0024703D&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EA4&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37C&quot;/&gt;&lt;wsp:rsid wsp:val=&quot;0026075E&quot;/&gt;&lt;wsp:rsid wsp:val=&quot;00260FAD&quot;/&gt;&lt;wsp:rsid wsp:val=&quot;00260FC7&quot;/&gt;&lt;wsp:rsid wsp:val=&quot;002612A1&quot;/&gt;&lt;wsp:rsid wsp:val=&quot;00261559&quot;/&gt;&lt;wsp:rsid wsp:val=&quot;00261A63&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BAC&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701&quot;/&gt;&lt;wsp:rsid wsp:val=&quot;00265E9A&quot;/&gt;&lt;wsp:rsid wsp:val=&quot;00266210&quot;/&gt;&lt;wsp:rsid wsp:val=&quot;00266427&quot;/&gt;&lt;wsp:rsid wsp:val=&quot;00266447&quot;/&gt;&lt;wsp:rsid wsp:val=&quot;00267026&quot;/&gt;&lt;wsp:rsid wsp:val=&quot;0026716C&quot;/&gt;&lt;wsp:rsid wsp:val=&quot;002673AD&quot;/&gt;&lt;wsp:rsid wsp:val=&quot;00267959&quot;/&gt;&lt;wsp:rsid wsp:val=&quot;00267D2F&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FB&quot;/&gt;&lt;wsp:rsid wsp:val=&quot;00276BEE&quot;/&gt;&lt;wsp:rsid wsp:val=&quot;00276EFA&quot;/&gt;&lt;wsp:rsid wsp:val=&quot;00277E66&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A5D&quot;/&gt;&lt;wsp:rsid wsp:val=&quot;00280D6E&quot;/&gt;&lt;wsp:rsid wsp:val=&quot;00281166&quot;/&gt;&lt;wsp:rsid wsp:val=&quot;00281679&quot;/&gt;&lt;wsp:rsid wsp:val=&quot;002825CE&quot;/&gt;&lt;wsp:rsid wsp:val=&quot;002826D0&quot;/&gt;&lt;wsp:rsid wsp:val=&quot;00282872&quot;/&gt;&lt;wsp:rsid wsp:val=&quot;002829E8&quot;/&gt;&lt;wsp:rsid wsp:val=&quot;00282E85&quot;/&gt;&lt;wsp:rsid wsp:val=&quot;00282FCB&quot;/&gt;&lt;wsp:rsid wsp:val=&quot;0028316F&quot;/&gt;&lt;wsp:rsid wsp:val=&quot;00283181&quot;/&gt;&lt;wsp:rsid wsp:val=&quot;002832C5&quot;/&gt;&lt;wsp:rsid wsp:val=&quot;002835A5&quot;/&gt;&lt;wsp:rsid wsp:val=&quot;002836DC&quot;/&gt;&lt;wsp:rsid wsp:val=&quot;002838CB&quot;/&gt;&lt;wsp:rsid wsp:val=&quot;00283D6B&quot;/&gt;&lt;wsp:rsid wsp:val=&quot;00284E7F&quot;/&gt;&lt;wsp:rsid wsp:val=&quot;002851CC&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937&quot;/&gt;&lt;wsp:rsid wsp:val=&quot;00287C28&quot;/&gt;&lt;wsp:rsid wsp:val=&quot;00287E5A&quot;/&gt;&lt;wsp:rsid wsp:val=&quot;00287EA3&quot;/&gt;&lt;wsp:rsid wsp:val=&quot;00290006&quot;/&gt;&lt;wsp:rsid wsp:val=&quot;0029006E&quot;/&gt;&lt;wsp:rsid wsp:val=&quot;00290254&quot;/&gt;&lt;wsp:rsid wsp:val=&quot;0029028C&quot;/&gt;&lt;wsp:rsid wsp:val=&quot;0029111B&quot;/&gt;&lt;wsp:rsid wsp:val=&quot;0029178D&quot;/&gt;&lt;wsp:rsid wsp:val=&quot;0029178F&quot;/&gt;&lt;wsp:rsid wsp:val=&quot;00291B01&quot;/&gt;&lt;wsp:rsid wsp:val=&quot;0029230A&quot;/&gt;&lt;wsp:rsid wsp:val=&quot;0029267A&quot;/&gt;&lt;wsp:rsid wsp:val=&quot;002928BD&quot;/&gt;&lt;wsp:rsid wsp:val=&quot;00293504&quot;/&gt;&lt;wsp:rsid wsp:val=&quot;002935D3&quot;/&gt;&lt;wsp:rsid wsp:val=&quot;00293CE8&quot;/&gt;&lt;wsp:rsid wsp:val=&quot;002944CA&quot;/&gt;&lt;wsp:rsid wsp:val=&quot;00294722&quot;/&gt;&lt;wsp:rsid wsp:val=&quot;00294AB1&quot;/&gt;&lt;wsp:rsid wsp:val=&quot;00295018&quot;/&gt;&lt;wsp:rsid wsp:val=&quot;00295226&quot;/&gt;&lt;wsp:rsid wsp:val=&quot;0029548C&quot;/&gt;&lt;wsp:rsid wsp:val=&quot;00295539&quot;/&gt;&lt;wsp:rsid wsp:val=&quot;00295F1C&quot;/&gt;&lt;wsp:rsid wsp:val=&quot;0029636B&quot;/&gt;&lt;wsp:rsid wsp:val=&quot;002963EC&quot;/&gt;&lt;wsp:rsid wsp:val=&quot;002965C5&quot;/&gt;&lt;wsp:rsid wsp:val=&quot;00296E40&quot;/&gt;&lt;wsp:rsid wsp:val=&quot;00296EF9&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4102&quot;/&gt;&lt;wsp:rsid wsp:val=&quot;002A4625&quot;/&gt;&lt;wsp:rsid wsp:val=&quot;002A4918&quot;/&gt;&lt;wsp:rsid wsp:val=&quot;002A4E20&quot;/&gt;&lt;wsp:rsid wsp:val=&quot;002A51FE&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D54&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C00D6&quot;/&gt;&lt;wsp:rsid wsp:val=&quot;002C04C2&quot;/&gt;&lt;wsp:rsid wsp:val=&quot;002C0512&quot;/&gt;&lt;wsp:rsid wsp:val=&quot;002C07DB&quot;/&gt;&lt;wsp:rsid wsp:val=&quot;002C0818&quot;/&gt;&lt;wsp:rsid wsp:val=&quot;002C0AC9&quot;/&gt;&lt;wsp:rsid wsp:val=&quot;002C0DD0&quot;/&gt;&lt;wsp:rsid wsp:val=&quot;002C0E0A&quot;/&gt;&lt;wsp:rsid wsp:val=&quot;002C1368&quot;/&gt;&lt;wsp:rsid wsp:val=&quot;002C1DF1&quot;/&gt;&lt;wsp:rsid wsp:val=&quot;002C203A&quot;/&gt;&lt;wsp:rsid wsp:val=&quot;002C2502&quot;/&gt;&lt;wsp:rsid wsp:val=&quot;002C2E8A&quot;/&gt;&lt;wsp:rsid wsp:val=&quot;002C2FCD&quot;/&gt;&lt;wsp:rsid wsp:val=&quot;002C33D3&quot;/&gt;&lt;wsp:rsid wsp:val=&quot;002C36D3&quot;/&gt;&lt;wsp:rsid wsp:val=&quot;002C3AE4&quot;/&gt;&lt;wsp:rsid wsp:val=&quot;002C3C99&quot;/&gt;&lt;wsp:rsid wsp:val=&quot;002C3E89&quot;/&gt;&lt;wsp:rsid wsp:val=&quot;002C456C&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661&quot;/&gt;&lt;wsp:rsid wsp:val=&quot;002C6F88&quot;/&gt;&lt;wsp:rsid wsp:val=&quot;002C7014&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A8A&quot;/&gt;&lt;wsp:rsid wsp:val=&quot;002D2B4E&quot;/&gt;&lt;wsp:rsid wsp:val=&quot;002D3968&quot;/&gt;&lt;wsp:rsid wsp:val=&quot;002D3C60&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1A7&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7321&quot;/&gt;&lt;wsp:rsid wsp:val=&quot;002E7894&quot;/&gt;&lt;wsp:rsid wsp:val=&quot;002E7C45&quot;/&gt;&lt;wsp:rsid wsp:val=&quot;002E7EA8&quot;/&gt;&lt;wsp:rsid wsp:val=&quot;002E7F54&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319B&quot;/&gt;&lt;wsp:rsid wsp:val=&quot;002F3AAA&quot;/&gt;&lt;wsp:rsid wsp:val=&quot;002F3C25&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5FF&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0A&quot;/&gt;&lt;wsp:rsid wsp:val=&quot;003004CC&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24D&quot;/&gt;&lt;wsp:rsid wsp:val=&quot;00304506&quot;/&gt;&lt;wsp:rsid wsp:val=&quot;00304549&quot;/&gt;&lt;wsp:rsid wsp:val=&quot;00304AC5&quot;/&gt;&lt;wsp:rsid wsp:val=&quot;00304FCA&quot;/&gt;&lt;wsp:rsid wsp:val=&quot;00305372&quot;/&gt;&lt;wsp:rsid wsp:val=&quot;003054BD&quot;/&gt;&lt;wsp:rsid wsp:val=&quot;0030621C&quot;/&gt;&lt;wsp:rsid wsp:val=&quot;00306306&quot;/&gt;&lt;wsp:rsid wsp:val=&quot;003064DD&quot;/&gt;&lt;wsp:rsid wsp:val=&quot;003065FB&quot;/&gt;&lt;wsp:rsid wsp:val=&quot;00306C47&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941&quot;/&gt;&lt;wsp:rsid wsp:val=&quot;00312064&quot;/&gt;&lt;wsp:rsid wsp:val=&quot;003121B8&quot;/&gt;&lt;wsp:rsid wsp:val=&quot;00312542&quot;/&gt;&lt;wsp:rsid wsp:val=&quot;003133D8&quot;/&gt;&lt;wsp:rsid wsp:val=&quot;003137A0&quot;/&gt;&lt;wsp:rsid wsp:val=&quot;003137ED&quot;/&gt;&lt;wsp:rsid wsp:val=&quot;00313C4F&quot;/&gt;&lt;wsp:rsid wsp:val=&quot;00314176&quot;/&gt;&lt;wsp:rsid wsp:val=&quot;003141C2&quot;/&gt;&lt;wsp:rsid wsp:val=&quot;00314629&quot;/&gt;&lt;wsp:rsid wsp:val=&quot;00314C7C&quot;/&gt;&lt;wsp:rsid wsp:val=&quot;003150EA&quot;/&gt;&lt;wsp:rsid wsp:val=&quot;0031599D&quot;/&gt;&lt;wsp:rsid wsp:val=&quot;00315F72&quot;/&gt;&lt;wsp:rsid wsp:val=&quot;00316072&quot;/&gt;&lt;wsp:rsid wsp:val=&quot;003160FB&quot;/&gt;&lt;wsp:rsid wsp:val=&quot;00316265&quot;/&gt;&lt;wsp:rsid wsp:val=&quot;00316C58&quot;/&gt;&lt;wsp:rsid wsp:val=&quot;00316E46&quot;/&gt;&lt;wsp:rsid wsp:val=&quot;00317050&quot;/&gt;&lt;wsp:rsid wsp:val=&quot;00317884&quot;/&gt;&lt;wsp:rsid wsp:val=&quot;00317B13&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866&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962&quot;/&gt;&lt;wsp:rsid wsp:val=&quot;00333E27&quot;/&gt;&lt;wsp:rsid wsp:val=&quot;00333FB4&quot;/&gt;&lt;wsp:rsid wsp:val=&quot;00334799&quot;/&gt;&lt;wsp:rsid wsp:val=&quot;003350A7&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725&quot;/&gt;&lt;wsp:rsid wsp:val=&quot;0034511B&quot;/&gt;&lt;wsp:rsid wsp:val=&quot;00345127&quot;/&gt;&lt;wsp:rsid wsp:val=&quot;00345243&quot;/&gt;&lt;wsp:rsid wsp:val=&quot;003454A2&quot;/&gt;&lt;wsp:rsid wsp:val=&quot;003460F4&quot;/&gt;&lt;wsp:rsid wsp:val=&quot;003460F6&quot;/&gt;&lt;wsp:rsid wsp:val=&quot;003461BC&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10E3&quot;/&gt;&lt;wsp:rsid wsp:val=&quot;0035140A&quot;/&gt;&lt;wsp:rsid wsp:val=&quot;0035180B&quot;/&gt;&lt;wsp:rsid wsp:val=&quot;00351C98&quot;/&gt;&lt;wsp:rsid wsp:val=&quot;00351EAA&quot;/&gt;&lt;wsp:rsid wsp:val=&quot;0035216E&quot;/&gt;&lt;wsp:rsid wsp:val=&quot;003522C9&quot;/&gt;&lt;wsp:rsid wsp:val=&quot;0035265C&quot;/&gt;&lt;wsp:rsid wsp:val=&quot;00352759&quot;/&gt;&lt;wsp:rsid wsp:val=&quot;00352812&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EE1&quot;/&gt;&lt;wsp:rsid wsp:val=&quot;00353F9F&quot;/&gt;&lt;wsp:rsid wsp:val=&quot;0035414B&quot;/&gt;&lt;wsp:rsid wsp:val=&quot;0035414E&quot;/&gt;&lt;wsp:rsid wsp:val=&quot;003542BB&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A5&quot;/&gt;&lt;wsp:rsid wsp:val=&quot;00356B3C&quot;/&gt;&lt;wsp:rsid wsp:val=&quot;00356CEC&quot;/&gt;&lt;wsp:rsid wsp:val=&quot;003572DE&quot;/&gt;&lt;wsp:rsid wsp:val=&quot;00357659&quot;/&gt;&lt;wsp:rsid wsp:val=&quot;00357712&quot;/&gt;&lt;wsp:rsid wsp:val=&quot;00357C43&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1C42&quot;/&gt;&lt;wsp:rsid wsp:val=&quot;003621A7&quot;/&gt;&lt;wsp:rsid wsp:val=&quot;0036262C&quot;/&gt;&lt;wsp:rsid wsp:val=&quot;00362A2B&quot;/&gt;&lt;wsp:rsid wsp:val=&quot;00362C5A&quot;/&gt;&lt;wsp:rsid wsp:val=&quot;00363984&quot;/&gt;&lt;wsp:rsid wsp:val=&quot;00363EE9&quot;/&gt;&lt;wsp:rsid wsp:val=&quot;00364280&quot;/&gt;&lt;wsp:rsid wsp:val=&quot;00364A63&quot;/&gt;&lt;wsp:rsid wsp:val=&quot;0036523A&quot;/&gt;&lt;wsp:rsid wsp:val=&quot;003654DA&quot;/&gt;&lt;wsp:rsid wsp:val=&quot;00367349&quot;/&gt;&lt;wsp:rsid wsp:val=&quot;00367D2F&quot;/&gt;&lt;wsp:rsid wsp:val=&quot;003700A7&quot;/&gt;&lt;wsp:rsid wsp:val=&quot;00370285&quot;/&gt;&lt;wsp:rsid wsp:val=&quot;003704EE&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5FE&quot;/&gt;&lt;wsp:rsid wsp:val=&quot;00372A6B&quot;/&gt;&lt;wsp:rsid wsp:val=&quot;00372B3E&quot;/&gt;&lt;wsp:rsid wsp:val=&quot;00372FD7&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4FA&quot;/&gt;&lt;wsp:rsid wsp:val=&quot;0037664D&quot;/&gt;&lt;wsp:rsid wsp:val=&quot;00376778&quot;/&gt;&lt;wsp:rsid wsp:val=&quot;003769B8&quot;/&gt;&lt;wsp:rsid wsp:val=&quot;00376CD6&quot;/&gt;&lt;wsp:rsid wsp:val=&quot;00376E52&quot;/&gt;&lt;wsp:rsid wsp:val=&quot;00376F72&quot;/&gt;&lt;wsp:rsid wsp:val=&quot;0037709A&quot;/&gt;&lt;wsp:rsid wsp:val=&quot;00377146&quot;/&gt;&lt;wsp:rsid wsp:val=&quot;00377397&quot;/&gt;&lt;wsp:rsid wsp:val=&quot;003774FD&quot;/&gt;&lt;wsp:rsid wsp:val=&quot;003775BD&quot;/&gt;&lt;wsp:rsid wsp:val=&quot;00377F1F&quot;/&gt;&lt;wsp:rsid wsp:val=&quot;0038084F&quot;/&gt;&lt;wsp:rsid wsp:val=&quot;00380892&quot;/&gt;&lt;wsp:rsid wsp:val=&quot;00381079&quot;/&gt;&lt;wsp:rsid wsp:val=&quot;00381685&quot;/&gt;&lt;wsp:rsid wsp:val=&quot;00381918&quot;/&gt;&lt;wsp:rsid wsp:val=&quot;00381A1D&quot;/&gt;&lt;wsp:rsid wsp:val=&quot;003821E7&quot;/&gt;&lt;wsp:rsid wsp:val=&quot;0038227A&quot;/&gt;&lt;wsp:rsid wsp:val=&quot;00382425&quot;/&gt;&lt;wsp:rsid wsp:val=&quot;0038245B&quot;/&gt;&lt;wsp:rsid wsp:val=&quot;003826CF&quot;/&gt;&lt;wsp:rsid wsp:val=&quot;003827B3&quot;/&gt;&lt;wsp:rsid wsp:val=&quot;00382903&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7D2&quot;/&gt;&lt;wsp:rsid wsp:val=&quot;00390837&quot;/&gt;&lt;wsp:rsid wsp:val=&quot;00390B8F&quot;/&gt;&lt;wsp:rsid wsp:val=&quot;00390C56&quot;/&gt;&lt;wsp:rsid wsp:val=&quot;00390E89&quot;/&gt;&lt;wsp:rsid wsp:val=&quot;0039122C&quot;/&gt;&lt;wsp:rsid wsp:val=&quot;0039124D&quot;/&gt;&lt;wsp:rsid wsp:val=&quot;003912B7&quot;/&gt;&lt;wsp:rsid wsp:val=&quot;003914C2&quot;/&gt;&lt;wsp:rsid wsp:val=&quot;00391688&quot;/&gt;&lt;wsp:rsid wsp:val=&quot;00391A92&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11E&quot;/&gt;&lt;wsp:rsid wsp:val=&quot;00397464&quot;/&gt;&lt;wsp:rsid wsp:val=&quot;00397514&quot;/&gt;&lt;wsp:rsid wsp:val=&quot;003978B8&quot;/&gt;&lt;wsp:rsid wsp:val=&quot;00397B96&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8FC&quot;/&gt;&lt;wsp:rsid wsp:val=&quot;003A4E82&quot;/&gt;&lt;wsp:rsid wsp:val=&quot;003A5167&quot;/&gt;&lt;wsp:rsid wsp:val=&quot;003A590E&quot;/&gt;&lt;wsp:rsid wsp:val=&quot;003A591A&quot;/&gt;&lt;wsp:rsid wsp:val=&quot;003A5C66&quot;/&gt;&lt;wsp:rsid wsp:val=&quot;003A6330&quot;/&gt;&lt;wsp:rsid wsp:val=&quot;003A67EA&quot;/&gt;&lt;wsp:rsid wsp:val=&quot;003A6A9D&quot;/&gt;&lt;wsp:rsid wsp:val=&quot;003A6BC9&quot;/&gt;&lt;wsp:rsid wsp:val=&quot;003A6F54&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89F&quot;/&gt;&lt;wsp:rsid wsp:val=&quot;003B1CC2&quot;/&gt;&lt;wsp:rsid wsp:val=&quot;003B21B1&quot;/&gt;&lt;wsp:rsid wsp:val=&quot;003B2B79&quot;/&gt;&lt;wsp:rsid wsp:val=&quot;003B31F9&quot;/&gt;&lt;wsp:rsid wsp:val=&quot;003B4482&quot;/&gt;&lt;wsp:rsid wsp:val=&quot;003B493D&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0C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D7&quot;/&gt;&lt;wsp:rsid wsp:val=&quot;003C0985&quot;/&gt;&lt;wsp:rsid wsp:val=&quot;003C0D37&quot;/&gt;&lt;wsp:rsid wsp:val=&quot;003C16F5&quot;/&gt;&lt;wsp:rsid wsp:val=&quot;003C1A16&quot;/&gt;&lt;wsp:rsid wsp:val=&quot;003C1C23&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8C&quot;/&gt;&lt;wsp:rsid wsp:val=&quot;003C4F25&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4FB&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4E6&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75D3&quot;/&gt;&lt;wsp:rsid wsp:val=&quot;003D7707&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6279&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FF0&quot;/&gt;&lt;wsp:rsid wsp:val=&quot;003F30AD&quot;/&gt;&lt;wsp:rsid wsp:val=&quot;003F34D2&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147&quot;/&gt;&lt;wsp:rsid wsp:val=&quot;0040015E&quot;/&gt;&lt;wsp:rsid wsp:val=&quot;00400427&quot;/&gt;&lt;wsp:rsid wsp:val=&quot;004010CF&quot;/&gt;&lt;wsp:rsid wsp:val=&quot;004012FA&quot;/&gt;&lt;wsp:rsid wsp:val=&quot;00401612&quot;/&gt;&lt;wsp:rsid wsp:val=&quot;004017C6&quot;/&gt;&lt;wsp:rsid wsp:val=&quot;00401D54&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D95&quot;/&gt;&lt;wsp:rsid wsp:val=&quot;00405F90&quot;/&gt;&lt;wsp:rsid wsp:val=&quot;00406108&quot;/&gt;&lt;wsp:rsid wsp:val=&quot;00406412&quot;/&gt;&lt;wsp:rsid wsp:val=&quot;00406F4B&quot;/&gt;&lt;wsp:rsid wsp:val=&quot;00406FBD&quot;/&gt;&lt;wsp:rsid wsp:val=&quot;0040711A&quot;/&gt;&lt;wsp:rsid wsp:val=&quot;00407186&quot;/&gt;&lt;wsp:rsid wsp:val=&quot;004073B0&quot;/&gt;&lt;wsp:rsid wsp:val=&quot;00407455&quot;/&gt;&lt;wsp:rsid wsp:val=&quot;00407612&quot;/&gt;&lt;wsp:rsid wsp:val=&quot;00407888&quot;/&gt;&lt;wsp:rsid wsp:val=&quot;00407A66&quot;/&gt;&lt;wsp:rsid wsp:val=&quot;00407C9E&quot;/&gt;&lt;wsp:rsid wsp:val=&quot;0041029D&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8D&quot;/&gt;&lt;wsp:rsid wsp:val=&quot;00413369&quot;/&gt;&lt;wsp:rsid wsp:val=&quot;004135B0&quot;/&gt;&lt;wsp:rsid wsp:val=&quot;00413E02&quot;/&gt;&lt;wsp:rsid wsp:val=&quot;00414129&quot;/&gt;&lt;wsp:rsid wsp:val=&quot;004145AE&quot;/&gt;&lt;wsp:rsid wsp:val=&quot;0041577E&quot;/&gt;&lt;wsp:rsid wsp:val=&quot;004157F6&quot;/&gt;&lt;wsp:rsid wsp:val=&quot;004159D3&quot;/&gt;&lt;wsp:rsid wsp:val=&quot;00415A14&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A33&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476&quot;/&gt;&lt;wsp:rsid wsp:val=&quot;00425771&quot;/&gt;&lt;wsp:rsid wsp:val=&quot;00425B2C&quot;/&gt;&lt;wsp:rsid wsp:val=&quot;00425B4E&quot;/&gt;&lt;wsp:rsid wsp:val=&quot;00425C97&quot;/&gt;&lt;wsp:rsid wsp:val=&quot;00425FFD&quot;/&gt;&lt;wsp:rsid wsp:val=&quot;004262F8&quot;/&gt;&lt;wsp:rsid wsp:val=&quot;00426442&quot;/&gt;&lt;wsp:rsid wsp:val=&quot;0042654A&quot;/&gt;&lt;wsp:rsid wsp:val=&quot;00426A93&quot;/&gt;&lt;wsp:rsid wsp:val=&quot;00426DFA&quot;/&gt;&lt;wsp:rsid wsp:val=&quot;00427299&quot;/&gt;&lt;wsp:rsid wsp:val=&quot;00427300&quot;/&gt;&lt;wsp:rsid wsp:val=&quot;004276E3&quot;/&gt;&lt;wsp:rsid wsp:val=&quot;004279ED&quot;/&gt;&lt;wsp:rsid wsp:val=&quot;00427E67&quot;/&gt;&lt;wsp:rsid wsp:val=&quot;00430178&quot;/&gt;&lt;wsp:rsid wsp:val=&quot;00430495&quot;/&gt;&lt;wsp:rsid wsp:val=&quot;00430680&quot;/&gt;&lt;wsp:rsid wsp:val=&quot;00430685&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C13&quot;/&gt;&lt;wsp:rsid wsp:val=&quot;00432DB9&quot;/&gt;&lt;wsp:rsid wsp:val=&quot;00432DF0&quot;/&gt;&lt;wsp:rsid wsp:val=&quot;00432E64&quot;/&gt;&lt;wsp:rsid wsp:val=&quot;00432F8F&quot;/&gt;&lt;wsp:rsid wsp:val=&quot;00432F9E&quot;/&gt;&lt;wsp:rsid wsp:val=&quot;00433106&quot;/&gt;&lt;wsp:rsid wsp:val=&quot;004338F7&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D46&quot;/&gt;&lt;wsp:rsid wsp:val=&quot;00435248&quot;/&gt;&lt;wsp:rsid wsp:val=&quot;004353C1&quot;/&gt;&lt;wsp:rsid wsp:val=&quot;0043542F&quot;/&gt;&lt;wsp:rsid wsp:val=&quot;0043548D&quot;/&gt;&lt;wsp:rsid wsp:val=&quot;004355EB&quot;/&gt;&lt;wsp:rsid wsp:val=&quot;00435602&quot;/&gt;&lt;wsp:rsid wsp:val=&quot;004356FA&quot;/&gt;&lt;wsp:rsid wsp:val=&quot;00435CCF&quot;/&gt;&lt;wsp:rsid wsp:val=&quot;00436A3B&quot;/&gt;&lt;wsp:rsid wsp:val=&quot;00436CA7&quot;/&gt;&lt;wsp:rsid wsp:val=&quot;00437027&quot;/&gt;&lt;wsp:rsid wsp:val=&quot;004370C7&quot;/&gt;&lt;wsp:rsid wsp:val=&quot;004371AB&quot;/&gt;&lt;wsp:rsid wsp:val=&quot;004402A7&quot;/&gt;&lt;wsp:rsid wsp:val=&quot;0044035D&quot;/&gt;&lt;wsp:rsid wsp:val=&quot;00440EA5&quot;/&gt;&lt;wsp:rsid wsp:val=&quot;0044131C&quot;/&gt;&lt;wsp:rsid wsp:val=&quot;0044142F&quot;/&gt;&lt;wsp:rsid wsp:val=&quot;004423B8&quot;/&gt;&lt;wsp:rsid wsp:val=&quot;00442416&quot;/&gt;&lt;wsp:rsid wsp:val=&quot;004425C2&quot;/&gt;&lt;wsp:rsid wsp:val=&quot;00442824&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0FEB&quot;/&gt;&lt;wsp:rsid wsp:val=&quot;004518D5&quot;/&gt;&lt;wsp:rsid wsp:val=&quot;004519BF&quot;/&gt;&lt;wsp:rsid wsp:val=&quot;00451A88&quot;/&gt;&lt;wsp:rsid wsp:val=&quot;00451B06&quot;/&gt;&lt;wsp:rsid wsp:val=&quot;00451BEB&quot;/&gt;&lt;wsp:rsid wsp:val=&quot;004525E6&quot;/&gt;&lt;wsp:rsid wsp:val=&quot;0045267C&quot;/&gt;&lt;wsp:rsid wsp:val=&quot;004527C0&quot;/&gt;&lt;wsp:rsid wsp:val=&quot;0045344C&quot;/&gt;&lt;wsp:rsid wsp:val=&quot;00453871&quot;/&gt;&lt;wsp:rsid wsp:val=&quot;00453DEF&quot;/&gt;&lt;wsp:rsid wsp:val=&quot;00453E84&quot;/&gt;&lt;wsp:rsid wsp:val=&quot;00453F0D&quot;/&gt;&lt;wsp:rsid wsp:val=&quot;00453F94&quot;/&gt;&lt;wsp:rsid wsp:val=&quot;004543E4&quot;/&gt;&lt;wsp:rsid wsp:val=&quot;004548E5&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6EDC&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B0&quot;/&gt;&lt;wsp:rsid wsp:val=&quot;00460894&quot;/&gt;&lt;wsp:rsid wsp:val=&quot;00460921&quot;/&gt;&lt;wsp:rsid wsp:val=&quot;00460958&quot;/&gt;&lt;wsp:rsid wsp:val=&quot;0046100B&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C11&quot;/&gt;&lt;wsp:rsid wsp:val=&quot;00461F05&quot;/&gt;&lt;wsp:rsid wsp:val=&quot;004622A1&quot;/&gt;&lt;wsp:rsid wsp:val=&quot;004622D0&quot;/&gt;&lt;wsp:rsid wsp:val=&quot;00462420&quot;/&gt;&lt;wsp:rsid wsp:val=&quot;0046267C&quot;/&gt;&lt;wsp:rsid wsp:val=&quot;00462A9C&quot;/&gt;&lt;wsp:rsid wsp:val=&quot;00462B09&quot;/&gt;&lt;wsp:rsid wsp:val=&quot;00462B29&quot;/&gt;&lt;wsp:rsid wsp:val=&quot;00462D1C&quot;/&gt;&lt;wsp:rsid wsp:val=&quot;00462FC4&quot;/&gt;&lt;wsp:rsid wsp:val=&quot;00463448&quot;/&gt;&lt;wsp:rsid wsp:val=&quot;00463940&quot;/&gt;&lt;wsp:rsid wsp:val=&quot;00464130&quot;/&gt;&lt;wsp:rsid wsp:val=&quot;0046434B&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185&quot;/&gt;&lt;wsp:rsid wsp:val=&quot;0046645E&quot;/&gt;&lt;wsp:rsid wsp:val=&quot;0046698E&quot;/&gt;&lt;wsp:rsid wsp:val=&quot;004671AF&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2E11&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31&quot;/&gt;&lt;wsp:rsid wsp:val=&quot;004821B4&quot;/&gt;&lt;wsp:rsid wsp:val=&quot;004821BC&quot;/&gt;&lt;wsp:rsid wsp:val=&quot;00482389&quot;/&gt;&lt;wsp:rsid wsp:val=&quot;004824F5&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0F18&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3D5F&quot;/&gt;&lt;wsp:rsid wsp:val=&quot;00494C34&quot;/&gt;&lt;wsp:rsid wsp:val=&quot;00494E75&quot;/&gt;&lt;wsp:rsid wsp:val=&quot;00495071&quot;/&gt;&lt;wsp:rsid wsp:val=&quot;00495227&quot;/&gt;&lt;wsp:rsid wsp:val=&quot;00495555&quot;/&gt;&lt;wsp:rsid wsp:val=&quot;004961DB&quot;/&gt;&lt;wsp:rsid wsp:val=&quot;0049653E&quot;/&gt;&lt;wsp:rsid wsp:val=&quot;00496BEF&quot;/&gt;&lt;wsp:rsid wsp:val=&quot;004970A1&quot;/&gt;&lt;wsp:rsid wsp:val=&quot;0049792C&quot;/&gt;&lt;wsp:rsid wsp:val=&quot;00497BD3&quot;/&gt;&lt;wsp:rsid wsp:val=&quot;00497F24&quot;/&gt;&lt;wsp:rsid wsp:val=&quot;00497F2F&quot;/&gt;&lt;wsp:rsid wsp:val=&quot;00497F71&quot;/&gt;&lt;wsp:rsid wsp:val=&quot;004A01E1&quot;/&gt;&lt;wsp:rsid wsp:val=&quot;004A0273&quot;/&gt;&lt;wsp:rsid wsp:val=&quot;004A09A7&quot;/&gt;&lt;wsp:rsid wsp:val=&quot;004A0E00&quot;/&gt;&lt;wsp:rsid wsp:val=&quot;004A15F7&quot;/&gt;&lt;wsp:rsid wsp:val=&quot;004A1600&quot;/&gt;&lt;wsp:rsid wsp:val=&quot;004A166B&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5A2&quot;/&gt;&lt;wsp:rsid wsp:val=&quot;004B4A0F&quot;/&gt;&lt;wsp:rsid wsp:val=&quot;004B4AA2&quot;/&gt;&lt;wsp:rsid wsp:val=&quot;004B4C67&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A89&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A25&quot;/&gt;&lt;wsp:rsid wsp:val=&quot;004C0AE9&quot;/&gt;&lt;wsp:rsid wsp:val=&quot;004C0B5B&quot;/&gt;&lt;wsp:rsid wsp:val=&quot;004C0EE4&quot;/&gt;&lt;wsp:rsid wsp:val=&quot;004C0F99&quot;/&gt;&lt;wsp:rsid wsp:val=&quot;004C130D&quot;/&gt;&lt;wsp:rsid wsp:val=&quot;004C132F&quot;/&gt;&lt;wsp:rsid wsp:val=&quot;004C1624&quot;/&gt;&lt;wsp:rsid wsp:val=&quot;004C171F&quot;/&gt;&lt;wsp:rsid wsp:val=&quot;004C19E0&quot;/&gt;&lt;wsp:rsid wsp:val=&quot;004C1BD6&quot;/&gt;&lt;wsp:rsid wsp:val=&quot;004C2371&quot;/&gt;&lt;wsp:rsid wsp:val=&quot;004C246F&quot;/&gt;&lt;wsp:rsid wsp:val=&quot;004C2C4E&quot;/&gt;&lt;wsp:rsid wsp:val=&quot;004C2F01&quot;/&gt;&lt;wsp:rsid wsp:val=&quot;004C2F96&quot;/&gt;&lt;wsp:rsid wsp:val=&quot;004C2FAE&quot;/&gt;&lt;wsp:rsid wsp:val=&quot;004C3472&quot;/&gt;&lt;wsp:rsid wsp:val=&quot;004C34E8&quot;/&gt;&lt;wsp:rsid wsp:val=&quot;004C3C51&quot;/&gt;&lt;wsp:rsid wsp:val=&quot;004C3E9B&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0E&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30E&quot;/&gt;&lt;wsp:rsid wsp:val=&quot;004C73C9&quot;/&gt;&lt;wsp:rsid wsp:val=&quot;004C7739&quot;/&gt;&lt;wsp:rsid wsp:val=&quot;004C7A83&quot;/&gt;&lt;wsp:rsid wsp:val=&quot;004C7BDF&quot;/&gt;&lt;wsp:rsid wsp:val=&quot;004C7EFE&quot;/&gt;&lt;wsp:rsid wsp:val=&quot;004C7F09&quot;/&gt;&lt;wsp:rsid wsp:val=&quot;004D0200&quot;/&gt;&lt;wsp:rsid wsp:val=&quot;004D0E42&quot;/&gt;&lt;wsp:rsid wsp:val=&quot;004D171F&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309&quot;/&gt;&lt;wsp:rsid wsp:val=&quot;004D58D1&quot;/&gt;&lt;wsp:rsid wsp:val=&quot;004D5AA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D3&quot;/&gt;&lt;wsp:rsid wsp:val=&quot;004E2AFA&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E4&quot;/&gt;&lt;wsp:rsid wsp:val=&quot;004E471C&quot;/&gt;&lt;wsp:rsid wsp:val=&quot;004E4754&quot;/&gt;&lt;wsp:rsid wsp:val=&quot;004E48A1&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003&quot;/&gt;&lt;wsp:rsid wsp:val=&quot;004E7691&quot;/&gt;&lt;wsp:rsid wsp:val=&quot;004E76A5&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735&quot;/&gt;&lt;wsp:rsid wsp:val=&quot;004F1A00&quot;/&gt;&lt;wsp:rsid wsp:val=&quot;004F1D32&quot;/&gt;&lt;wsp:rsid wsp:val=&quot;004F2168&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7AE&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C3F&quot;/&gt;&lt;wsp:rsid wsp:val=&quot;005050F8&quot;/&gt;&lt;wsp:rsid wsp:val=&quot;00505A2A&quot;/&gt;&lt;wsp:rsid wsp:val=&quot;00505ABD&quot;/&gt;&lt;wsp:rsid wsp:val=&quot;00505E39&quot;/&gt;&lt;wsp:rsid wsp:val=&quot;0050614B&quot;/&gt;&lt;wsp:rsid wsp:val=&quot;00506571&quot;/&gt;&lt;wsp:rsid wsp:val=&quot;00506816&quot;/&gt;&lt;wsp:rsid wsp:val=&quot;00506A8D&quot;/&gt;&lt;wsp:rsid wsp:val=&quot;00506C2E&quot;/&gt;&lt;wsp:rsid wsp:val=&quot;00506E46&quot;/&gt;&lt;wsp:rsid wsp:val=&quot;005074C9&quot;/&gt;&lt;wsp:rsid wsp:val=&quot;00507718&quot;/&gt;&lt;wsp:rsid wsp:val=&quot;00507754&quot;/&gt;&lt;wsp:rsid wsp:val=&quot;00507CAF&quot;/&gt;&lt;wsp:rsid wsp:val=&quot;00507DB4&quot;/&gt;&lt;wsp:rsid wsp:val=&quot;00507EDF&quot;/&gt;&lt;wsp:rsid wsp:val=&quot;00510374&quot;/&gt;&lt;wsp:rsid wsp:val=&quot;00510444&quot;/&gt;&lt;wsp:rsid wsp:val=&quot;00510B25&quot;/&gt;&lt;wsp:rsid wsp:val=&quot;0051179B&quot;/&gt;&lt;wsp:rsid wsp:val=&quot;00511E67&quot;/&gt;&lt;wsp:rsid wsp:val=&quot;00512747&quot;/&gt;&lt;wsp:rsid wsp:val=&quot;00512E1C&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0DB&quot;/&gt;&lt;wsp:rsid wsp:val=&quot;00516B96&quot;/&gt;&lt;wsp:rsid wsp:val=&quot;005173A4&quot;/&gt;&lt;wsp:rsid wsp:val=&quot;0051770E&quot;/&gt;&lt;wsp:rsid wsp:val=&quot;00517B28&quot;/&gt;&lt;wsp:rsid wsp:val=&quot;0052001B&quot;/&gt;&lt;wsp:rsid wsp:val=&quot;005205C8&quot;/&gt;&lt;wsp:rsid wsp:val=&quot;00521642&quot;/&gt;&lt;wsp:rsid wsp:val=&quot;00521D65&quot;/&gt;&lt;wsp:rsid wsp:val=&quot;005221A4&quot;/&gt;&lt;wsp:rsid wsp:val=&quot;00522F19&quot;/&gt;&lt;wsp:rsid wsp:val=&quot;0052333B&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5C&quot;/&gt;&lt;wsp:rsid wsp:val=&quot;00524DEC&quot;/&gt;&lt;wsp:rsid wsp:val=&quot;00524E6A&quot;/&gt;&lt;wsp:rsid wsp:val=&quot;0052501F&quot;/&gt;&lt;wsp:rsid wsp:val=&quot;005251DA&quot;/&gt;&lt;wsp:rsid wsp:val=&quot;00525407&quot;/&gt;&lt;wsp:rsid wsp:val=&quot;00525EB1&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73A&quot;/&gt;&lt;wsp:rsid wsp:val=&quot;00531824&quot;/&gt;&lt;wsp:rsid wsp:val=&quot;00531AF4&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7FB&quot;/&gt;&lt;wsp:rsid wsp:val=&quot;005349C5&quot;/&gt;&lt;wsp:rsid wsp:val=&quot;005349EB&quot;/&gt;&lt;wsp:rsid wsp:val=&quot;00534AA6&quot;/&gt;&lt;wsp:rsid wsp:val=&quot;00534C83&quot;/&gt;&lt;wsp:rsid wsp:val=&quot;00534C8C&quot;/&gt;&lt;wsp:rsid wsp:val=&quot;00534DB1&quot;/&gt;&lt;wsp:rsid wsp:val=&quot;00535A27&quot;/&gt;&lt;wsp:rsid wsp:val=&quot;0053637E&quot;/&gt;&lt;wsp:rsid wsp:val=&quot;005365F6&quot;/&gt;&lt;wsp:rsid wsp:val=&quot;00536625&quot;/&gt;&lt;wsp:rsid wsp:val=&quot;00536AEE&quot;/&gt;&lt;wsp:rsid wsp:val=&quot;00536D3C&quot;/&gt;&lt;wsp:rsid wsp:val=&quot;00537066&quot;/&gt;&lt;wsp:rsid wsp:val=&quot;0053713E&quot;/&gt;&lt;wsp:rsid wsp:val=&quot;00537BE9&quot;/&gt;&lt;wsp:rsid wsp:val=&quot;00537E22&quot;/&gt;&lt;wsp:rsid wsp:val=&quot;00540147&quot;/&gt;&lt;wsp:rsid wsp:val=&quot;00540CD0&quot;/&gt;&lt;wsp:rsid wsp:val=&quot;00540EB6&quot;/&gt;&lt;wsp:rsid wsp:val=&quot;00540FF7&quot;/&gt;&lt;wsp:rsid wsp:val=&quot;0054101A&quot;/&gt;&lt;wsp:rsid wsp:val=&quot;00541385&quot;/&gt;&lt;wsp:rsid wsp:val=&quot;00541735&quot;/&gt;&lt;wsp:rsid wsp:val=&quot;005417A0&quot;/&gt;&lt;wsp:rsid wsp:val=&quot;00541B6E&quot;/&gt;&lt;wsp:rsid wsp:val=&quot;00541E2B&quot;/&gt;&lt;wsp:rsid wsp:val=&quot;00542607&quot;/&gt;&lt;wsp:rsid wsp:val=&quot;005436D7&quot;/&gt;&lt;wsp:rsid wsp:val=&quot;00543703&quot;/&gt;&lt;wsp:rsid wsp:val=&quot;00543A66&quot;/&gt;&lt;wsp:rsid wsp:val=&quot;00543A83&quot;/&gt;&lt;wsp:rsid wsp:val=&quot;00544220&quot;/&gt;&lt;wsp:rsid wsp:val=&quot;005444D2&quot;/&gt;&lt;wsp:rsid wsp:val=&quot;005448FC&quot;/&gt;&lt;wsp:rsid wsp:val=&quot;00544B77&quot;/&gt;&lt;wsp:rsid wsp:val=&quot;00544C33&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91D&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33D&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4E6&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B4B&quot;/&gt;&lt;wsp:rsid wsp:val=&quot;00576FC7&quot;/&gt;&lt;wsp:rsid wsp:val=&quot;00577368&quot;/&gt;&lt;wsp:rsid wsp:val=&quot;005777AC&quot;/&gt;&lt;wsp:rsid wsp:val=&quot;005777E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0EE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E&quot;/&gt;&lt;wsp:rsid wsp:val=&quot;005836D0&quot;/&gt;&lt;wsp:rsid wsp:val=&quot;005838AC&quot;/&gt;&lt;wsp:rsid wsp:val=&quot;00583C6C&quot;/&gt;&lt;wsp:rsid wsp:val=&quot;00583E78&quot;/&gt;&lt;wsp:rsid wsp:val=&quot;00583F5E&quot;/&gt;&lt;wsp:rsid wsp:val=&quot;00584496&quot;/&gt;&lt;wsp:rsid wsp:val=&quot;00584D31&quot;/&gt;&lt;wsp:rsid wsp:val=&quot;00584DB8&quot;/&gt;&lt;wsp:rsid wsp:val=&quot;00584E97&quot;/&gt;&lt;wsp:rsid wsp:val=&quot;00585125&quot;/&gt;&lt;wsp:rsid wsp:val=&quot;005854EF&quot;/&gt;&lt;wsp:rsid wsp:val=&quot;0058582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26C&quot;/&gt;&lt;wsp:rsid wsp:val=&quot;00590749&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E31&quot;/&gt;&lt;wsp:rsid wsp:val=&quot;00593ED6&quot;/&gt;&lt;wsp:rsid wsp:val=&quot;00594131&quot;/&gt;&lt;wsp:rsid wsp:val=&quot;005942B6&quot;/&gt;&lt;wsp:rsid wsp:val=&quot;005943C6&quot;/&gt;&lt;wsp:rsid wsp:val=&quot;00594695&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B63&quot;/&gt;&lt;wsp:rsid wsp:val=&quot;00597E86&quot;/&gt;&lt;wsp:rsid wsp:val=&quot;005A05C6&quot;/&gt;&lt;wsp:rsid wsp:val=&quot;005A05DF&quot;/&gt;&lt;wsp:rsid wsp:val=&quot;005A0753&quot;/&gt;&lt;wsp:rsid wsp:val=&quot;005A0CB6&quot;/&gt;&lt;wsp:rsid wsp:val=&quot;005A1515&quot;/&gt;&lt;wsp:rsid wsp:val=&quot;005A1D03&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B79&quot;/&gt;&lt;wsp:rsid wsp:val=&quot;005A4E38&quot;/&gt;&lt;wsp:rsid wsp:val=&quot;005A4E39&quot;/&gt;&lt;wsp:rsid wsp:val=&quot;005A50CE&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107A&quot;/&gt;&lt;wsp:rsid wsp:val=&quot;005B1A0D&quot;/&gt;&lt;wsp:rsid wsp:val=&quot;005B1C8E&quot;/&gt;&lt;wsp:rsid wsp:val=&quot;005B1EB5&quot;/&gt;&lt;wsp:rsid wsp:val=&quot;005B2D4D&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E83&quot;/&gt;&lt;wsp:rsid wsp:val=&quot;005B6FAE&quot;/&gt;&lt;wsp:rsid wsp:val=&quot;005B703E&quot;/&gt;&lt;wsp:rsid wsp:val=&quot;005B70E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752&quot;/&gt;&lt;wsp:rsid wsp:val=&quot;005C2144&quot;/&gt;&lt;wsp:rsid wsp:val=&quot;005C2322&quot;/&gt;&lt;wsp:rsid wsp:val=&quot;005C2476&quot;/&gt;&lt;wsp:rsid wsp:val=&quot;005C2A50&quot;/&gt;&lt;wsp:rsid wsp:val=&quot;005C2D85&quot;/&gt;&lt;wsp:rsid wsp:val=&quot;005C376D&quot;/&gt;&lt;wsp:rsid wsp:val=&quot;005C3A65&quot;/&gt;&lt;wsp:rsid wsp:val=&quot;005C3CDF&quot;/&gt;&lt;wsp:rsid wsp:val=&quot;005C44FE&quot;/&gt;&lt;wsp:rsid wsp:val=&quot;005C482A&quot;/&gt;&lt;wsp:rsid wsp:val=&quot;005C4B4D&quot;/&gt;&lt;wsp:rsid wsp:val=&quot;005C4CB2&quot;/&gt;&lt;wsp:rsid wsp:val=&quot;005C4DE3&quot;/&gt;&lt;wsp:rsid wsp:val=&quot;005C50E9&quot;/&gt;&lt;wsp:rsid wsp:val=&quot;005C5320&quot;/&gt;&lt;wsp:rsid wsp:val=&quot;005C5379&quot;/&gt;&lt;wsp:rsid wsp:val=&quot;005C5656&quot;/&gt;&lt;wsp:rsid wsp:val=&quot;005C5849&quot;/&gt;&lt;wsp:rsid wsp:val=&quot;005C5985&quot;/&gt;&lt;wsp:rsid wsp:val=&quot;005C61E1&quot;/&gt;&lt;wsp:rsid wsp:val=&quot;005C67B4&quot;/&gt;&lt;wsp:rsid wsp:val=&quot;005C7234&quot;/&gt;&lt;wsp:rsid wsp:val=&quot;005C7340&quot;/&gt;&lt;wsp:rsid wsp:val=&quot;005C7A54&quot;/&gt;&lt;wsp:rsid wsp:val=&quot;005C7CAD&quot;/&gt;&lt;wsp:rsid wsp:val=&quot;005C7EF8&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41F&quot;/&gt;&lt;wsp:rsid wsp:val=&quot;005D24A2&quot;/&gt;&lt;wsp:rsid wsp:val=&quot;005D26D7&quot;/&gt;&lt;wsp:rsid wsp:val=&quot;005D2A49&quot;/&gt;&lt;wsp:rsid wsp:val=&quot;005D2B7E&quot;/&gt;&lt;wsp:rsid wsp:val=&quot;005D2EE8&quot;/&gt;&lt;wsp:rsid wsp:val=&quot;005D31D3&quot;/&gt;&lt;wsp:rsid wsp:val=&quot;005D32ED&quot;/&gt;&lt;wsp:rsid wsp:val=&quot;005D37FF&quot;/&gt;&lt;wsp:rsid wsp:val=&quot;005D38F9&quot;/&gt;&lt;wsp:rsid wsp:val=&quot;005D4764&quot;/&gt;&lt;wsp:rsid wsp:val=&quot;005D5499&quot;/&gt;&lt;wsp:rsid wsp:val=&quot;005D576B&quot;/&gt;&lt;wsp:rsid wsp:val=&quot;005D57B5&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1385&quot;/&gt;&lt;wsp:rsid wsp:val=&quot;005E1393&quot;/&gt;&lt;wsp:rsid wsp:val=&quot;005E1A58&quot;/&gt;&lt;wsp:rsid wsp:val=&quot;005E1C06&quot;/&gt;&lt;wsp:rsid wsp:val=&quot;005E2E2C&quot;/&gt;&lt;wsp:rsid wsp:val=&quot;005E35FD&quot;/&gt;&lt;wsp:rsid wsp:val=&quot;005E383F&quot;/&gt;&lt;wsp:rsid wsp:val=&quot;005E3C1D&quot;/&gt;&lt;wsp:rsid wsp:val=&quot;005E42F5&quot;/&gt;&lt;wsp:rsid wsp:val=&quot;005E48F7&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4B&quot;/&gt;&lt;wsp:rsid wsp:val=&quot;0060268D&quot;/&gt;&lt;wsp:rsid wsp:val=&quot;0060319B&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4FC3&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6F4F&quot;/&gt;&lt;wsp:rsid wsp:val=&quot;00607039&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110B&quot;/&gt;&lt;wsp:rsid wsp:val=&quot;006113A9&quot;/&gt;&lt;wsp:rsid wsp:val=&quot;00611A0D&quot;/&gt;&lt;wsp:rsid wsp:val=&quot;00611E96&quot;/&gt;&lt;wsp:rsid wsp:val=&quot;00612A01&quot;/&gt;&lt;wsp:rsid wsp:val=&quot;00612C73&quot;/&gt;&lt;wsp:rsid wsp:val=&quot;00613036&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B6A&quot;/&gt;&lt;wsp:rsid wsp:val=&quot;00621C0B&quot;/&gt;&lt;wsp:rsid wsp:val=&quot;00621C72&quot;/&gt;&lt;wsp:rsid wsp:val=&quot;00621CAD&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B24&quot;/&gt;&lt;wsp:rsid wsp:val=&quot;00625D29&quot;/&gt;&lt;wsp:rsid wsp:val=&quot;0062657C&quot;/&gt;&lt;wsp:rsid wsp:val=&quot;006269CB&quot;/&gt;&lt;wsp:rsid wsp:val=&quot;00626C25&quot;/&gt;&lt;wsp:rsid wsp:val=&quot;00626E64&quot;/&gt;&lt;wsp:rsid wsp:val=&quot;00627BA3&quot;/&gt;&lt;wsp:rsid wsp:val=&quot;00627BF8&quot;/&gt;&lt;wsp:rsid wsp:val=&quot;00627C39&quot;/&gt;&lt;wsp:rsid wsp:val=&quot;00627E44&quot;/&gt;&lt;wsp:rsid wsp:val=&quot;006300D7&quot;/&gt;&lt;wsp:rsid wsp:val=&quot;0063046A&quot;/&gt;&lt;wsp:rsid wsp:val=&quot;006307B0&quot;/&gt;&lt;wsp:rsid wsp:val=&quot;00630F58&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F5&quot;/&gt;&lt;wsp:rsid wsp:val=&quot;00633296&quot;/&gt;&lt;wsp:rsid wsp:val=&quot;00633780&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B12&quot;/&gt;&lt;wsp:rsid wsp:val=&quot;00635EDC&quot;/&gt;&lt;wsp:rsid wsp:val=&quot;00635F56&quot;/&gt;&lt;wsp:rsid wsp:val=&quot;00636094&quot;/&gt;&lt;wsp:rsid wsp:val=&quot;0063681F&quot;/&gt;&lt;wsp:rsid wsp:val=&quot;00636A76&quot;/&gt;&lt;wsp:rsid wsp:val=&quot;00636FB3&quot;/&gt;&lt;wsp:rsid wsp:val=&quot;00637395&quot;/&gt;&lt;wsp:rsid wsp:val=&quot;006373B0&quot;/&gt;&lt;wsp:rsid wsp:val=&quot;006373C7&quot;/&gt;&lt;wsp:rsid wsp:val=&quot;006374F0&quot;/&gt;&lt;wsp:rsid wsp:val=&quot;00637932&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5B2&quot;/&gt;&lt;wsp:rsid wsp:val=&quot;0064163B&quot;/&gt;&lt;wsp:rsid wsp:val=&quot;006416DD&quot;/&gt;&lt;wsp:rsid wsp:val=&quot;006419ED&quot;/&gt;&lt;wsp:rsid wsp:val=&quot;00642D10&quot;/&gt;&lt;wsp:rsid wsp:val=&quot;006434BA&quot;/&gt;&lt;wsp:rsid wsp:val=&quot;00643769&quot;/&gt;&lt;wsp:rsid wsp:val=&quot;006437A9&quot;/&gt;&lt;wsp:rsid wsp:val=&quot;00643973&quot;/&gt;&lt;wsp:rsid wsp:val=&quot;00644177&quot;/&gt;&lt;wsp:rsid wsp:val=&quot;00644200&quot;/&gt;&lt;wsp:rsid wsp:val=&quot;0064428B&quot;/&gt;&lt;wsp:rsid wsp:val=&quot;00644511&quot;/&gt;&lt;wsp:rsid wsp:val=&quot;0064486C&quot;/&gt;&lt;wsp:rsid wsp:val=&quot;00644E60&quot;/&gt;&lt;wsp:rsid wsp:val=&quot;00644F00&quot;/&gt;&lt;wsp:rsid wsp:val=&quot;006457B7&quot;/&gt;&lt;wsp:rsid wsp:val=&quot;00647CB3&quot;/&gt;&lt;wsp:rsid wsp:val=&quot;00647D60&quot;/&gt;&lt;wsp:rsid wsp:val=&quot;00647DB8&quot;/&gt;&lt;wsp:rsid wsp:val=&quot;00647F91&quot;/&gt;&lt;wsp:rsid wsp:val=&quot;00650150&quot;/&gt;&lt;wsp:rsid wsp:val=&quot;00650719&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8B1&quot;/&gt;&lt;wsp:rsid wsp:val=&quot;00651AD3&quot;/&gt;&lt;wsp:rsid wsp:val=&quot;00651E5A&quot;/&gt;&lt;wsp:rsid wsp:val=&quot;00651FA0&quot;/&gt;&lt;wsp:rsid wsp:val=&quot;00652BB4&quot;/&gt;&lt;wsp:rsid wsp:val=&quot;00653273&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60&quot;/&gt;&lt;wsp:rsid wsp:val=&quot;006635DC&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966&quot;/&gt;&lt;wsp:rsid wsp:val=&quot;006729A2&quot;/&gt;&lt;wsp:rsid wsp:val=&quot;00672F44&quot;/&gt;&lt;wsp:rsid wsp:val=&quot;00673201&quot;/&gt;&lt;wsp:rsid wsp:val=&quot;0067330E&quot;/&gt;&lt;wsp:rsid wsp:val=&quot;0067346F&quot;/&gt;&lt;wsp:rsid wsp:val=&quot;006735BC&quot;/&gt;&lt;wsp:rsid wsp:val=&quot;006737DD&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7B8&quot;/&gt;&lt;wsp:rsid wsp:val=&quot;00676D77&quot;/&gt;&lt;wsp:rsid wsp:val=&quot;00677370&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65E&quot;/&gt;&lt;wsp:rsid wsp:val=&quot;006819F6&quot;/&gt;&lt;wsp:rsid wsp:val=&quot;00681A9A&quot;/&gt;&lt;wsp:rsid wsp:val=&quot;00681BF2&quot;/&gt;&lt;wsp:rsid wsp:val=&quot;0068226B&quot;/&gt;&lt;wsp:rsid wsp:val=&quot;00682318&quot;/&gt;&lt;wsp:rsid wsp:val=&quot;006827C5&quot;/&gt;&lt;wsp:rsid wsp:val=&quot;00682A4A&quot;/&gt;&lt;wsp:rsid wsp:val=&quot;00682DD1&quot;/&gt;&lt;wsp:rsid wsp:val=&quot;00682ED3&quot;/&gt;&lt;wsp:rsid wsp:val=&quot;00683125&quot;/&gt;&lt;wsp:rsid wsp:val=&quot;00683136&quot;/&gt;&lt;wsp:rsid wsp:val=&quot;00683BF9&quot;/&gt;&lt;wsp:rsid wsp:val=&quot;00683D7F&quot;/&gt;&lt;wsp:rsid wsp:val=&quot;00684035&quot;/&gt;&lt;wsp:rsid wsp:val=&quot;006841F4&quot;/&gt;&lt;wsp:rsid wsp:val=&quot;00684258&quot;/&gt;&lt;wsp:rsid wsp:val=&quot;00684353&quot;/&gt;&lt;wsp:rsid wsp:val=&quot;00684594&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7C4&quot;/&gt;&lt;wsp:rsid wsp:val=&quot;00686C33&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39A&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15&quot;/&gt;&lt;wsp:rsid wsp:val=&quot;006A0942&quot;/&gt;&lt;wsp:rsid wsp:val=&quot;006A0A60&quot;/&gt;&lt;wsp:rsid wsp:val=&quot;006A18CF&quot;/&gt;&lt;wsp:rsid wsp:val=&quot;006A18DD&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F94&quot;/&gt;&lt;wsp:rsid wsp:val=&quot;006A4113&quot;/&gt;&lt;wsp:rsid wsp:val=&quot;006A457C&quot;/&gt;&lt;wsp:rsid wsp:val=&quot;006A4584&quot;/&gt;&lt;wsp:rsid wsp:val=&quot;006A484F&quot;/&gt;&lt;wsp:rsid wsp:val=&quot;006A49B5&quot;/&gt;&lt;wsp:rsid wsp:val=&quot;006A5185&quot;/&gt;&lt;wsp:rsid wsp:val=&quot;006A5551&quot;/&gt;&lt;wsp:rsid wsp:val=&quot;006A5A45&quot;/&gt;&lt;wsp:rsid wsp:val=&quot;006A5CA3&quot;/&gt;&lt;wsp:rsid wsp:val=&quot;006A5E26&quot;/&gt;&lt;wsp:rsid wsp:val=&quot;006A606B&quot;/&gt;&lt;wsp:rsid wsp:val=&quot;006A6725&quot;/&gt;&lt;wsp:rsid wsp:val=&quot;006A6B69&quot;/&gt;&lt;wsp:rsid wsp:val=&quot;006A6CCF&quot;/&gt;&lt;wsp:rsid wsp:val=&quot;006A73DA&quot;/&gt;&lt;wsp:rsid wsp:val=&quot;006A7574&quot;/&gt;&lt;wsp:rsid wsp:val=&quot;006A7984&quot;/&gt;&lt;wsp:rsid wsp:val=&quot;006A7BF2&quot;/&gt;&lt;wsp:rsid wsp:val=&quot;006A7C40&quot;/&gt;&lt;wsp:rsid wsp:val=&quot;006A7FDD&quot;/&gt;&lt;wsp:rsid wsp:val=&quot;006B015F&quot;/&gt;&lt;wsp:rsid wsp:val=&quot;006B0489&quot;/&gt;&lt;wsp:rsid wsp:val=&quot;006B08D4&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6D0&quot;/&gt;&lt;wsp:rsid wsp:val=&quot;006B2790&quot;/&gt;&lt;wsp:rsid wsp:val=&quot;006B32B5&quot;/&gt;&lt;wsp:rsid wsp:val=&quot;006B393F&quot;/&gt;&lt;wsp:rsid wsp:val=&quot;006B3E55&quot;/&gt;&lt;wsp:rsid wsp:val=&quot;006B43A5&quot;/&gt;&lt;wsp:rsid wsp:val=&quot;006B4566&quot;/&gt;&lt;wsp:rsid wsp:val=&quot;006B460F&quot;/&gt;&lt;wsp:rsid wsp:val=&quot;006B4D4E&quot;/&gt;&lt;wsp:rsid wsp:val=&quot;006B54EE&quot;/&gt;&lt;wsp:rsid wsp:val=&quot;006B6190&quot;/&gt;&lt;wsp:rsid wsp:val=&quot;006B6955&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9DD&quot;/&gt;&lt;wsp:rsid wsp:val=&quot;006C0A1A&quot;/&gt;&lt;wsp:rsid wsp:val=&quot;006C10B4&quot;/&gt;&lt;wsp:rsid wsp:val=&quot;006C1B3F&quot;/&gt;&lt;wsp:rsid wsp:val=&quot;006C2113&quot;/&gt;&lt;wsp:rsid wsp:val=&quot;006C27DA&quot;/&gt;&lt;wsp:rsid wsp:val=&quot;006C3009&quot;/&gt;&lt;wsp:rsid wsp:val=&quot;006C375B&quot;/&gt;&lt;wsp:rsid wsp:val=&quot;006C377A&quot;/&gt;&lt;wsp:rsid wsp:val=&quot;006C3F40&quot;/&gt;&lt;wsp:rsid wsp:val=&quot;006C44D3&quot;/&gt;&lt;wsp:rsid wsp:val=&quot;006C45C1&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B3E&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164&quot;/&gt;&lt;wsp:rsid wsp:val=&quot;006C7428&quot;/&gt;&lt;wsp:rsid wsp:val=&quot;006C75C9&quot;/&gt;&lt;wsp:rsid wsp:val=&quot;006C7ED2&quot;/&gt;&lt;wsp:rsid wsp:val=&quot;006D0233&quot;/&gt;&lt;wsp:rsid wsp:val=&quot;006D03CD&quot;/&gt;&lt;wsp:rsid wsp:val=&quot;006D0A70&quot;/&gt;&lt;wsp:rsid wsp:val=&quot;006D0AD9&quot;/&gt;&lt;wsp:rsid wsp:val=&quot;006D0DED&quot;/&gt;&lt;wsp:rsid wsp:val=&quot;006D19ED&quot;/&gt;&lt;wsp:rsid wsp:val=&quot;006D1A23&quot;/&gt;&lt;wsp:rsid wsp:val=&quot;006D1F1A&quot;/&gt;&lt;wsp:rsid wsp:val=&quot;006D21FF&quot;/&gt;&lt;wsp:rsid wsp:val=&quot;006D2627&quot;/&gt;&lt;wsp:rsid wsp:val=&quot;006D2B11&quot;/&gt;&lt;wsp:rsid wsp:val=&quot;006D2F55&quot;/&gt;&lt;wsp:rsid wsp:val=&quot;006D31AF&quot;/&gt;&lt;wsp:rsid wsp:val=&quot;006D31DD&quot;/&gt;&lt;wsp:rsid wsp:val=&quot;006D343D&quot;/&gt;&lt;wsp:rsid wsp:val=&quot;006D3D66&quot;/&gt;&lt;wsp:rsid wsp:val=&quot;006D3E35&quot;/&gt;&lt;wsp:rsid wsp:val=&quot;006D409F&quot;/&gt;&lt;wsp:rsid wsp:val=&quot;006D43CB&quot;/&gt;&lt;wsp:rsid wsp:val=&quot;006D4542&quot;/&gt;&lt;wsp:rsid wsp:val=&quot;006D492A&quot;/&gt;&lt;wsp:rsid wsp:val=&quot;006D493C&quot;/&gt;&lt;wsp:rsid wsp:val=&quot;006D4E49&quot;/&gt;&lt;wsp:rsid wsp:val=&quot;006D4F72&quot;/&gt;&lt;wsp:rsid wsp:val=&quot;006D5606&quot;/&gt;&lt;wsp:rsid wsp:val=&quot;006D59BF&quot;/&gt;&lt;wsp:rsid wsp:val=&quot;006D5AE7&quot;/&gt;&lt;wsp:rsid wsp:val=&quot;006D5B99&quot;/&gt;&lt;wsp:rsid wsp:val=&quot;006D5EC2&quot;/&gt;&lt;wsp:rsid wsp:val=&quot;006D5FEF&quot;/&gt;&lt;wsp:rsid wsp:val=&quot;006D615D&quot;/&gt;&lt;wsp:rsid wsp:val=&quot;006D63C2&quot;/&gt;&lt;wsp:rsid wsp:val=&quot;006D6486&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2CC&quot;/&gt;&lt;wsp:rsid wsp:val=&quot;006E2AA6&quot;/&gt;&lt;wsp:rsid wsp:val=&quot;006E2C18&quot;/&gt;&lt;wsp:rsid wsp:val=&quot;006E3854&quot;/&gt;&lt;wsp:rsid wsp:val=&quot;006E3BA9&quot;/&gt;&lt;wsp:rsid wsp:val=&quot;006E3D3A&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C62&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BD&quot;/&gt;&lt;wsp:rsid wsp:val=&quot;006F1008&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2A89&quot;/&gt;&lt;wsp:rsid wsp:val=&quot;00702BFC&quot;/&gt;&lt;wsp:rsid wsp:val=&quot;007034BC&quot;/&gt;&lt;wsp:rsid wsp:val=&quot;007035F6&quot;/&gt;&lt;wsp:rsid wsp:val=&quot;007036E5&quot;/&gt;&lt;wsp:rsid wsp:val=&quot;00703D58&quot;/&gt;&lt;wsp:rsid wsp:val=&quot;007044C2&quot;/&gt;&lt;wsp:rsid wsp:val=&quot;007047A7&quot;/&gt;&lt;wsp:rsid wsp:val=&quot;00704A33&quot;/&gt;&lt;wsp:rsid wsp:val=&quot;00704DEB&quot;/&gt;&lt;wsp:rsid wsp:val=&quot;00705584&quot;/&gt;&lt;wsp:rsid wsp:val=&quot;00705E96&quot;/&gt;&lt;wsp:rsid wsp:val=&quot;007069EA&quot;/&gt;&lt;wsp:rsid wsp:val=&quot;00706E08&quot;/&gt;&lt;wsp:rsid wsp:val=&quot;00706F3F&quot;/&gt;&lt;wsp:rsid wsp:val=&quot;0070711F&quot;/&gt;&lt;wsp:rsid wsp:val=&quot;0070730D&quot;/&gt;&lt;wsp:rsid wsp:val=&quot;0070743B&quot;/&gt;&lt;wsp:rsid wsp:val=&quot;0070746F&quot;/&gt;&lt;wsp:rsid wsp:val=&quot;0070796A&quot;/&gt;&lt;wsp:rsid wsp:val=&quot;00707A89&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B0A&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2F2&quot;/&gt;&lt;wsp:rsid wsp:val=&quot;007163BF&quot;/&gt;&lt;wsp:rsid wsp:val=&quot;0071649C&quot;/&gt;&lt;wsp:rsid wsp:val=&quot;00716528&quot;/&gt;&lt;wsp:rsid wsp:val=&quot;00716FC0&quot;/&gt;&lt;wsp:rsid wsp:val=&quot;00717267&quot;/&gt;&lt;wsp:rsid wsp:val=&quot;007178EE&quot;/&gt;&lt;wsp:rsid wsp:val=&quot;00717B0A&quot;/&gt;&lt;wsp:rsid wsp:val=&quot;00720759&quot;/&gt;&lt;wsp:rsid wsp:val=&quot;007208FF&quot;/&gt;&lt;wsp:rsid wsp:val=&quot;00720BD4&quot;/&gt;&lt;wsp:rsid wsp:val=&quot;00721011&quot;/&gt;&lt;wsp:rsid wsp:val=&quot;0072116F&quot;/&gt;&lt;wsp:rsid wsp:val=&quot;00721287&quot;/&gt;&lt;wsp:rsid wsp:val=&quot;007215A9&quot;/&gt;&lt;wsp:rsid wsp:val=&quot;007215BF&quot;/&gt;&lt;wsp:rsid wsp:val=&quot;007218A9&quot;/&gt;&lt;wsp:rsid wsp:val=&quot;0072190B&quot;/&gt;&lt;wsp:rsid wsp:val=&quot;00721E1D&quot;/&gt;&lt;wsp:rsid wsp:val=&quot;00721E87&quot;/&gt;&lt;wsp:rsid wsp:val=&quot;00721F9A&quot;/&gt;&lt;wsp:rsid wsp:val=&quot;0072227B&quot;/&gt;&lt;wsp:rsid wsp:val=&quot;00722B72&quot;/&gt;&lt;wsp:rsid wsp:val=&quot;00722C58&quot;/&gt;&lt;wsp:rsid wsp:val=&quot;00723701&quot;/&gt;&lt;wsp:rsid wsp:val=&quot;00723C7E&quot;/&gt;&lt;wsp:rsid wsp:val=&quot;00723EC3&quot;/&gt;&lt;wsp:rsid wsp:val=&quot;00724012&quot;/&gt;&lt;wsp:rsid wsp:val=&quot;00724426&quot;/&gt;&lt;wsp:rsid wsp:val=&quot;0072464B&quot;/&gt;&lt;wsp:rsid wsp:val=&quot;00725068&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3E3&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519&quot;/&gt;&lt;wsp:rsid wsp:val=&quot;007356D0&quot;/&gt;&lt;wsp:rsid wsp:val=&quot;0073637C&quot;/&gt;&lt;wsp:rsid wsp:val=&quot;007366CA&quot;/&gt;&lt;wsp:rsid wsp:val=&quot;00736D7B&quot;/&gt;&lt;wsp:rsid wsp:val=&quot;0073742F&quot;/&gt;&lt;wsp:rsid wsp:val=&quot;007377ED&quot;/&gt;&lt;wsp:rsid wsp:val=&quot;007379C8&quot;/&gt;&lt;wsp:rsid wsp:val=&quot;00740094&quot;/&gt;&lt;wsp:rsid wsp:val=&quot;00740698&quot;/&gt;&lt;wsp:rsid wsp:val=&quot;007406C0&quot;/&gt;&lt;wsp:rsid wsp:val=&quot;00740797&quot;/&gt;&lt;wsp:rsid wsp:val=&quot;00740AC1&quot;/&gt;&lt;wsp:rsid wsp:val=&quot;00740BBF&quot;/&gt;&lt;wsp:rsid wsp:val=&quot;00740C61&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446&quot;/&gt;&lt;wsp:rsid wsp:val=&quot;0074769D&quot;/&gt;&lt;wsp:rsid wsp:val=&quot;00747BD8&quot;/&gt;&lt;wsp:rsid wsp:val=&quot;00747E09&quot;/&gt;&lt;wsp:rsid wsp:val=&quot;00747F05&quot;/&gt;&lt;wsp:rsid wsp:val=&quot;007500FC&quot;/&gt;&lt;wsp:rsid wsp:val=&quot;0075038A&quot;/&gt;&lt;wsp:rsid wsp:val=&quot;00750443&quot;/&gt;&lt;wsp:rsid wsp:val=&quot;007509F9&quot;/&gt;&lt;wsp:rsid wsp:val=&quot;00750A2B&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8FD&quot;/&gt;&lt;wsp:rsid wsp:val=&quot;00752FE7&quot;/&gt;&lt;wsp:rsid wsp:val=&quot;0075312F&quot;/&gt;&lt;wsp:rsid wsp:val=&quot;00753662&quot;/&gt;&lt;wsp:rsid wsp:val=&quot;007536BB&quot;/&gt;&lt;wsp:rsid wsp:val=&quot;00753B0F&quot;/&gt;&lt;wsp:rsid wsp:val=&quot;00753B9D&quot;/&gt;&lt;wsp:rsid wsp:val=&quot;00753F01&quot;/&gt;&lt;wsp:rsid wsp:val=&quot;0075412E&quot;/&gt;&lt;wsp:rsid wsp:val=&quot;00754D64&quot;/&gt;&lt;wsp:rsid wsp:val=&quot;00754EDC&quot;/&gt;&lt;wsp:rsid wsp:val=&quot;007553DB&quot;/&gt;&lt;wsp:rsid wsp:val=&quot;0075583A&quot;/&gt;&lt;wsp:rsid wsp:val=&quot;00755A86&quot;/&gt;&lt;wsp:rsid wsp:val=&quot;00755B06&quot;/&gt;&lt;wsp:rsid wsp:val=&quot;00755C07&quot;/&gt;&lt;wsp:rsid wsp:val=&quot;00755E06&quot;/&gt;&lt;wsp:rsid wsp:val=&quot;00756211&quot;/&gt;&lt;wsp:rsid wsp:val=&quot;007564B4&quot;/&gt;&lt;wsp:rsid wsp:val=&quot;007565E2&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4B9&quot;/&gt;&lt;wsp:rsid wsp:val=&quot;00762924&quot;/&gt;&lt;wsp:rsid wsp:val=&quot;0076295C&quot;/&gt;&lt;wsp:rsid wsp:val=&quot;00762DC1&quot;/&gt;&lt;wsp:rsid wsp:val=&quot;00762F26&quot;/&gt;&lt;wsp:rsid wsp:val=&quot;00763055&quot;/&gt;&lt;wsp:rsid wsp:val=&quot;0076375B&quot;/&gt;&lt;wsp:rsid wsp:val=&quot;00763D32&quot;/&gt;&lt;wsp:rsid wsp:val=&quot;00763F7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E5F&quot;/&gt;&lt;wsp:rsid wsp:val=&quot;00765FCE&quot;/&gt;&lt;wsp:rsid wsp:val=&quot;00765FDC&quot;/&gt;&lt;wsp:rsid wsp:val=&quot;00766559&quot;/&gt;&lt;wsp:rsid wsp:val=&quot;007667D5&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34&quot;/&gt;&lt;wsp:rsid wsp:val=&quot;00773A60&quot;/&gt;&lt;wsp:rsid wsp:val=&quot;007743A1&quot;/&gt;&lt;wsp:rsid wsp:val=&quot;007744EF&quot;/&gt;&lt;wsp:rsid wsp:val=&quot;00774E74&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063&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8FA&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01&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982&quot;/&gt;&lt;wsp:rsid wsp:val=&quot;00787A55&quot;/&gt;&lt;wsp:rsid wsp:val=&quot;00787FF1&quot;/&gt;&lt;wsp:rsid wsp:val=&quot;00790E7E&quot;/&gt;&lt;wsp:rsid wsp:val=&quot;00791296&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9C7&quot;/&gt;&lt;wsp:rsid wsp:val=&quot;00793D62&quot;/&gt;&lt;wsp:rsid wsp:val=&quot;00793F70&quot;/&gt;&lt;wsp:rsid wsp:val=&quot;0079400D&quot;/&gt;&lt;wsp:rsid wsp:val=&quot;007947FB&quot;/&gt;&lt;wsp:rsid wsp:val=&quot;00794842&quot;/&gt;&lt;wsp:rsid wsp:val=&quot;0079485D&quot;/&gt;&lt;wsp:rsid wsp:val=&quot;00794E42&quot;/&gt;&lt;wsp:rsid wsp:val=&quot;007954AC&quot;/&gt;&lt;wsp:rsid wsp:val=&quot;0079601B&quot;/&gt;&lt;wsp:rsid wsp:val=&quot;007962E1&quot;/&gt;&lt;wsp:rsid wsp:val=&quot;00796589&quot;/&gt;&lt;wsp:rsid wsp:val=&quot;0079663F&quot;/&gt;&lt;wsp:rsid wsp:val=&quot;00796726&quot;/&gt;&lt;wsp:rsid wsp:val=&quot;0079692D&quot;/&gt;&lt;wsp:rsid wsp:val=&quot;00796F91&quot;/&gt;&lt;wsp:rsid wsp:val=&quot;00797CCD&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847&quot;/&gt;&lt;wsp:rsid wsp:val=&quot;007A1964&quot;/&gt;&lt;wsp:rsid wsp:val=&quot;007A1B63&quot;/&gt;&lt;wsp:rsid wsp:val=&quot;007A2A53&quot;/&gt;&lt;wsp:rsid wsp:val=&quot;007A2BFF&quot;/&gt;&lt;wsp:rsid wsp:val=&quot;007A2D84&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E48&quot;/&gt;&lt;wsp:rsid wsp:val=&quot;007A618D&quot;/&gt;&lt;wsp:rsid wsp:val=&quot;007A6333&quot;/&gt;&lt;wsp:rsid wsp:val=&quot;007A6477&quot;/&gt;&lt;wsp:rsid wsp:val=&quot;007A6909&quot;/&gt;&lt;wsp:rsid wsp:val=&quot;007A6D88&quot;/&gt;&lt;wsp:rsid wsp:val=&quot;007A75A3&quot;/&gt;&lt;wsp:rsid wsp:val=&quot;007A75D9&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937&quot;/&gt;&lt;wsp:rsid wsp:val=&quot;007B51B7&quot;/&gt;&lt;wsp:rsid wsp:val=&quot;007B53E5&quot;/&gt;&lt;wsp:rsid wsp:val=&quot;007B5A66&quot;/&gt;&lt;wsp:rsid wsp:val=&quot;007B601C&quot;/&gt;&lt;wsp:rsid wsp:val=&quot;007B630D&quot;/&gt;&lt;wsp:rsid wsp:val=&quot;007B64F4&quot;/&gt;&lt;wsp:rsid wsp:val=&quot;007B697F&quot;/&gt;&lt;wsp:rsid wsp:val=&quot;007B6B11&quot;/&gt;&lt;wsp:rsid wsp:val=&quot;007B741A&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839&quot;/&gt;&lt;wsp:rsid wsp:val=&quot;007C1B94&quot;/&gt;&lt;wsp:rsid wsp:val=&quot;007C2A39&quot;/&gt;&lt;wsp:rsid wsp:val=&quot;007C2DBF&quot;/&gt;&lt;wsp:rsid wsp:val=&quot;007C3D88&quot;/&gt;&lt;wsp:rsid wsp:val=&quot;007C3F14&quot;/&gt;&lt;wsp:rsid wsp:val=&quot;007C508D&quot;/&gt;&lt;wsp:rsid wsp:val=&quot;007C515A&quot;/&gt;&lt;wsp:rsid wsp:val=&quot;007C52ED&quot;/&gt;&lt;wsp:rsid wsp:val=&quot;007C56CE&quot;/&gt;&lt;wsp:rsid wsp:val=&quot;007C5768&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287&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357E&quot;/&gt;&lt;wsp:rsid wsp:val=&quot;007D3889&quot;/&gt;&lt;wsp:rsid wsp:val=&quot;007D39A2&quot;/&gt;&lt;wsp:rsid wsp:val=&quot;007D39AC&quot;/&gt;&lt;wsp:rsid wsp:val=&quot;007D39D7&quot;/&gt;&lt;wsp:rsid wsp:val=&quot;007D3A84&quot;/&gt;&lt;wsp:rsid wsp:val=&quot;007D4EA2&quot;/&gt;&lt;wsp:rsid wsp:val=&quot;007D4FF2&quot;/&gt;&lt;wsp:rsid wsp:val=&quot;007D512C&quot;/&gt;&lt;wsp:rsid wsp:val=&quot;007D526F&quot;/&gt;&lt;wsp:rsid wsp:val=&quot;007D5FAA&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46A3&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735&quot;/&gt;&lt;wsp:rsid wsp:val=&quot;007E67F4&quot;/&gt;&lt;wsp:rsid wsp:val=&quot;007E6936&quot;/&gt;&lt;wsp:rsid wsp:val=&quot;007E6EF1&quot;/&gt;&lt;wsp:rsid wsp:val=&quot;007E7B2B&quot;/&gt;&lt;wsp:rsid wsp:val=&quot;007E7CBA&quot;/&gt;&lt;wsp:rsid wsp:val=&quot;007E7FF8&quot;/&gt;&lt;wsp:rsid wsp:val=&quot;007F0076&quot;/&gt;&lt;wsp:rsid wsp:val=&quot;007F02A8&quot;/&gt;&lt;wsp:rsid wsp:val=&quot;007F05E0&quot;/&gt;&lt;wsp:rsid wsp:val=&quot;007F0B77&quot;/&gt;&lt;wsp:rsid wsp:val=&quot;007F0DD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23F&quot;/&gt;&lt;wsp:rsid wsp:val=&quot;007F6562&quot;/&gt;&lt;wsp:rsid wsp:val=&quot;007F65F2&quot;/&gt;&lt;wsp:rsid wsp:val=&quot;007F6F8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408&quot;/&gt;&lt;wsp:rsid wsp:val=&quot;0080179D&quot;/&gt;&lt;wsp:rsid wsp:val=&quot;00801838&quot;/&gt;&lt;wsp:rsid wsp:val=&quot;00801D99&quot;/&gt;&lt;wsp:rsid wsp:val=&quot;00801DCC&quot;/&gt;&lt;wsp:rsid wsp:val=&quot;00801FBC&quot;/&gt;&lt;wsp:rsid wsp:val=&quot;008021CF&quot;/&gt;&lt;wsp:rsid wsp:val=&quot;00802410&quot;/&gt;&lt;wsp:rsid wsp:val=&quot;00803A20&quot;/&gt;&lt;wsp:rsid wsp:val=&quot;00803E2E&quot;/&gt;&lt;wsp:rsid wsp:val=&quot;008041E1&quot;/&gt;&lt;wsp:rsid wsp:val=&quot;00804437&quot;/&gt;&lt;wsp:rsid wsp:val=&quot;00804867&quot;/&gt;&lt;wsp:rsid wsp:val=&quot;00804B2F&quot;/&gt;&lt;wsp:rsid wsp:val=&quot;00804C3F&quot;/&gt;&lt;wsp:rsid wsp:val=&quot;00805227&quot;/&gt;&lt;wsp:rsid wsp:val=&quot;008052B1&quot;/&gt;&lt;wsp:rsid wsp:val=&quot;008058F5&quot;/&gt;&lt;wsp:rsid wsp:val=&quot;00806979&quot;/&gt;&lt;wsp:rsid wsp:val=&quot;0080699F&quot;/&gt;&lt;wsp:rsid wsp:val=&quot;00806ACA&quot;/&gt;&lt;wsp:rsid wsp:val=&quot;00806D29&quot;/&gt;&lt;wsp:rsid wsp:val=&quot;00807582&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582&quot;/&gt;&lt;wsp:rsid wsp:val=&quot;008127B0&quot;/&gt;&lt;wsp:rsid wsp:val=&quot;00813116&quot;/&gt;&lt;wsp:rsid wsp:val=&quot;008136DD&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A81&quot;/&gt;&lt;wsp:rsid wsp:val=&quot;00820DF1&quot;/&gt;&lt;wsp:rsid wsp:val=&quot;0082150F&quot;/&gt;&lt;wsp:rsid wsp:val=&quot;0082172C&quot;/&gt;&lt;wsp:rsid wsp:val=&quot;00821992&quot;/&gt;&lt;wsp:rsid wsp:val=&quot;00821D8A&quot;/&gt;&lt;wsp:rsid wsp:val=&quot;0082266A&quot;/&gt;&lt;wsp:rsid wsp:val=&quot;008226C2&quot;/&gt;&lt;wsp:rsid wsp:val=&quot;00823335&quot;/&gt;&lt;wsp:rsid wsp:val=&quot;00823571&quot;/&gt;&lt;wsp:rsid wsp:val=&quot;008237B2&quot;/&gt;&lt;wsp:rsid wsp:val=&quot;00823F61&quot;/&gt;&lt;wsp:rsid wsp:val=&quot;0082449E&quot;/&gt;&lt;wsp:rsid wsp:val=&quot;008249FF&quot;/&gt;&lt;wsp:rsid wsp:val=&quot;008251EC&quot;/&gt;&lt;wsp:rsid wsp:val=&quot;0082540D&quot;/&gt;&lt;wsp:rsid wsp:val=&quot;00825DD4&quot;/&gt;&lt;wsp:rsid wsp:val=&quot;00826204&quot;/&gt;&lt;wsp:rsid wsp:val=&quot;00826991&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B0F&quot;/&gt;&lt;wsp:rsid wsp:val=&quot;00827BBF&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C1&quot;/&gt;&lt;wsp:rsid wsp:val=&quot;008330DB&quot;/&gt;&lt;wsp:rsid wsp:val=&quot;00833EF5&quot;/&gt;&lt;wsp:rsid wsp:val=&quot;008340A5&quot;/&gt;&lt;wsp:rsid wsp:val=&quot;0083417A&quot;/&gt;&lt;wsp:rsid wsp:val=&quot;00834512&quot;/&gt;&lt;wsp:rsid wsp:val=&quot;00834746&quot;/&gt;&lt;wsp:rsid wsp:val=&quot;008349E7&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B5&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773&quot;/&gt;&lt;wsp:rsid wsp:val=&quot;00842B18&quot;/&gt;&lt;wsp:rsid wsp:val=&quot;00842C7C&quot;/&gt;&lt;wsp:rsid wsp:val=&quot;00842DB7&quot;/&gt;&lt;wsp:rsid wsp:val=&quot;0084343F&quot;/&gt;&lt;wsp:rsid wsp:val=&quot;00843736&quot;/&gt;&lt;wsp:rsid wsp:val=&quot;0084387F&quot;/&gt;&lt;wsp:rsid wsp:val=&quot;00843AFD&quot;/&gt;&lt;wsp:rsid wsp:val=&quot;008444F8&quot;/&gt;&lt;wsp:rsid wsp:val=&quot;0084464F&quot;/&gt;&lt;wsp:rsid wsp:val=&quot;00844750&quot;/&gt;&lt;wsp:rsid wsp:val=&quot;00844D93&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130C&quot;/&gt;&lt;wsp:rsid wsp:val=&quot;00851B22&quot;/&gt;&lt;wsp:rsid wsp:val=&quot;008521C5&quot;/&gt;&lt;wsp:rsid wsp:val=&quot;00852338&quot;/&gt;&lt;wsp:rsid wsp:val=&quot;00852F3B&quot;/&gt;&lt;wsp:rsid wsp:val=&quot;00853132&quot;/&gt;&lt;wsp:rsid wsp:val=&quot;00853B2A&quot;/&gt;&lt;wsp:rsid wsp:val=&quot;00853B65&quot;/&gt;&lt;wsp:rsid wsp:val=&quot;00853C45&quot;/&gt;&lt;wsp:rsid wsp:val=&quot;00853C94&quot;/&gt;&lt;wsp:rsid wsp:val=&quot;00853EF9&quot;/&gt;&lt;wsp:rsid wsp:val=&quot;00853F11&quot;/&gt;&lt;wsp:rsid wsp:val=&quot;00854090&quot;/&gt;&lt;wsp:rsid wsp:val=&quot;008540E5&quot;/&gt;&lt;wsp:rsid wsp:val=&quot;00854983&quot;/&gt;&lt;wsp:rsid wsp:val=&quot;00854B60&quot;/&gt;&lt;wsp:rsid wsp:val=&quot;00854D51&quot;/&gt;&lt;wsp:rsid wsp:val=&quot;00856301&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1987&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500&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CB&quot;/&gt;&lt;wsp:rsid wsp:val=&quot;0087229F&quot;/&gt;&lt;wsp:rsid wsp:val=&quot;008722B0&quot;/&gt;&lt;wsp:rsid wsp:val=&quot;008722F6&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6E1F&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392&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D&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5037&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F2E&quot;/&gt;&lt;wsp:rsid wsp:val=&quot;0089035C&quot;/&gt;&lt;wsp:rsid wsp:val=&quot;00890404&quot;/&gt;&lt;wsp:rsid wsp:val=&quot;008907B2&quot;/&gt;&lt;wsp:rsid wsp:val=&quot;00890B03&quot;/&gt;&lt;wsp:rsid wsp:val=&quot;00890BCD&quot;/&gt;&lt;wsp:rsid wsp:val=&quot;00890D15&quot;/&gt;&lt;wsp:rsid wsp:val=&quot;00890EFE&quot;/&gt;&lt;wsp:rsid wsp:val=&quot;00890F04&quot;/&gt;&lt;wsp:rsid wsp:val=&quot;00890F2B&quot;/&gt;&lt;wsp:rsid wsp:val=&quot;008911A2&quot;/&gt;&lt;wsp:rsid wsp:val=&quot;0089129F&quot;/&gt;&lt;wsp:rsid wsp:val=&quot;00891C27&quot;/&gt;&lt;wsp:rsid wsp:val=&quot;00891F63&quot;/&gt;&lt;wsp:rsid wsp:val=&quot;008922DC&quot;/&gt;&lt;wsp:rsid wsp:val=&quot;008922DF&quot;/&gt;&lt;wsp:rsid wsp:val=&quot;00892357&quot;/&gt;&lt;wsp:rsid wsp:val=&quot;00892494&quot;/&gt;&lt;wsp:rsid wsp:val=&quot;00893024&quot;/&gt;&lt;wsp:rsid wsp:val=&quot;00893B3B&quot;/&gt;&lt;wsp:rsid wsp:val=&quot;00894304&quot;/&gt;&lt;wsp:rsid wsp:val=&quot;00894C16&quot;/&gt;&lt;wsp:rsid wsp:val=&quot;00894C3B&quot;/&gt;&lt;wsp:rsid wsp:val=&quot;00894D6C&quot;/&gt;&lt;wsp:rsid wsp:val=&quot;00894FEF&quot;/&gt;&lt;wsp:rsid wsp:val=&quot;008950EC&quot;/&gt;&lt;wsp:rsid wsp:val=&quot;00895243&quot;/&gt;&lt;wsp:rsid wsp:val=&quot;008953FF&quot;/&gt;&lt;wsp:rsid wsp:val=&quot;00895A0C&quot;/&gt;&lt;wsp:rsid wsp:val=&quot;008960B3&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245&quot;/&gt;&lt;wsp:rsid wsp:val=&quot;008B130E&quot;/&gt;&lt;wsp:rsid wsp:val=&quot;008B1651&quot;/&gt;&lt;wsp:rsid wsp:val=&quot;008B175A&quot;/&gt;&lt;wsp:rsid wsp:val=&quot;008B1B08&quot;/&gt;&lt;wsp:rsid wsp:val=&quot;008B1C8C&quot;/&gt;&lt;wsp:rsid wsp:val=&quot;008B1E55&quot;/&gt;&lt;wsp:rsid wsp:val=&quot;008B1EFF&quot;/&gt;&lt;wsp:rsid wsp:val=&quot;008B20E5&quot;/&gt;&lt;wsp:rsid wsp:val=&quot;008B21F5&quot;/&gt;&lt;wsp:rsid wsp:val=&quot;008B251D&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60E9&quot;/&gt;&lt;wsp:rsid wsp:val=&quot;008B60ED&quot;/&gt;&lt;wsp:rsid wsp:val=&quot;008B614C&quot;/&gt;&lt;wsp:rsid wsp:val=&quot;008B6E5C&quot;/&gt;&lt;wsp:rsid wsp:val=&quot;008B739E&quot;/&gt;&lt;wsp:rsid wsp:val=&quot;008B766A&quot;/&gt;&lt;wsp:rsid wsp:val=&quot;008B7A0E&quot;/&gt;&lt;wsp:rsid wsp:val=&quot;008B7BD4&quot;/&gt;&lt;wsp:rsid wsp:val=&quot;008B7E5B&quot;/&gt;&lt;wsp:rsid wsp:val=&quot;008B7F66&quot;/&gt;&lt;wsp:rsid wsp:val=&quot;008C022D&quot;/&gt;&lt;wsp:rsid wsp:val=&quot;008C0431&quot;/&gt;&lt;wsp:rsid wsp:val=&quot;008C0D78&quot;/&gt;&lt;wsp:rsid wsp:val=&quot;008C1ABE&quot;/&gt;&lt;wsp:rsid wsp:val=&quot;008C2426&quot;/&gt;&lt;wsp:rsid wsp:val=&quot;008C2453&quot;/&gt;&lt;wsp:rsid wsp:val=&quot;008C2608&quot;/&gt;&lt;wsp:rsid wsp:val=&quot;008C265E&quot;/&gt;&lt;wsp:rsid wsp:val=&quot;008C26B4&quot;/&gt;&lt;wsp:rsid wsp:val=&quot;008C28BA&quot;/&gt;&lt;wsp:rsid wsp:val=&quot;008C3240&quot;/&gt;&lt;wsp:rsid wsp:val=&quot;008C4188&quot;/&gt;&lt;wsp:rsid wsp:val=&quot;008C49D5&quot;/&gt;&lt;wsp:rsid wsp:val=&quot;008C4B47&quot;/&gt;&lt;wsp:rsid wsp:val=&quot;008C4DD1&quot;/&gt;&lt;wsp:rsid wsp:val=&quot;008C59D5&quot;/&gt;&lt;wsp:rsid wsp:val=&quot;008C5B10&quot;/&gt;&lt;wsp:rsid wsp:val=&quot;008C6276&quot;/&gt;&lt;wsp:rsid wsp:val=&quot;008C6337&quot;/&gt;&lt;wsp:rsid wsp:val=&quot;008C6345&quot;/&gt;&lt;wsp:rsid wsp:val=&quot;008C65A7&quot;/&gt;&lt;wsp:rsid wsp:val=&quot;008C6C7A&quot;/&gt;&lt;wsp:rsid wsp:val=&quot;008C6F4F&quot;/&gt;&lt;wsp:rsid wsp:val=&quot;008C74CC&quot;/&gt;&lt;wsp:rsid wsp:val=&quot;008C74F9&quot;/&gt;&lt;wsp:rsid wsp:val=&quot;008C75BB&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9D&quot;/&gt;&lt;wsp:rsid wsp:val=&quot;008D1D2C&quot;/&gt;&lt;wsp:rsid wsp:val=&quot;008D1E23&quot;/&gt;&lt;wsp:rsid wsp:val=&quot;008D2461&quot;/&gt;&lt;wsp:rsid wsp:val=&quot;008D2D60&quot;/&gt;&lt;wsp:rsid wsp:val=&quot;008D3208&quot;/&gt;&lt;wsp:rsid wsp:val=&quot;008D382D&quot;/&gt;&lt;wsp:rsid wsp:val=&quot;008D3E0C&quot;/&gt;&lt;wsp:rsid wsp:val=&quot;008D3F21&quot;/&gt;&lt;wsp:rsid wsp:val=&quot;008D40FF&quot;/&gt;&lt;wsp:rsid wsp:val=&quot;008D41F1&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F90&quot;/&gt;&lt;wsp:rsid wsp:val=&quot;008D72A4&quot;/&gt;&lt;wsp:rsid wsp:val=&quot;008D7378&quot;/&gt;&lt;wsp:rsid wsp:val=&quot;008D7554&quot;/&gt;&lt;wsp:rsid wsp:val=&quot;008D7615&quot;/&gt;&lt;wsp:rsid wsp:val=&quot;008D76A0&quot;/&gt;&lt;wsp:rsid wsp:val=&quot;008D78C3&quot;/&gt;&lt;wsp:rsid wsp:val=&quot;008D7ACD&quot;/&gt;&lt;wsp:rsid wsp:val=&quot;008D7BB4&quot;/&gt;&lt;wsp:rsid wsp:val=&quot;008D7DEB&quot;/&gt;&lt;wsp:rsid wsp:val=&quot;008E037E&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791&quot;/&gt;&lt;wsp:rsid wsp:val=&quot;008F0D2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6150&quot;/&gt;&lt;wsp:rsid wsp:val=&quot;008F6188&quot;/&gt;&lt;wsp:rsid wsp:val=&quot;008F6649&quot;/&gt;&lt;wsp:rsid wsp:val=&quot;008F6BB4&quot;/&gt;&lt;wsp:rsid wsp:val=&quot;008F6CD1&quot;/&gt;&lt;wsp:rsid wsp:val=&quot;008F7069&quot;/&gt;&lt;wsp:rsid wsp:val=&quot;008F74EA&quot;/&gt;&lt;wsp:rsid wsp:val=&quot;008F74E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7E4&quot;/&gt;&lt;wsp:rsid wsp:val=&quot;00902997&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6100&quot;/&gt;&lt;wsp:rsid wsp:val=&quot;009061A5&quot;/&gt;&lt;wsp:rsid wsp:val=&quot;009067B8&quot;/&gt;&lt;wsp:rsid wsp:val=&quot;00906EED&quot;/&gt;&lt;wsp:rsid wsp:val=&quot;00907071&quot;/&gt;&lt;wsp:rsid wsp:val=&quot;0090715C&quot;/&gt;&lt;wsp:rsid wsp:val=&quot;009108A7&quot;/&gt;&lt;wsp:rsid wsp:val=&quot;00910E0D&quot;/&gt;&lt;wsp:rsid wsp:val=&quot;00910ED6&quot;/&gt;&lt;wsp:rsid wsp:val=&quot;00911E1A&quot;/&gt;&lt;wsp:rsid wsp:val=&quot;009121EF&quot;/&gt;&lt;wsp:rsid wsp:val=&quot;009123B9&quot;/&gt;&lt;wsp:rsid wsp:val=&quot;00912531&quot;/&gt;&lt;wsp:rsid wsp:val=&quot;009138F9&quot;/&gt;&lt;wsp:rsid wsp:val=&quot;00913F4C&quot;/&gt;&lt;wsp:rsid wsp:val=&quot;00913F9C&quot;/&gt;&lt;wsp:rsid wsp:val=&quot;0091404B&quot;/&gt;&lt;wsp:rsid wsp:val=&quot;0091423A&quot;/&gt;&lt;wsp:rsid wsp:val=&quot;00914A5D&quot;/&gt;&lt;wsp:rsid wsp:val=&quot;00914B18&quot;/&gt;&lt;wsp:rsid wsp:val=&quot;00914F86&quot;/&gt;&lt;wsp:rsid wsp:val=&quot;00915032&quot;/&gt;&lt;wsp:rsid wsp:val=&quot;0091537E&quot;/&gt;&lt;wsp:rsid wsp:val=&quot;009154BD&quot;/&gt;&lt;wsp:rsid wsp:val=&quot;009154CF&quot;/&gt;&lt;wsp:rsid wsp:val=&quot;00915AB4&quot;/&gt;&lt;wsp:rsid wsp:val=&quot;00915F97&quot;/&gt;&lt;wsp:rsid wsp:val=&quot;0091610F&quot;/&gt;&lt;wsp:rsid wsp:val=&quot;009161BA&quot;/&gt;&lt;wsp:rsid wsp:val=&quot;00916827&quot;/&gt;&lt;wsp:rsid wsp:val=&quot;00920FE4&quot;/&gt;&lt;wsp:rsid wsp:val=&quot;00921140&quot;/&gt;&lt;wsp:rsid wsp:val=&quot;0092169A&quot;/&gt;&lt;wsp:rsid wsp:val=&quot;009216BF&quot;/&gt;&lt;wsp:rsid wsp:val=&quot;009218D2&quot;/&gt;&lt;wsp:rsid wsp:val=&quot;009219A7&quot;/&gt;&lt;wsp:rsid wsp:val=&quot;00921A74&quot;/&gt;&lt;wsp:rsid wsp:val=&quot;00921BB1&quot;/&gt;&lt;wsp:rsid wsp:val=&quot;00921C9F&quot;/&gt;&lt;wsp:rsid wsp:val=&quot;00921ED5&quot;/&gt;&lt;wsp:rsid wsp:val=&quot;00921FA1&quot;/&gt;&lt;wsp:rsid wsp:val=&quot;00922106&quot;/&gt;&lt;wsp:rsid wsp:val=&quot;009225B6&quot;/&gt;&lt;wsp:rsid wsp:val=&quot;0092286C&quot;/&gt;&lt;wsp:rsid wsp:val=&quot;00922C09&quot;/&gt;&lt;wsp:rsid wsp:val=&quot;00923151&quot;/&gt;&lt;wsp:rsid wsp:val=&quot;00923560&quot;/&gt;&lt;wsp:rsid wsp:val=&quot;00923883&quot;/&gt;&lt;wsp:rsid wsp:val=&quot;00923ABA&quot;/&gt;&lt;wsp:rsid wsp:val=&quot;00923EB5&quot;/&gt;&lt;wsp:rsid wsp:val=&quot;00923F1B&quot;/&gt;&lt;wsp:rsid wsp:val=&quot;00924108&quot;/&gt;&lt;wsp:rsid wsp:val=&quot;0092423D&quot;/&gt;&lt;wsp:rsid wsp:val=&quot;0092434B&quot;/&gt;&lt;wsp:rsid wsp:val=&quot;009247D8&quot;/&gt;&lt;wsp:rsid wsp:val=&quot;00924A7F&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1196&quot;/&gt;&lt;wsp:rsid wsp:val=&quot;0093135E&quot;/&gt;&lt;wsp:rsid wsp:val=&quot;009313ED&quot;/&gt;&lt;wsp:rsid wsp:val=&quot;0093161F&quot;/&gt;&lt;wsp:rsid wsp:val=&quot;0093195D&quot;/&gt;&lt;wsp:rsid wsp:val=&quot;00932109&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3128&quot;/&gt;&lt;wsp:rsid wsp:val=&quot;0094335F&quot;/&gt;&lt;wsp:rsid wsp:val=&quot;00943D04&quot;/&gt;&lt;wsp:rsid wsp:val=&quot;00943D09&quot;/&gt;&lt;wsp:rsid wsp:val=&quot;009440F3&quot;/&gt;&lt;wsp:rsid wsp:val=&quot;00944202&quot;/&gt;&lt;wsp:rsid wsp:val=&quot;00944335&quot;/&gt;&lt;wsp:rsid wsp:val=&quot;00944710&quot;/&gt;&lt;wsp:rsid wsp:val=&quot;0094480B&quot;/&gt;&lt;wsp:rsid wsp:val=&quot;00944AF4&quot;/&gt;&lt;wsp:rsid wsp:val=&quot;00944D54&quot;/&gt;&lt;wsp:rsid wsp:val=&quot;0094564D&quot;/&gt;&lt;wsp:rsid wsp:val=&quot;00945E49&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769&quot;/&gt;&lt;wsp:rsid wsp:val=&quot;00956B4A&quot;/&gt;&lt;wsp:rsid wsp:val=&quot;00957060&quot;/&gt;&lt;wsp:rsid wsp:val=&quot;009572DC&quot;/&gt;&lt;wsp:rsid wsp:val=&quot;00957478&quot;/&gt;&lt;wsp:rsid wsp:val=&quot;00957487&quot;/&gt;&lt;wsp:rsid wsp:val=&quot;00957656&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FF&quot;/&gt;&lt;wsp:rsid wsp:val=&quot;0096292B&quot;/&gt;&lt;wsp:rsid wsp:val=&quot;009629DE&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BA&quot;/&gt;&lt;wsp:rsid wsp:val=&quot;009739F8&quot;/&gt;&lt;wsp:rsid wsp:val=&quot;00973F29&quot;/&gt;&lt;wsp:rsid wsp:val=&quot;00974182&quot;/&gt;&lt;wsp:rsid wsp:val=&quot;009744FF&quot;/&gt;&lt;wsp:rsid wsp:val=&quot;00974520&quot;/&gt;&lt;wsp:rsid wsp:val=&quot;009746CB&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172B&quot;/&gt;&lt;wsp:rsid wsp:val=&quot;009817F9&quot;/&gt;&lt;wsp:rsid wsp:val=&quot;0098183B&quot;/&gt;&lt;wsp:rsid wsp:val=&quot;00981D4B&quot;/&gt;&lt;wsp:rsid wsp:val=&quot;009822AF&quot;/&gt;&lt;wsp:rsid wsp:val=&quot;009823A3&quot;/&gt;&lt;wsp:rsid wsp:val=&quot;00982AB4&quot;/&gt;&lt;wsp:rsid wsp:val=&quot;00982B3A&quot;/&gt;&lt;wsp:rsid wsp:val=&quot;00982E67&quot;/&gt;&lt;wsp:rsid wsp:val=&quot;00983061&quot;/&gt;&lt;wsp:rsid wsp:val=&quot;00983223&quot;/&gt;&lt;wsp:rsid wsp:val=&quot;009838CE&quot;/&gt;&lt;wsp:rsid wsp:val=&quot;00983C41&quot;/&gt;&lt;wsp:rsid wsp:val=&quot;00984206&quot;/&gt;&lt;wsp:rsid wsp:val=&quot;00984449&quot;/&gt;&lt;wsp:rsid wsp:val=&quot;00984E62&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2F3&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D7A&quot;/&gt;&lt;wsp:rsid wsp:val=&quot;00996546&quot;/&gt;&lt;wsp:rsid wsp:val=&quot;00996A8B&quot;/&gt;&lt;wsp:rsid wsp:val=&quot;00996CD1&quot;/&gt;&lt;wsp:rsid wsp:val=&quot;00996CD4&quot;/&gt;&lt;wsp:rsid wsp:val=&quot;0099713E&quot;/&gt;&lt;wsp:rsid wsp:val=&quot;0099731A&quot;/&gt;&lt;wsp:rsid wsp:val=&quot;009979D6&quot;/&gt;&lt;wsp:rsid wsp:val=&quot;00997CA3&quot;/&gt;&lt;wsp:rsid wsp:val=&quot;009A0212&quot;/&gt;&lt;wsp:rsid wsp:val=&quot;009A031F&quot;/&gt;&lt;wsp:rsid wsp:val=&quot;009A041C&quot;/&gt;&lt;wsp:rsid wsp:val=&quot;009A12E2&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E5D&quot;/&gt;&lt;wsp:rsid wsp:val=&quot;009A3183&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127&quot;/&gt;&lt;wsp:rsid wsp:val=&quot;009A637B&quot;/&gt;&lt;wsp:rsid wsp:val=&quot;009A6456&quot;/&gt;&lt;wsp:rsid wsp:val=&quot;009A6513&quot;/&gt;&lt;wsp:rsid wsp:val=&quot;009A6770&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BB7&quot;/&gt;&lt;wsp:rsid wsp:val=&quot;009B7FFA&quot;/&gt;&lt;wsp:rsid wsp:val=&quot;009C00EF&quot;/&gt;&lt;wsp:rsid wsp:val=&quot;009C01D2&quot;/&gt;&lt;wsp:rsid wsp:val=&quot;009C080A&quot;/&gt;&lt;wsp:rsid wsp:val=&quot;009C098E&quot;/&gt;&lt;wsp:rsid wsp:val=&quot;009C0A96&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D12&quot;/&gt;&lt;wsp:rsid wsp:val=&quot;009C3D88&quot;/&gt;&lt;wsp:rsid wsp:val=&quot;009C40AD&quot;/&gt;&lt;wsp:rsid wsp:val=&quot;009C45A3&quot;/&gt;&lt;wsp:rsid wsp:val=&quot;009C4E6A&quot;/&gt;&lt;wsp:rsid wsp:val=&quot;009C4EF7&quot;/&gt;&lt;wsp:rsid wsp:val=&quot;009C520B&quot;/&gt;&lt;wsp:rsid wsp:val=&quot;009C52FB&quot;/&gt;&lt;wsp:rsid wsp:val=&quot;009C5538&quot;/&gt;&lt;wsp:rsid wsp:val=&quot;009C5785&quot;/&gt;&lt;wsp:rsid wsp:val=&quot;009C5874&quot;/&gt;&lt;wsp:rsid wsp:val=&quot;009C5BDA&quot;/&gt;&lt;wsp:rsid wsp:val=&quot;009C6768&quot;/&gt;&lt;wsp:rsid wsp:val=&quot;009C681F&quot;/&gt;&lt;wsp:rsid wsp:val=&quot;009C6894&quot;/&gt;&lt;wsp:rsid wsp:val=&quot;009C6B3B&quot;/&gt;&lt;wsp:rsid wsp:val=&quot;009C6B7B&quot;/&gt;&lt;wsp:rsid wsp:val=&quot;009C6CAA&quot;/&gt;&lt;wsp:rsid wsp:val=&quot;009C6E93&quot;/&gt;&lt;wsp:rsid wsp:val=&quot;009C7147&quot;/&gt;&lt;wsp:rsid wsp:val=&quot;009C7893&quot;/&gt;&lt;wsp:rsid wsp:val=&quot;009C7F47&quot;/&gt;&lt;wsp:rsid wsp:val=&quot;009C7FEB&quot;/&gt;&lt;wsp:rsid wsp:val=&quot;009D00B2&quot;/&gt;&lt;wsp:rsid wsp:val=&quot;009D0361&quot;/&gt;&lt;wsp:rsid wsp:val=&quot;009D0720&quot;/&gt;&lt;wsp:rsid wsp:val=&quot;009D079F&quot;/&gt;&lt;wsp:rsid wsp:val=&quot;009D0897&quot;/&gt;&lt;wsp:rsid wsp:val=&quot;009D09A8&quot;/&gt;&lt;wsp:rsid wsp:val=&quot;009D2118&quot;/&gt;&lt;wsp:rsid wsp:val=&quot;009D22EA&quot;/&gt;&lt;wsp:rsid wsp:val=&quot;009D264B&quot;/&gt;&lt;wsp:rsid wsp:val=&quot;009D280C&quot;/&gt;&lt;wsp:rsid wsp:val=&quot;009D2C43&quot;/&gt;&lt;wsp:rsid wsp:val=&quot;009D327E&quot;/&gt;&lt;wsp:rsid wsp:val=&quot;009D3C90&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3A5F&quot;/&gt;&lt;wsp:rsid wsp:val=&quot;009E457F&quot;/&gt;&lt;wsp:rsid wsp:val=&quot;009E5039&quot;/&gt;&lt;wsp:rsid wsp:val=&quot;009E532F&quot;/&gt;&lt;wsp:rsid wsp:val=&quot;009E5386&quot;/&gt;&lt;wsp:rsid wsp:val=&quot;009E53AA&quot;/&gt;&lt;wsp:rsid wsp:val=&quot;009E53D6&quot;/&gt;&lt;wsp:rsid wsp:val=&quot;009E5656&quot;/&gt;&lt;wsp:rsid wsp:val=&quot;009E5A6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05&quot;/&gt;&lt;wsp:rsid wsp:val=&quot;009F0C38&quot;/&gt;&lt;wsp:rsid wsp:val=&quot;009F0CD1&quot;/&gt;&lt;wsp:rsid wsp:val=&quot;009F1033&quot;/&gt;&lt;wsp:rsid wsp:val=&quot;009F187B&quot;/&gt;&lt;wsp:rsid wsp:val=&quot;009F1933&quot;/&gt;&lt;wsp:rsid wsp:val=&quot;009F2E7E&quot;/&gt;&lt;wsp:rsid wsp:val=&quot;009F3713&quot;/&gt;&lt;wsp:rsid wsp:val=&quot;009F3740&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267E&quot;/&gt;&lt;wsp:rsid wsp:val=&quot;00A02A7C&quot;/&gt;&lt;wsp:rsid wsp:val=&quot;00A02B26&quot;/&gt;&lt;wsp:rsid wsp:val=&quot;00A03255&quot;/&gt;&lt;wsp:rsid wsp:val=&quot;00A03893&quot;/&gt;&lt;wsp:rsid wsp:val=&quot;00A0394B&quot;/&gt;&lt;wsp:rsid wsp:val=&quot;00A03CC8&quot;/&gt;&lt;wsp:rsid wsp:val=&quot;00A0404C&quot;/&gt;&lt;wsp:rsid wsp:val=&quot;00A044F4&quot;/&gt;&lt;wsp:rsid wsp:val=&quot;00A04541&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738B&quot;/&gt;&lt;wsp:rsid wsp:val=&quot;00A07654&quot;/&gt;&lt;wsp:rsid wsp:val=&quot;00A077DB&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D0&quot;/&gt;&lt;wsp:rsid wsp:val=&quot;00A14743&quot;/&gt;&lt;wsp:rsid wsp:val=&quot;00A14B5D&quot;/&gt;&lt;wsp:rsid wsp:val=&quot;00A152F7&quot;/&gt;&lt;wsp:rsid wsp:val=&quot;00A15521&quot;/&gt;&lt;wsp:rsid wsp:val=&quot;00A1562F&quot;/&gt;&lt;wsp:rsid wsp:val=&quot;00A157EC&quot;/&gt;&lt;wsp:rsid wsp:val=&quot;00A15800&quot;/&gt;&lt;wsp:rsid wsp:val=&quot;00A15ABD&quot;/&gt;&lt;wsp:rsid wsp:val=&quot;00A160E1&quot;/&gt;&lt;wsp:rsid wsp:val=&quot;00A16150&quot;/&gt;&lt;wsp:rsid wsp:val=&quot;00A1630A&quot;/&gt;&lt;wsp:rsid wsp:val=&quot;00A1637F&quot;/&gt;&lt;wsp:rsid wsp:val=&quot;00A16416&quot;/&gt;&lt;wsp:rsid wsp:val=&quot;00A16A02&quot;/&gt;&lt;wsp:rsid wsp:val=&quot;00A16E04&quot;/&gt;&lt;wsp:rsid wsp:val=&quot;00A17345&quot;/&gt;&lt;wsp:rsid wsp:val=&quot;00A1789B&quot;/&gt;&lt;wsp:rsid wsp:val=&quot;00A178A4&quot;/&gt;&lt;wsp:rsid wsp:val=&quot;00A20253&quot;/&gt;&lt;wsp:rsid wsp:val=&quot;00A2049C&quot;/&gt;&lt;wsp:rsid wsp:val=&quot;00A204ED&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6BE&quot;/&gt;&lt;wsp:rsid wsp:val=&quot;00A22D9C&quot;/&gt;&lt;wsp:rsid wsp:val=&quot;00A23921&quot;/&gt;&lt;wsp:rsid wsp:val=&quot;00A23DD8&quot;/&gt;&lt;wsp:rsid wsp:val=&quot;00A24079&quot;/&gt;&lt;wsp:rsid wsp:val=&quot;00A24150&quot;/&gt;&lt;wsp:rsid wsp:val=&quot;00A24701&quot;/&gt;&lt;wsp:rsid wsp:val=&quot;00A2470A&quot;/&gt;&lt;wsp:rsid wsp:val=&quot;00A2481C&quot;/&gt;&lt;wsp:rsid wsp:val=&quot;00A24CCF&quot;/&gt;&lt;wsp:rsid wsp:val=&quot;00A24D81&quot;/&gt;&lt;wsp:rsid wsp:val=&quot;00A25155&quot;/&gt;&lt;wsp:rsid wsp:val=&quot;00A2583E&quot;/&gt;&lt;wsp:rsid wsp:val=&quot;00A25A28&quot;/&gt;&lt;wsp:rsid wsp:val=&quot;00A25F8A&quot;/&gt;&lt;wsp:rsid wsp:val=&quot;00A261E4&quot;/&gt;&lt;wsp:rsid wsp:val=&quot;00A26883&quot;/&gt;&lt;wsp:rsid wsp:val=&quot;00A26CF7&quot;/&gt;&lt;wsp:rsid wsp:val=&quot;00A26D60&quot;/&gt;&lt;wsp:rsid wsp:val=&quot;00A26EE0&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D0&quot;/&gt;&lt;wsp:rsid wsp:val=&quot;00A351D0&quot;/&gt;&lt;wsp:rsid wsp:val=&quot;00A35735&quot;/&gt;&lt;wsp:rsid wsp:val=&quot;00A35A0B&quot;/&gt;&lt;wsp:rsid wsp:val=&quot;00A362CB&quot;/&gt;&lt;wsp:rsid wsp:val=&quot;00A36694&quot;/&gt;&lt;wsp:rsid wsp:val=&quot;00A36D80&quot;/&gt;&lt;wsp:rsid wsp:val=&quot;00A36DC8&quot;/&gt;&lt;wsp:rsid wsp:val=&quot;00A36F1E&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0AB&quot;/&gt;&lt;wsp:rsid wsp:val=&quot;00A4339C&quot;/&gt;&lt;wsp:rsid wsp:val=&quot;00A43666&quot;/&gt;&lt;wsp:rsid wsp:val=&quot;00A43A47&quot;/&gt;&lt;wsp:rsid wsp:val=&quot;00A43B7C&quot;/&gt;&lt;wsp:rsid wsp:val=&quot;00A43E26&quot;/&gt;&lt;wsp:rsid wsp:val=&quot;00A44882&quot;/&gt;&lt;wsp:rsid wsp:val=&quot;00A44AA5&quot;/&gt;&lt;wsp:rsid wsp:val=&quot;00A44B72&quot;/&gt;&lt;wsp:rsid wsp:val=&quot;00A44E28&quot;/&gt;&lt;wsp:rsid wsp:val=&quot;00A4570E&quot;/&gt;&lt;wsp:rsid wsp:val=&quot;00A45A3B&quot;/&gt;&lt;wsp:rsid wsp:val=&quot;00A45B1A&quot;/&gt;&lt;wsp:rsid wsp:val=&quot;00A46FAD&quot;/&gt;&lt;wsp:rsid wsp:val=&quot;00A470ED&quot;/&gt;&lt;wsp:rsid wsp:val=&quot;00A47218&quot;/&gt;&lt;wsp:rsid wsp:val=&quot;00A47391&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11FB&quot;/&gt;&lt;wsp:rsid wsp:val=&quot;00A514EB&quot;/&gt;&lt;wsp:rsid wsp:val=&quot;00A51BC1&quot;/&gt;&lt;wsp:rsid wsp:val=&quot;00A521E0&quot;/&gt;&lt;wsp:rsid wsp:val=&quot;00A52B0A&quot;/&gt;&lt;wsp:rsid wsp:val=&quot;00A52C94&quot;/&gt;&lt;wsp:rsid wsp:val=&quot;00A52D1E&quot;/&gt;&lt;wsp:rsid wsp:val=&quot;00A54492&quot;/&gt;&lt;wsp:rsid wsp:val=&quot;00A544BF&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C2C&quot;/&gt;&lt;wsp:rsid wsp:val=&quot;00A570E9&quot;/&gt;&lt;wsp:rsid wsp:val=&quot;00A57311&quot;/&gt;&lt;wsp:rsid wsp:val=&quot;00A574E5&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3&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354&quot;/&gt;&lt;wsp:rsid wsp:val=&quot;00A65589&quot;/&gt;&lt;wsp:rsid wsp:val=&quot;00A657CF&quot;/&gt;&lt;wsp:rsid wsp:val=&quot;00A65BE3&quot;/&gt;&lt;wsp:rsid wsp:val=&quot;00A65FBF&quot;/&gt;&lt;wsp:rsid wsp:val=&quot;00A66089&quot;/&gt;&lt;wsp:rsid wsp:val=&quot;00A6681D&quot;/&gt;&lt;wsp:rsid wsp:val=&quot;00A66A5A&quot;/&gt;&lt;wsp:rsid wsp:val=&quot;00A6736A&quot;/&gt;&lt;wsp:rsid wsp:val=&quot;00A677C1&quot;/&gt;&lt;wsp:rsid wsp:val=&quot;00A67A8E&quot;/&gt;&lt;wsp:rsid wsp:val=&quot;00A67AC6&quot;/&gt;&lt;wsp:rsid wsp:val=&quot;00A67AFD&quot;/&gt;&lt;wsp:rsid wsp:val=&quot;00A67EF1&quot;/&gt;&lt;wsp:rsid wsp:val=&quot;00A7001C&quot;/&gt;&lt;wsp:rsid wsp:val=&quot;00A70A35&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212&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1AD&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E2&quot;/&gt;&lt;wsp:rsid wsp:val=&quot;00A85FFF&quot;/&gt;&lt;wsp:rsid wsp:val=&quot;00A8665A&quot;/&gt;&lt;wsp:rsid wsp:val=&quot;00A869B4&quot;/&gt;&lt;wsp:rsid wsp:val=&quot;00A86ACD&quot;/&gt;&lt;wsp:rsid wsp:val=&quot;00A86AE7&quot;/&gt;&lt;wsp:rsid wsp:val=&quot;00A86D23&quot;/&gt;&lt;wsp:rsid wsp:val=&quot;00A86FEF&quot;/&gt;&lt;wsp:rsid wsp:val=&quot;00A87482&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70&quot;/&gt;&lt;wsp:rsid wsp:val=&quot;00A9505F&quot;/&gt;&lt;wsp:rsid wsp:val=&quot;00A9526D&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550&quot;/&gt;&lt;wsp:rsid wsp:val=&quot;00AA0ABC&quot;/&gt;&lt;wsp:rsid wsp:val=&quot;00AA1250&quot;/&gt;&lt;wsp:rsid wsp:val=&quot;00AA158B&quot;/&gt;&lt;wsp:rsid wsp:val=&quot;00AA1D12&quot;/&gt;&lt;wsp:rsid wsp:val=&quot;00AA1DD6&quot;/&gt;&lt;wsp:rsid wsp:val=&quot;00AA1EEC&quot;/&gt;&lt;wsp:rsid wsp:val=&quot;00AA210C&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B68&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3BA&quot;/&gt;&lt;wsp:rsid wsp:val=&quot;00AB57AD&quot;/&gt;&lt;wsp:rsid wsp:val=&quot;00AB583A&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0E4B&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64F&quot;/&gt;&lt;wsp:rsid wsp:val=&quot;00AD0EAA&quot;/&gt;&lt;wsp:rsid wsp:val=&quot;00AD12BD&quot;/&gt;&lt;wsp:rsid wsp:val=&quot;00AD13B2&quot;/&gt;&lt;wsp:rsid wsp:val=&quot;00AD163D&quot;/&gt;&lt;wsp:rsid wsp:val=&quot;00AD1B19&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2F7F&quot;/&gt;&lt;wsp:rsid wsp:val=&quot;00AD3042&quot;/&gt;&lt;wsp:rsid wsp:val=&quot;00AD3047&quot;/&gt;&lt;wsp:rsid wsp:val=&quot;00AD33C3&quot;/&gt;&lt;wsp:rsid wsp:val=&quot;00AD34A1&quot;/&gt;&lt;wsp:rsid wsp:val=&quot;00AD3BEC&quot;/&gt;&lt;wsp:rsid wsp:val=&quot;00AD48F9&quot;/&gt;&lt;wsp:rsid wsp:val=&quot;00AD514B&quot;/&gt;&lt;wsp:rsid wsp:val=&quot;00AD5542&quot;/&gt;&lt;wsp:rsid wsp:val=&quot;00AD567D&quot;/&gt;&lt;wsp:rsid wsp:val=&quot;00AD5930&quot;/&gt;&lt;wsp:rsid wsp:val=&quot;00AD5B1B&quot;/&gt;&lt;wsp:rsid wsp:val=&quot;00AD5F5A&quot;/&gt;&lt;wsp:rsid wsp:val=&quot;00AD6C7F&quot;/&gt;&lt;wsp:rsid wsp:val=&quot;00AD70C9&quot;/&gt;&lt;wsp:rsid wsp:val=&quot;00AD732B&quot;/&gt;&lt;wsp:rsid wsp:val=&quot;00AD75A6&quot;/&gt;&lt;wsp:rsid wsp:val=&quot;00AD7927&quot;/&gt;&lt;wsp:rsid wsp:val=&quot;00AD7B75&quot;/&gt;&lt;wsp:rsid wsp:val=&quot;00AD7CD8&quot;/&gt;&lt;wsp:rsid wsp:val=&quot;00AE075A&quot;/&gt;&lt;wsp:rsid wsp:val=&quot;00AE0794&quot;/&gt;&lt;wsp:rsid wsp:val=&quot;00AE0D23&quot;/&gt;&lt;wsp:rsid wsp:val=&quot;00AE0E9E&quot;/&gt;&lt;wsp:rsid wsp:val=&quot;00AE1418&quot;/&gt;&lt;wsp:rsid wsp:val=&quot;00AE14B7&quot;/&gt;&lt;wsp:rsid wsp:val=&quot;00AE171A&quot;/&gt;&lt;wsp:rsid wsp:val=&quot;00AE186D&quot;/&gt;&lt;wsp:rsid wsp:val=&quot;00AE1C33&quot;/&gt;&lt;wsp:rsid wsp:val=&quot;00AE2205&quot;/&gt;&lt;wsp:rsid wsp:val=&quot;00AE232B&quot;/&gt;&lt;wsp:rsid wsp:val=&quot;00AE29B5&quot;/&gt;&lt;wsp:rsid wsp:val=&quot;00AE2BFE&quot;/&gt;&lt;wsp:rsid wsp:val=&quot;00AE3004&quot;/&gt;&lt;wsp:rsid wsp:val=&quot;00AE31BA&quot;/&gt;&lt;wsp:rsid wsp:val=&quot;00AE32B3&quot;/&gt;&lt;wsp:rsid wsp:val=&quot;00AE34B9&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4F45&quot;/&gt;&lt;wsp:rsid wsp:val=&quot;00AE552C&quot;/&gt;&lt;wsp:rsid wsp:val=&quot;00AE567B&quot;/&gt;&lt;wsp:rsid wsp:val=&quot;00AE5749&quot;/&gt;&lt;wsp:rsid wsp:val=&quot;00AE5E95&quot;/&gt;&lt;wsp:rsid wsp:val=&quot;00AE6271&quot;/&gt;&lt;wsp:rsid wsp:val=&quot;00AE62C7&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992&quot;/&gt;&lt;wsp:rsid wsp:val=&quot;00AE7E0E&quot;/&gt;&lt;wsp:rsid wsp:val=&quot;00AF0801&quot;/&gt;&lt;wsp:rsid wsp:val=&quot;00AF0C77&quot;/&gt;&lt;wsp:rsid wsp:val=&quot;00AF109F&quot;/&gt;&lt;wsp:rsid wsp:val=&quot;00AF13DC&quot;/&gt;&lt;wsp:rsid wsp:val=&quot;00AF1414&quot;/&gt;&lt;wsp:rsid wsp:val=&quot;00AF26BE&quot;/&gt;&lt;wsp:rsid wsp:val=&quot;00AF28B0&quot;/&gt;&lt;wsp:rsid wsp:val=&quot;00AF2D55&quot;/&gt;&lt;wsp:rsid wsp:val=&quot;00AF2DED&quot;/&gt;&lt;wsp:rsid wsp:val=&quot;00AF2E7C&quot;/&gt;&lt;wsp:rsid wsp:val=&quot;00AF377C&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49&quot;/&gt;&lt;wsp:rsid wsp:val=&quot;00AF5A90&quot;/&gt;&lt;wsp:rsid wsp:val=&quot;00AF5B9F&quot;/&gt;&lt;wsp:rsid wsp:val=&quot;00AF5E03&quot;/&gt;&lt;wsp:rsid wsp:val=&quot;00AF5F78&quot;/&gt;&lt;wsp:rsid wsp:val=&quot;00AF5FC2&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9CE&quot;/&gt;&lt;wsp:rsid wsp:val=&quot;00B03D26&quot;/&gt;&lt;wsp:rsid wsp:val=&quot;00B03E1C&quot;/&gt;&lt;wsp:rsid wsp:val=&quot;00B04D36&quot;/&gt;&lt;wsp:rsid wsp:val=&quot;00B04F11&quot;/&gt;&lt;wsp:rsid wsp:val=&quot;00B052E4&quot;/&gt;&lt;wsp:rsid wsp:val=&quot;00B054CE&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EE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CCB&quot;/&gt;&lt;wsp:rsid wsp:val=&quot;00B16E3A&quot;/&gt;&lt;wsp:rsid wsp:val=&quot;00B16F4E&quot;/&gt;&lt;wsp:rsid wsp:val=&quot;00B1736C&quot;/&gt;&lt;wsp:rsid wsp:val=&quot;00B175EA&quot;/&gt;&lt;wsp:rsid wsp:val=&quot;00B17744&quot;/&gt;&lt;wsp:rsid wsp:val=&quot;00B17853&quot;/&gt;&lt;wsp:rsid wsp:val=&quot;00B20057&quot;/&gt;&lt;wsp:rsid wsp:val=&quot;00B20075&quot;/&gt;&lt;wsp:rsid wsp:val=&quot;00B2043A&quot;/&gt;&lt;wsp:rsid wsp:val=&quot;00B206FB&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33A9&quot;/&gt;&lt;wsp:rsid wsp:val=&quot;00B239CC&quot;/&gt;&lt;wsp:rsid wsp:val=&quot;00B23A73&quot;/&gt;&lt;wsp:rsid wsp:val=&quot;00B24059&quot;/&gt;&lt;wsp:rsid wsp:val=&quot;00B24E7D&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D8A&quot;/&gt;&lt;wsp:rsid wsp:val=&quot;00B30F29&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4CFB&quot;/&gt;&lt;wsp:rsid wsp:val=&quot;00B3511C&quot;/&gt;&lt;wsp:rsid wsp:val=&quot;00B3539A&quot;/&gt;&lt;wsp:rsid wsp:val=&quot;00B35620&quot;/&gt;&lt;wsp:rsid wsp:val=&quot;00B35643&quot;/&gt;&lt;wsp:rsid wsp:val=&quot;00B35CB3&quot;/&gt;&lt;wsp:rsid wsp:val=&quot;00B35F8E&quot;/&gt;&lt;wsp:rsid wsp:val=&quot;00B36AB2&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B2&quot;/&gt;&lt;wsp:rsid wsp:val=&quot;00B40BF1&quot;/&gt;&lt;wsp:rsid wsp:val=&quot;00B40D73&quot;/&gt;&lt;wsp:rsid wsp:val=&quot;00B411A3&quot;/&gt;&lt;wsp:rsid wsp:val=&quot;00B412CB&quot;/&gt;&lt;wsp:rsid wsp:val=&quot;00B41351&quot;/&gt;&lt;wsp:rsid wsp:val=&quot;00B415EF&quot;/&gt;&lt;wsp:rsid wsp:val=&quot;00B41B34&quot;/&gt;&lt;wsp:rsid wsp:val=&quot;00B41C34&quot;/&gt;&lt;wsp:rsid wsp:val=&quot;00B427E4&quot;/&gt;&lt;wsp:rsid wsp:val=&quot;00B42879&quot;/&gt;&lt;wsp:rsid wsp:val=&quot;00B428F3&quot;/&gt;&lt;wsp:rsid wsp:val=&quot;00B42B9A&quot;/&gt;&lt;wsp:rsid wsp:val=&quot;00B42C35&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1BC&quot;/&gt;&lt;wsp:rsid wsp:val=&quot;00B443C5&quot;/&gt;&lt;wsp:rsid wsp:val=&quot;00B4472F&quot;/&gt;&lt;wsp:rsid wsp:val=&quot;00B4485B&quot;/&gt;&lt;wsp:rsid wsp:val=&quot;00B45029&quot;/&gt;&lt;wsp:rsid wsp:val=&quot;00B45878&quot;/&gt;&lt;wsp:rsid wsp:val=&quot;00B45A61&quot;/&gt;&lt;wsp:rsid wsp:val=&quot;00B460AA&quot;/&gt;&lt;wsp:rsid wsp:val=&quot;00B462D6&quot;/&gt;&lt;wsp:rsid wsp:val=&quot;00B46BBB&quot;/&gt;&lt;wsp:rsid wsp:val=&quot;00B46F57&quot;/&gt;&lt;wsp:rsid wsp:val=&quot;00B47784&quot;/&gt;&lt;wsp:rsid wsp:val=&quot;00B4783F&quot;/&gt;&lt;wsp:rsid wsp:val=&quot;00B47CEF&quot;/&gt;&lt;wsp:rsid wsp:val=&quot;00B47DDC&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559&quot;/&gt;&lt;wsp:rsid wsp:val=&quot;00B52646&quot;/&gt;&lt;wsp:rsid wsp:val=&quot;00B529F2&quot;/&gt;&lt;wsp:rsid wsp:val=&quot;00B52AAD&quot;/&gt;&lt;wsp:rsid wsp:val=&quot;00B530BA&quot;/&gt;&lt;wsp:rsid wsp:val=&quot;00B531B2&quot;/&gt;&lt;wsp:rsid wsp:val=&quot;00B53630&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A18&quot;/&gt;&lt;wsp:rsid wsp:val=&quot;00B63834&quot;/&gt;&lt;wsp:rsid wsp:val=&quot;00B63870&quot;/&gt;&lt;wsp:rsid wsp:val=&quot;00B63D4F&quot;/&gt;&lt;wsp:rsid wsp:val=&quot;00B640AB&quot;/&gt;&lt;wsp:rsid wsp:val=&quot;00B642F1&quot;/&gt;&lt;wsp:rsid wsp:val=&quot;00B64398&quot;/&gt;&lt;wsp:rsid wsp:val=&quot;00B64484&quot;/&gt;&lt;wsp:rsid wsp:val=&quot;00B645EE&quot;/&gt;&lt;wsp:rsid wsp:val=&quot;00B645F8&quot;/&gt;&lt;wsp:rsid wsp:val=&quot;00B646A6&quot;/&gt;&lt;wsp:rsid wsp:val=&quot;00B652B0&quot;/&gt;&lt;wsp:rsid wsp:val=&quot;00B657B5&quot;/&gt;&lt;wsp:rsid wsp:val=&quot;00B65D1C&quot;/&gt;&lt;wsp:rsid wsp:val=&quot;00B65E9D&quot;/&gt;&lt;wsp:rsid wsp:val=&quot;00B660F5&quot;/&gt;&lt;wsp:rsid wsp:val=&quot;00B664EC&quot;/&gt;&lt;wsp:rsid wsp:val=&quot;00B66801&quot;/&gt;&lt;wsp:rsid wsp:val=&quot;00B672F3&quot;/&gt;&lt;wsp:rsid wsp:val=&quot;00B6796C&quot;/&gt;&lt;wsp:rsid wsp:val=&quot;00B67B2B&quot;/&gt;&lt;wsp:rsid wsp:val=&quot;00B67E89&quot;/&gt;&lt;wsp:rsid wsp:val=&quot;00B70333&quot;/&gt;&lt;wsp:rsid wsp:val=&quot;00B70A49&quot;/&gt;&lt;wsp:rsid wsp:val=&quot;00B70B3D&quot;/&gt;&lt;wsp:rsid wsp:val=&quot;00B70DDA&quot;/&gt;&lt;wsp:rsid wsp:val=&quot;00B70EDB&quot;/&gt;&lt;wsp:rsid wsp:val=&quot;00B71A5D&quot;/&gt;&lt;wsp:rsid wsp:val=&quot;00B72184&quot;/&gt;&lt;wsp:rsid wsp:val=&quot;00B7273B&quot;/&gt;&lt;wsp:rsid wsp:val=&quot;00B727B8&quot;/&gt;&lt;wsp:rsid wsp:val=&quot;00B72964&quot;/&gt;&lt;wsp:rsid wsp:val=&quot;00B73259&quot;/&gt;&lt;wsp:rsid wsp:val=&quot;00B73453&quot;/&gt;&lt;wsp:rsid wsp:val=&quot;00B737C7&quot;/&gt;&lt;wsp:rsid wsp:val=&quot;00B73801&quot;/&gt;&lt;wsp:rsid wsp:val=&quot;00B73B68&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36B&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B55&quot;/&gt;&lt;wsp:rsid wsp:val=&quot;00B93C36&quot;/&gt;&lt;wsp:rsid wsp:val=&quot;00B94054&quot;/&gt;&lt;wsp:rsid wsp:val=&quot;00B94253&quot;/&gt;&lt;wsp:rsid wsp:val=&quot;00B9436E&quot;/&gt;&lt;wsp:rsid wsp:val=&quot;00B94506&quot;/&gt;&lt;wsp:rsid wsp:val=&quot;00B94D3F&quot;/&gt;&lt;wsp:rsid wsp:val=&quot;00B950E8&quot;/&gt;&lt;wsp:rsid wsp:val=&quot;00B95242&quot;/&gt;&lt;wsp:rsid wsp:val=&quot;00B95305&quot;/&gt;&lt;wsp:rsid wsp:val=&quot;00B954FC&quot;/&gt;&lt;wsp:rsid wsp:val=&quot;00B9561D&quot;/&gt;&lt;wsp:rsid wsp:val=&quot;00B958BA&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C97&quot;/&gt;&lt;wsp:rsid wsp:val=&quot;00BA5EFB&quot;/&gt;&lt;wsp:rsid wsp:val=&quot;00BA6282&quot;/&gt;&lt;wsp:rsid wsp:val=&quot;00BA659A&quot;/&gt;&lt;wsp:rsid wsp:val=&quot;00BA68C1&quot;/&gt;&lt;wsp:rsid wsp:val=&quot;00BA6CFD&quot;/&gt;&lt;wsp:rsid wsp:val=&quot;00BA7339&quot;/&gt;&lt;wsp:rsid wsp:val=&quot;00BA73C4&quot;/&gt;&lt;wsp:rsid wsp:val=&quot;00BA7423&quot;/&gt;&lt;wsp:rsid wsp:val=&quot;00BA7541&quot;/&gt;&lt;wsp:rsid wsp:val=&quot;00BA7688&quot;/&gt;&lt;wsp:rsid wsp:val=&quot;00BA7E99&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966&quot;/&gt;&lt;wsp:rsid wsp:val=&quot;00BB1B24&quot;/&gt;&lt;wsp:rsid wsp:val=&quot;00BB1C4F&quot;/&gt;&lt;wsp:rsid wsp:val=&quot;00BB1D50&quot;/&gt;&lt;wsp:rsid wsp:val=&quot;00BB225D&quot;/&gt;&lt;wsp:rsid wsp:val=&quot;00BB26CC&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5321&quot;/&gt;&lt;wsp:rsid wsp:val=&quot;00BB55E4&quot;/&gt;&lt;wsp:rsid wsp:val=&quot;00BB56F2&quot;/&gt;&lt;wsp:rsid wsp:val=&quot;00BB56F3&quot;/&gt;&lt;wsp:rsid wsp:val=&quot;00BB58A7&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DA3&quot;/&gt;&lt;wsp:rsid wsp:val=&quot;00BC16BF&quot;/&gt;&lt;wsp:rsid wsp:val=&quot;00BC17BC&quot;/&gt;&lt;wsp:rsid wsp:val=&quot;00BC18B2&quot;/&gt;&lt;wsp:rsid wsp:val=&quot;00BC1A03&quot;/&gt;&lt;wsp:rsid wsp:val=&quot;00BC1A99&quot;/&gt;&lt;wsp:rsid wsp:val=&quot;00BC1CDD&quot;/&gt;&lt;wsp:rsid wsp:val=&quot;00BC201A&quot;/&gt;&lt;wsp:rsid wsp:val=&quot;00BC2125&quot;/&gt;&lt;wsp:rsid wsp:val=&quot;00BC27E0&quot;/&gt;&lt;wsp:rsid wsp:val=&quot;00BC2BC7&quot;/&gt;&lt;wsp:rsid wsp:val=&quot;00BC2F45&quot;/&gt;&lt;wsp:rsid wsp:val=&quot;00BC321B&quot;/&gt;&lt;wsp:rsid wsp:val=&quot;00BC344E&quot;/&gt;&lt;wsp:rsid wsp:val=&quot;00BC38B8&quot;/&gt;&lt;wsp:rsid wsp:val=&quot;00BC3B16&quot;/&gt;&lt;wsp:rsid wsp:val=&quot;00BC3CF8&quot;/&gt;&lt;wsp:rsid wsp:val=&quot;00BC3FE8&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F10&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6A38&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EA0&quot;/&gt;&lt;wsp:rsid wsp:val=&quot;00BE403F&quot;/&gt;&lt;wsp:rsid wsp:val=&quot;00BE44A3&quot;/&gt;&lt;wsp:rsid wsp:val=&quot;00BE475F&quot;/&gt;&lt;wsp:rsid wsp:val=&quot;00BE5171&quot;/&gt;&lt;wsp:rsid wsp:val=&quot;00BE5519&quot;/&gt;&lt;wsp:rsid wsp:val=&quot;00BE57B1&quot;/&gt;&lt;wsp:rsid wsp:val=&quot;00BE5813&quot;/&gt;&lt;wsp:rsid wsp:val=&quot;00BE63D5&quot;/&gt;&lt;wsp:rsid wsp:val=&quot;00BE65B3&quot;/&gt;&lt;wsp:rsid wsp:val=&quot;00BE7501&quot;/&gt;&lt;wsp:rsid wsp:val=&quot;00BE7B27&quot;/&gt;&lt;wsp:rsid wsp:val=&quot;00BE7BF8&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72&quot;/&gt;&lt;wsp:rsid wsp:val=&quot;00BF2817&quot;/&gt;&lt;wsp:rsid wsp:val=&quot;00BF28A5&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879&quot;/&gt;&lt;wsp:rsid wsp:val=&quot;00BF6C19&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84F&quot;/&gt;&lt;wsp:rsid wsp:val=&quot;00C039B6&quot;/&gt;&lt;wsp:rsid wsp:val=&quot;00C03B7B&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6E05&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114F&quot;/&gt;&lt;wsp:rsid wsp:val=&quot;00C11183&quot;/&gt;&lt;wsp:rsid wsp:val=&quot;00C11197&quot;/&gt;&lt;wsp:rsid wsp:val=&quot;00C1120D&quot;/&gt;&lt;wsp:rsid wsp:val=&quot;00C11C33&quot;/&gt;&lt;wsp:rsid wsp:val=&quot;00C11C73&quot;/&gt;&lt;wsp:rsid wsp:val=&quot;00C11FE5&quot;/&gt;&lt;wsp:rsid wsp:val=&quot;00C11FF6&quot;/&gt;&lt;wsp:rsid wsp:val=&quot;00C1286D&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BE8&quot;/&gt;&lt;wsp:rsid wsp:val=&quot;00C15135&quot;/&gt;&lt;wsp:rsid wsp:val=&quot;00C15595&quot;/&gt;&lt;wsp:rsid wsp:val=&quot;00C1595F&quot;/&gt;&lt;wsp:rsid wsp:val=&quot;00C159ED&quot;/&gt;&lt;wsp:rsid wsp:val=&quot;00C1662C&quot;/&gt;&lt;wsp:rsid wsp:val=&quot;00C16B93&quot;/&gt;&lt;wsp:rsid wsp:val=&quot;00C16FCA&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B1D&quot;/&gt;&lt;wsp:rsid wsp:val=&quot;00C21C53&quot;/&gt;&lt;wsp:rsid wsp:val=&quot;00C222CF&quot;/&gt;&lt;wsp:rsid wsp:val=&quot;00C232DD&quot;/&gt;&lt;wsp:rsid wsp:val=&quot;00C23989&quot;/&gt;&lt;wsp:rsid wsp:val=&quot;00C23E92&quot;/&gt;&lt;wsp:rsid wsp:val=&quot;00C2423A&quot;/&gt;&lt;wsp:rsid wsp:val=&quot;00C24781&quot;/&gt;&lt;wsp:rsid wsp:val=&quot;00C24CA2&quot;/&gt;&lt;wsp:rsid wsp:val=&quot;00C24EE5&quot;/&gt;&lt;wsp:rsid wsp:val=&quot;00C24F74&quot;/&gt;&lt;wsp:rsid wsp:val=&quot;00C250CF&quot;/&gt;&lt;wsp:rsid wsp:val=&quot;00C2544D&quot;/&gt;&lt;wsp:rsid wsp:val=&quot;00C25B9D&quot;/&gt;&lt;wsp:rsid wsp:val=&quot;00C25D3A&quot;/&gt;&lt;wsp:rsid wsp:val=&quot;00C26181&quot;/&gt;&lt;wsp:rsid wsp:val=&quot;00C263AE&quot;/&gt;&lt;wsp:rsid wsp:val=&quot;00C26871&quot;/&gt;&lt;wsp:rsid wsp:val=&quot;00C2695A&quot;/&gt;&lt;wsp:rsid wsp:val=&quot;00C2716B&quot;/&gt;&lt;wsp:rsid wsp:val=&quot;00C274BE&quot;/&gt;&lt;wsp:rsid wsp:val=&quot;00C307FA&quot;/&gt;&lt;wsp:rsid wsp:val=&quot;00C30D3F&quot;/&gt;&lt;wsp:rsid wsp:val=&quot;00C30DAA&quot;/&gt;&lt;wsp:rsid wsp:val=&quot;00C30F1F&quot;/&gt;&lt;wsp:rsid wsp:val=&quot;00C30F8E&quot;/&gt;&lt;wsp:rsid wsp:val=&quot;00C30FB5&quot;/&gt;&lt;wsp:rsid wsp:val=&quot;00C30FB7&quot;/&gt;&lt;wsp:rsid wsp:val=&quot;00C31089&quot;/&gt;&lt;wsp:rsid wsp:val=&quot;00C311C9&quot;/&gt;&lt;wsp:rsid wsp:val=&quot;00C31206&quot;/&gt;&lt;wsp:rsid wsp:val=&quot;00C31237&quot;/&gt;&lt;wsp:rsid wsp:val=&quot;00C314DF&quot;/&gt;&lt;wsp:rsid wsp:val=&quot;00C3175A&quot;/&gt;&lt;wsp:rsid wsp:val=&quot;00C31895&quot;/&gt;&lt;wsp:rsid wsp:val=&quot;00C319A2&quot;/&gt;&lt;wsp:rsid wsp:val=&quot;00C31DDA&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B77&quot;/&gt;&lt;wsp:rsid wsp:val=&quot;00C35D4F&quot;/&gt;&lt;wsp:rsid wsp:val=&quot;00C36DAD&quot;/&gt;&lt;wsp:rsid wsp:val=&quot;00C37050&quot;/&gt;&lt;wsp:rsid wsp:val=&quot;00C37493&quot;/&gt;&lt;wsp:rsid wsp:val=&quot;00C37984&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5AC&quot;/&gt;&lt;wsp:rsid wsp:val=&quot;00C42784&quot;/&gt;&lt;wsp:rsid wsp:val=&quot;00C429E1&quot;/&gt;&lt;wsp:rsid wsp:val=&quot;00C42BA4&quot;/&gt;&lt;wsp:rsid wsp:val=&quot;00C43421&quot;/&gt;&lt;wsp:rsid wsp:val=&quot;00C439F0&quot;/&gt;&lt;wsp:rsid wsp:val=&quot;00C43CE7&quot;/&gt;&lt;wsp:rsid wsp:val=&quot;00C44189&quot;/&gt;&lt;wsp:rsid wsp:val=&quot;00C4464F&quot;/&gt;&lt;wsp:rsid wsp:val=&quot;00C447FB&quot;/&gt;&lt;wsp:rsid wsp:val=&quot;00C44962&quot;/&gt;&lt;wsp:rsid wsp:val=&quot;00C44ADA&quot;/&gt;&lt;wsp:rsid wsp:val=&quot;00C4522A&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C62&quot;/&gt;&lt;wsp:rsid wsp:val=&quot;00C55ADC&quot;/&gt;&lt;wsp:rsid wsp:val=&quot;00C55B02&quot;/&gt;&lt;wsp:rsid wsp:val=&quot;00C56282&quot;/&gt;&lt;wsp:rsid wsp:val=&quot;00C5638E&quot;/&gt;&lt;wsp:rsid wsp:val=&quot;00C56918&quot;/&gt;&lt;wsp:rsid wsp:val=&quot;00C569CA&quot;/&gt;&lt;wsp:rsid wsp:val=&quot;00C56A29&quot;/&gt;&lt;wsp:rsid wsp:val=&quot;00C5707E&quot;/&gt;&lt;wsp:rsid wsp:val=&quot;00C5718B&quot;/&gt;&lt;wsp:rsid wsp:val=&quot;00C57C29&quot;/&gt;&lt;wsp:rsid wsp:val=&quot;00C57CC6&quot;/&gt;&lt;wsp:rsid wsp:val=&quot;00C601EB&quot;/&gt;&lt;wsp:rsid wsp:val=&quot;00C60EC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68E&quot;/&gt;&lt;wsp:rsid wsp:val=&quot;00C64376&quot;/&gt;&lt;wsp:rsid wsp:val=&quot;00C64626&quot;/&gt;&lt;wsp:rsid wsp:val=&quot;00C646FA&quot;/&gt;&lt;wsp:rsid wsp:val=&quot;00C64849&quot;/&gt;&lt;wsp:rsid wsp:val=&quot;00C64EDC&quot;/&gt;&lt;wsp:rsid wsp:val=&quot;00C658B2&quot;/&gt;&lt;wsp:rsid wsp:val=&quot;00C659D7&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40D&quot;/&gt;&lt;wsp:rsid wsp:val=&quot;00C70B8C&quot;/&gt;&lt;wsp:rsid wsp:val=&quot;00C712FF&quot;/&gt;&lt;wsp:rsid wsp:val=&quot;00C71468&quot;/&gt;&lt;wsp:rsid wsp:val=&quot;00C723AF&quot;/&gt;&lt;wsp:rsid wsp:val=&quot;00C7251B&quot;/&gt;&lt;wsp:rsid wsp:val=&quot;00C72EF5&quot;/&gt;&lt;wsp:rsid wsp:val=&quot;00C73224&quot;/&gt;&lt;wsp:rsid wsp:val=&quot;00C732C5&quot;/&gt;&lt;wsp:rsid wsp:val=&quot;00C7357D&quot;/&gt;&lt;wsp:rsid wsp:val=&quot;00C740FD&quot;/&gt;&lt;wsp:rsid wsp:val=&quot;00C74157&quot;/&gt;&lt;wsp:rsid wsp:val=&quot;00C7448E&quot;/&gt;&lt;wsp:rsid wsp:val=&quot;00C74531&quot;/&gt;&lt;wsp:rsid wsp:val=&quot;00C748E2&quot;/&gt;&lt;wsp:rsid wsp:val=&quot;00C75004&quot;/&gt;&lt;wsp:rsid wsp:val=&quot;00C755BC&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816&quot;/&gt;&lt;wsp:rsid wsp:val=&quot;00C76A56&quot;/&gt;&lt;wsp:rsid wsp:val=&quot;00C76A6B&quot;/&gt;&lt;wsp:rsid wsp:val=&quot;00C7731D&quot;/&gt;&lt;wsp:rsid wsp:val=&quot;00C775EF&quot;/&gt;&lt;wsp:rsid wsp:val=&quot;00C7799E&quot;/&gt;&lt;wsp:rsid wsp:val=&quot;00C77DF7&quot;/&gt;&lt;wsp:rsid wsp:val=&quot;00C80547&quot;/&gt;&lt;wsp:rsid wsp:val=&quot;00C80FD1&quot;/&gt;&lt;wsp:rsid wsp:val=&quot;00C8123B&quot;/&gt;&lt;wsp:rsid wsp:val=&quot;00C8198E&quot;/&gt;&lt;wsp:rsid wsp:val=&quot;00C81B30&quot;/&gt;&lt;wsp:rsid wsp:val=&quot;00C82387&quot;/&gt;&lt;wsp:rsid wsp:val=&quot;00C8312D&quot;/&gt;&lt;wsp:rsid wsp:val=&quot;00C83E22&quot;/&gt;&lt;wsp:rsid wsp:val=&quot;00C842A1&quot;/&gt;&lt;wsp:rsid wsp:val=&quot;00C84C6D&quot;/&gt;&lt;wsp:rsid wsp:val=&quot;00C8511C&quot;/&gt;&lt;wsp:rsid wsp:val=&quot;00C85253&quot;/&gt;&lt;wsp:rsid wsp:val=&quot;00C8534D&quot;/&gt;&lt;wsp:rsid wsp:val=&quot;00C85519&quot;/&gt;&lt;wsp:rsid wsp:val=&quot;00C8624E&quot;/&gt;&lt;wsp:rsid wsp:val=&quot;00C86379&quot;/&gt;&lt;wsp:rsid wsp:val=&quot;00C864DB&quot;/&gt;&lt;wsp:rsid wsp:val=&quot;00C87014&quot;/&gt;&lt;wsp:rsid wsp:val=&quot;00C87183&quot;/&gt;&lt;wsp:rsid wsp:val=&quot;00C87304&quot;/&gt;&lt;wsp:rsid wsp:val=&quot;00C8781D&quot;/&gt;&lt;wsp:rsid wsp:val=&quot;00C901A9&quot;/&gt;&lt;wsp:rsid wsp:val=&quot;00C905AC&quot;/&gt;&lt;wsp:rsid wsp:val=&quot;00C90947&quot;/&gt;&lt;wsp:rsid wsp:val=&quot;00C90B43&quot;/&gt;&lt;wsp:rsid wsp:val=&quot;00C90B74&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10D&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B27&quot;/&gt;&lt;wsp:rsid wsp:val=&quot;00C94508&quot;/&gt;&lt;wsp:rsid wsp:val=&quot;00C945A6&quot;/&gt;&lt;wsp:rsid wsp:val=&quot;00C945EC&quot;/&gt;&lt;wsp:rsid wsp:val=&quot;00C94A44&quot;/&gt;&lt;wsp:rsid wsp:val=&quot;00C94C81&quot;/&gt;&lt;wsp:rsid wsp:val=&quot;00C94E45&quot;/&gt;&lt;wsp:rsid wsp:val=&quot;00C95300&quot;/&gt;&lt;wsp:rsid wsp:val=&quot;00C95548&quot;/&gt;&lt;wsp:rsid wsp:val=&quot;00C955AD&quot;/&gt;&lt;wsp:rsid wsp:val=&quot;00C95730&quot;/&gt;&lt;wsp:rsid wsp:val=&quot;00C95962&quot;/&gt;&lt;wsp:rsid wsp:val=&quot;00C95A8A&quot;/&gt;&lt;wsp:rsid wsp:val=&quot;00C95CCD&quot;/&gt;&lt;wsp:rsid wsp:val=&quot;00C95CD4&quot;/&gt;&lt;wsp:rsid wsp:val=&quot;00C96191&quot;/&gt;&lt;wsp:rsid wsp:val=&quot;00C96A19&quot;/&gt;&lt;wsp:rsid wsp:val=&quot;00C96FE0&quot;/&gt;&lt;wsp:rsid wsp:val=&quot;00C973E2&quot;/&gt;&lt;wsp:rsid wsp:val=&quot;00C975B2&quot;/&gt;&lt;wsp:rsid wsp:val=&quot;00C97AF1&quot;/&gt;&lt;wsp:rsid wsp:val=&quot;00C97C0B&quot;/&gt;&lt;wsp:rsid wsp:val=&quot;00C97F72&quot;/&gt;&lt;wsp:rsid wsp:val=&quot;00CA025F&quot;/&gt;&lt;wsp:rsid wsp:val=&quot;00CA03B6&quot;/&gt;&lt;wsp:rsid wsp:val=&quot;00CA09AA&quot;/&gt;&lt;wsp:rsid wsp:val=&quot;00CA0BAF&quot;/&gt;&lt;wsp:rsid wsp:val=&quot;00CA114D&quot;/&gt;&lt;wsp:rsid wsp:val=&quot;00CA1225&quot;/&gt;&lt;wsp:rsid wsp:val=&quot;00CA18D2&quot;/&gt;&lt;wsp:rsid wsp:val=&quot;00CA2919&quot;/&gt;&lt;wsp:rsid wsp:val=&quot;00CA2A7E&quot;/&gt;&lt;wsp:rsid wsp:val=&quot;00CA2B09&quot;/&gt;&lt;wsp:rsid wsp:val=&quot;00CA2C56&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44D&quot;/&gt;&lt;wsp:rsid wsp:val=&quot;00CA657E&quot;/&gt;&lt;wsp:rsid wsp:val=&quot;00CA73B2&quot;/&gt;&lt;wsp:rsid wsp:val=&quot;00CA74E8&quot;/&gt;&lt;wsp:rsid wsp:val=&quot;00CA765C&quot;/&gt;&lt;wsp:rsid wsp:val=&quot;00CA7EE9&quot;/&gt;&lt;wsp:rsid wsp:val=&quot;00CB016A&quot;/&gt;&lt;wsp:rsid wsp:val=&quot;00CB03DE&quot;/&gt;&lt;wsp:rsid wsp:val=&quot;00CB047F&quot;/&gt;&lt;wsp:rsid wsp:val=&quot;00CB0C2A&quot;/&gt;&lt;wsp:rsid wsp:val=&quot;00CB10EC&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108&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AC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AB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79D&quot;/&gt;&lt;wsp:rsid wsp:val=&quot;00CD1E6A&quot;/&gt;&lt;wsp:rsid wsp:val=&quot;00CD1E74&quot;/&gt;&lt;wsp:rsid wsp:val=&quot;00CD1F4A&quot;/&gt;&lt;wsp:rsid wsp:val=&quot;00CD223B&quot;/&gt;&lt;wsp:rsid wsp:val=&quot;00CD2585&quot;/&gt;&lt;wsp:rsid wsp:val=&quot;00CD25A6&quot;/&gt;&lt;wsp:rsid wsp:val=&quot;00CD283A&quot;/&gt;&lt;wsp:rsid wsp:val=&quot;00CD2B04&quot;/&gt;&lt;wsp:rsid wsp:val=&quot;00CD2C72&quot;/&gt;&lt;wsp:rsid wsp:val=&quot;00CD2EFD&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92B&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6E1&quot;/&gt;&lt;wsp:rsid wsp:val=&quot;00CE5A7E&quot;/&gt;&lt;wsp:rsid wsp:val=&quot;00CE5E50&quot;/&gt;&lt;wsp:rsid wsp:val=&quot;00CE697C&quot;/&gt;&lt;wsp:rsid wsp:val=&quot;00CE69F3&quot;/&gt;&lt;wsp:rsid wsp:val=&quot;00CE6AD5&quot;/&gt;&lt;wsp:rsid wsp:val=&quot;00CE6E24&quot;/&gt;&lt;wsp:rsid wsp:val=&quot;00CE76BD&quot;/&gt;&lt;wsp:rsid wsp:val=&quot;00CE79BC&quot;/&gt;&lt;wsp:rsid wsp:val=&quot;00CE7E65&quot;/&gt;&lt;wsp:rsid wsp:val=&quot;00CF02AC&quot;/&gt;&lt;wsp:rsid wsp:val=&quot;00CF057C&quot;/&gt;&lt;wsp:rsid wsp:val=&quot;00CF06E6&quot;/&gt;&lt;wsp:rsid wsp:val=&quot;00CF0754&quot;/&gt;&lt;wsp:rsid wsp:val=&quot;00CF1328&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BF2&quot;/&gt;&lt;wsp:rsid wsp:val=&quot;00CF2FBF&quot;/&gt;&lt;wsp:rsid wsp:val=&quot;00CF33BA&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5D6&quot;/&gt;&lt;wsp:rsid wsp:val=&quot;00CF66DE&quot;/&gt;&lt;wsp:rsid wsp:val=&quot;00CF6848&quot;/&gt;&lt;wsp:rsid wsp:val=&quot;00CF6AF3&quot;/&gt;&lt;wsp:rsid wsp:val=&quot;00CF6C9A&quot;/&gt;&lt;wsp:rsid wsp:val=&quot;00CF6E82&quot;/&gt;&lt;wsp:rsid wsp:val=&quot;00CF6F64&quot;/&gt;&lt;wsp:rsid wsp:val=&quot;00CF6F70&quot;/&gt;&lt;wsp:rsid wsp:val=&quot;00CF7477&quot;/&gt;&lt;wsp:rsid wsp:val=&quot;00CF7CCF&quot;/&gt;&lt;wsp:rsid wsp:val=&quot;00CF7FC8&quot;/&gt;&lt;wsp:rsid wsp:val=&quot;00D00419&quot;/&gt;&lt;wsp:rsid wsp:val=&quot;00D00522&quot;/&gt;&lt;wsp:rsid wsp:val=&quot;00D00B22&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2C9&quot;/&gt;&lt;wsp:rsid wsp:val=&quot;00D03E71&quot;/&gt;&lt;wsp:rsid wsp:val=&quot;00D0407B&quot;/&gt;&lt;wsp:rsid wsp:val=&quot;00D046D4&quot;/&gt;&lt;wsp:rsid wsp:val=&quot;00D04FC8&quot;/&gt;&lt;wsp:rsid wsp:val=&quot;00D05393&quot;/&gt;&lt;wsp:rsid wsp:val=&quot;00D05962&quot;/&gt;&lt;wsp:rsid wsp:val=&quot;00D05A1A&quot;/&gt;&lt;wsp:rsid wsp:val=&quot;00D05FD4&quot;/&gt;&lt;wsp:rsid wsp:val=&quot;00D06088&quot;/&gt;&lt;wsp:rsid wsp:val=&quot;00D0675C&quot;/&gt;&lt;wsp:rsid wsp:val=&quot;00D06800&quot;/&gt;&lt;wsp:rsid wsp:val=&quot;00D06B22&quot;/&gt;&lt;wsp:rsid wsp:val=&quot;00D06C97&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32BF&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6D85&quot;/&gt;&lt;wsp:rsid wsp:val=&quot;00D17490&quot;/&gt;&lt;wsp:rsid wsp:val=&quot;00D174E5&quot;/&gt;&lt;wsp:rsid wsp:val=&quot;00D17DBC&quot;/&gt;&lt;wsp:rsid wsp:val=&quot;00D17F37&quot;/&gt;&lt;wsp:rsid wsp:val=&quot;00D20171&quot;/&gt;&lt;wsp:rsid wsp:val=&quot;00D202D3&quot;/&gt;&lt;wsp:rsid wsp:val=&quot;00D20900&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D9C&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7DF2&quot;/&gt;&lt;wsp:rsid wsp:val=&quot;00D27F01&quot;/&gt;&lt;wsp:rsid wsp:val=&quot;00D305AC&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3FF&quot;/&gt;&lt;wsp:rsid wsp:val=&quot;00D35BE8&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1A6&quot;/&gt;&lt;wsp:rsid wsp:val=&quot;00D37C2D&quot;/&gt;&lt;wsp:rsid wsp:val=&quot;00D403D9&quot;/&gt;&lt;wsp:rsid wsp:val=&quot;00D404CE&quot;/&gt;&lt;wsp:rsid wsp:val=&quot;00D40E25&quot;/&gt;&lt;wsp:rsid wsp:val=&quot;00D40E78&quot;/&gt;&lt;wsp:rsid wsp:val=&quot;00D41009&quot;/&gt;&lt;wsp:rsid wsp:val=&quot;00D4155E&quot;/&gt;&lt;wsp:rsid wsp:val=&quot;00D41901&quot;/&gt;&lt;wsp:rsid wsp:val=&quot;00D41BD5&quot;/&gt;&lt;wsp:rsid wsp:val=&quot;00D41C77&quot;/&gt;&lt;wsp:rsid wsp:val=&quot;00D41CD0&quot;/&gt;&lt;wsp:rsid wsp:val=&quot;00D420DA&quot;/&gt;&lt;wsp:rsid wsp:val=&quot;00D421D9&quot;/&gt;&lt;wsp:rsid wsp:val=&quot;00D422E4&quot;/&gt;&lt;wsp:rsid wsp:val=&quot;00D42840&quot;/&gt;&lt;wsp:rsid wsp:val=&quot;00D429DA&quot;/&gt;&lt;wsp:rsid wsp:val=&quot;00D42B71&quot;/&gt;&lt;wsp:rsid wsp:val=&quot;00D42B88&quot;/&gt;&lt;wsp:rsid wsp:val=&quot;00D435FC&quot;/&gt;&lt;wsp:rsid wsp:val=&quot;00D43888&quot;/&gt;&lt;wsp:rsid wsp:val=&quot;00D43E85&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0B&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2F1&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552&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C8E&quot;/&gt;&lt;wsp:rsid wsp:val=&quot;00D56D65&quot;/&gt;&lt;wsp:rsid wsp:val=&quot;00D56E86&quot;/&gt;&lt;wsp:rsid wsp:val=&quot;00D572B2&quot;/&gt;&lt;wsp:rsid wsp:val=&quot;00D578C5&quot;/&gt;&lt;wsp:rsid wsp:val=&quot;00D57A3B&quot;/&gt;&lt;wsp:rsid wsp:val=&quot;00D57C20&quot;/&gt;&lt;wsp:rsid wsp:val=&quot;00D57F0A&quot;/&gt;&lt;wsp:rsid wsp:val=&quot;00D600BE&quot;/&gt;&lt;wsp:rsid wsp:val=&quot;00D60207&quot;/&gt;&lt;wsp:rsid wsp:val=&quot;00D6028B&quot;/&gt;&lt;wsp:rsid wsp:val=&quot;00D60BCB&quot;/&gt;&lt;wsp:rsid wsp:val=&quot;00D60CB2&quot;/&gt;&lt;wsp:rsid wsp:val=&quot;00D60DD4&quot;/&gt;&lt;wsp:rsid wsp:val=&quot;00D610A5&quot;/&gt;&lt;wsp:rsid wsp:val=&quot;00D61834&quot;/&gt;&lt;wsp:rsid wsp:val=&quot;00D61FA8&quot;/&gt;&lt;wsp:rsid wsp:val=&quot;00D620D9&quot;/&gt;&lt;wsp:rsid wsp:val=&quot;00D62243&quot;/&gt;&lt;wsp:rsid wsp:val=&quot;00D62334&quot;/&gt;&lt;wsp:rsid wsp:val=&quot;00D6278F&quot;/&gt;&lt;wsp:rsid wsp:val=&quot;00D62949&quot;/&gt;&lt;wsp:rsid wsp:val=&quot;00D62C7C&quot;/&gt;&lt;wsp:rsid wsp:val=&quot;00D62DEC&quot;/&gt;&lt;wsp:rsid wsp:val=&quot;00D63BAD&quot;/&gt;&lt;wsp:rsid wsp:val=&quot;00D63C5F&quot;/&gt;&lt;wsp:rsid wsp:val=&quot;00D63D8C&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8FD&quot;/&gt;&lt;wsp:rsid wsp:val=&quot;00D66DAA&quot;/&gt;&lt;wsp:rsid wsp:val=&quot;00D7010A&quot;/&gt;&lt;wsp:rsid wsp:val=&quot;00D7040B&quot;/&gt;&lt;wsp:rsid wsp:val=&quot;00D70F5E&quot;/&gt;&lt;wsp:rsid wsp:val=&quot;00D70F87&quot;/&gt;&lt;wsp:rsid wsp:val=&quot;00D7123A&quot;/&gt;&lt;wsp:rsid wsp:val=&quot;00D71259&quot;/&gt;&lt;wsp:rsid wsp:val=&quot;00D71D45&quot;/&gt;&lt;wsp:rsid wsp:val=&quot;00D72400&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3FFE&quot;/&gt;&lt;wsp:rsid wsp:val=&quot;00D740A5&quot;/&gt;&lt;wsp:rsid wsp:val=&quot;00D7416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7FD&quot;/&gt;&lt;wsp:rsid wsp:val=&quot;00D86B37&quot;/&gt;&lt;wsp:rsid wsp:val=&quot;00D86ED1&quot;/&gt;&lt;wsp:rsid wsp:val=&quot;00D87154&quot;/&gt;&lt;wsp:rsid wsp:val=&quot;00D8757E&quot;/&gt;&lt;wsp:rsid wsp:val=&quot;00D8778A&quot;/&gt;&lt;wsp:rsid wsp:val=&quot;00D87BCC&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17&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6E8&quot;/&gt;&lt;wsp:rsid wsp:val=&quot;00D938A9&quot;/&gt;&lt;wsp:rsid wsp:val=&quot;00D93D5E&quot;/&gt;&lt;wsp:rsid wsp:val=&quot;00D948A0&quot;/&gt;&lt;wsp:rsid wsp:val=&quot;00D94BA1&quot;/&gt;&lt;wsp:rsid wsp:val=&quot;00D94BB0&quot;/&gt;&lt;wsp:rsid wsp:val=&quot;00D94FF3&quot;/&gt;&lt;wsp:rsid wsp:val=&quot;00D957C0&quot;/&gt;&lt;wsp:rsid wsp:val=&quot;00D95BF0&quot;/&gt;&lt;wsp:rsid wsp:val=&quot;00D95BFF&quot;/&gt;&lt;wsp:rsid wsp:val=&quot;00D95F44&quot;/&gt;&lt;wsp:rsid wsp:val=&quot;00D96193&quot;/&gt;&lt;wsp:rsid wsp:val=&quot;00D96780&quot;/&gt;&lt;wsp:rsid wsp:val=&quot;00D96824&quot;/&gt;&lt;wsp:rsid wsp:val=&quot;00D96DD2&quot;/&gt;&lt;wsp:rsid wsp:val=&quot;00D97DCE&quot;/&gt;&lt;wsp:rsid wsp:val=&quot;00D97E86&quot;/&gt;&lt;wsp:rsid wsp:val=&quot;00DA0FC0&quot;/&gt;&lt;wsp:rsid wsp:val=&quot;00DA1D80&quot;/&gt;&lt;wsp:rsid wsp:val=&quot;00DA1FF1&quot;/&gt;&lt;wsp:rsid wsp:val=&quot;00DA2046&quot;/&gt;&lt;wsp:rsid wsp:val=&quot;00DA23D2&quot;/&gt;&lt;wsp:rsid wsp:val=&quot;00DA25F8&quot;/&gt;&lt;wsp:rsid wsp:val=&quot;00DA29C4&quot;/&gt;&lt;wsp:rsid wsp:val=&quot;00DA2B47&quot;/&gt;&lt;wsp:rsid wsp:val=&quot;00DA2CD7&quot;/&gt;&lt;wsp:rsid wsp:val=&quot;00DA2D90&quot;/&gt;&lt;wsp:rsid wsp:val=&quot;00DA30A8&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9A6&quot;/&gt;&lt;wsp:rsid wsp:val=&quot;00DA5A53&quot;/&gt;&lt;wsp:rsid wsp:val=&quot;00DA5CA9&quot;/&gt;&lt;wsp:rsid wsp:val=&quot;00DA5E7E&quot;/&gt;&lt;wsp:rsid wsp:val=&quot;00DA5EB0&quot;/&gt;&lt;wsp:rsid wsp:val=&quot;00DA64EB&quot;/&gt;&lt;wsp:rsid wsp:val=&quot;00DA6794&quot;/&gt;&lt;wsp:rsid wsp:val=&quot;00DA6C50&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0D27&quot;/&gt;&lt;wsp:rsid wsp:val=&quot;00DB1239&quot;/&gt;&lt;wsp:rsid wsp:val=&quot;00DB1539&quot;/&gt;&lt;wsp:rsid wsp:val=&quot;00DB1F98&quot;/&gt;&lt;wsp:rsid wsp:val=&quot;00DB2037&quot;/&gt;&lt;wsp:rsid wsp:val=&quot;00DB2551&quot;/&gt;&lt;wsp:rsid wsp:val=&quot;00DB2706&quot;/&gt;&lt;wsp:rsid wsp:val=&quot;00DB286C&quot;/&gt;&lt;wsp:rsid wsp:val=&quot;00DB2DC2&quot;/&gt;&lt;wsp:rsid wsp:val=&quot;00DB34AC&quot;/&gt;&lt;wsp:rsid wsp:val=&quot;00DB35C7&quot;/&gt;&lt;wsp:rsid wsp:val=&quot;00DB369E&quot;/&gt;&lt;wsp:rsid wsp:val=&quot;00DB39DE&quot;/&gt;&lt;wsp:rsid wsp:val=&quot;00DB3D52&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15C&quot;/&gt;&lt;wsp:rsid wsp:val=&quot;00DC65D8&quot;/&gt;&lt;wsp:rsid wsp:val=&quot;00DC6A94&quot;/&gt;&lt;wsp:rsid wsp:val=&quot;00DC6B82&quot;/&gt;&lt;wsp:rsid wsp:val=&quot;00DC7073&quot;/&gt;&lt;wsp:rsid wsp:val=&quot;00DC765F&quot;/&gt;&lt;wsp:rsid wsp:val=&quot;00DC7722&quot;/&gt;&lt;wsp:rsid wsp:val=&quot;00DC7890&quot;/&gt;&lt;wsp:rsid wsp:val=&quot;00DC7E92&quot;/&gt;&lt;wsp:rsid wsp:val=&quot;00DD02C4&quot;/&gt;&lt;wsp:rsid wsp:val=&quot;00DD0877&quot;/&gt;&lt;wsp:rsid wsp:val=&quot;00DD0C93&quot;/&gt;&lt;wsp:rsid wsp:val=&quot;00DD0D46&quot;/&gt;&lt;wsp:rsid wsp:val=&quot;00DD1271&quot;/&gt;&lt;wsp:rsid wsp:val=&quot;00DD128A&quot;/&gt;&lt;wsp:rsid wsp:val=&quot;00DD12B1&quot;/&gt;&lt;wsp:rsid wsp:val=&quot;00DD12B5&quot;/&gt;&lt;wsp:rsid wsp:val=&quot;00DD1422&quot;/&gt;&lt;wsp:rsid wsp:val=&quot;00DD1947&quot;/&gt;&lt;wsp:rsid wsp:val=&quot;00DD1992&quot;/&gt;&lt;wsp:rsid wsp:val=&quot;00DD1A59&quot;/&gt;&lt;wsp:rsid wsp:val=&quot;00DD1B7F&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01E&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D33&quot;/&gt;&lt;wsp:rsid wsp:val=&quot;00DF0E63&quot;/&gt;&lt;wsp:rsid wsp:val=&quot;00DF1280&quot;/&gt;&lt;wsp:rsid wsp:val=&quot;00DF1300&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E97&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F19&quot;/&gt;&lt;wsp:rsid wsp:val=&quot;00DF5270&quot;/&gt;&lt;wsp:rsid wsp:val=&quot;00DF6014&quot;/&gt;&lt;wsp:rsid wsp:val=&quot;00DF6154&quot;/&gt;&lt;wsp:rsid wsp:val=&quot;00DF6824&quot;/&gt;&lt;wsp:rsid wsp:val=&quot;00DF6F81&quot;/&gt;&lt;wsp:rsid wsp:val=&quot;00DF7226&quot;/&gt;&lt;wsp:rsid wsp:val=&quot;00DF7644&quot;/&gt;&lt;wsp:rsid wsp:val=&quot;00DF7C0A&quot;/&gt;&lt;wsp:rsid wsp:val=&quot;00E00018&quot;/&gt;&lt;wsp:rsid wsp:val=&quot;00E004D1&quot;/&gt;&lt;wsp:rsid wsp:val=&quot;00E00A07&quot;/&gt;&lt;wsp:rsid wsp:val=&quot;00E00EFF&quot;/&gt;&lt;wsp:rsid wsp:val=&quot;00E0158D&quot;/&gt;&lt;wsp:rsid wsp:val=&quot;00E019EA&quot;/&gt;&lt;wsp:rsid wsp:val=&quot;00E01BD9&quot;/&gt;&lt;wsp:rsid wsp:val=&quot;00E01CAC&quot;/&gt;&lt;wsp:rsid wsp:val=&quot;00E0243C&quot;/&gt;&lt;wsp:rsid wsp:val=&quot;00E028E6&quot;/&gt;&lt;wsp:rsid wsp:val=&quot;00E02C20&quot;/&gt;&lt;wsp:rsid wsp:val=&quot;00E03016&quot;/&gt;&lt;wsp:rsid wsp:val=&quot;00E031D7&quot;/&gt;&lt;wsp:rsid wsp:val=&quot;00E032C1&quot;/&gt;&lt;wsp:rsid wsp:val=&quot;00E03926&quot;/&gt;&lt;wsp:rsid wsp:val=&quot;00E039C0&quot;/&gt;&lt;wsp:rsid wsp:val=&quot;00E046C1&quot;/&gt;&lt;wsp:rsid wsp:val=&quot;00E047AB&quot;/&gt;&lt;wsp:rsid wsp:val=&quot;00E049EC&quot;/&gt;&lt;wsp:rsid wsp:val=&quot;00E04BBA&quot;/&gt;&lt;wsp:rsid wsp:val=&quot;00E04EE6&quot;/&gt;&lt;wsp:rsid wsp:val=&quot;00E04FFA&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45&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43&quot;/&gt;&lt;wsp:rsid wsp:val=&quot;00E150B1&quot;/&gt;&lt;wsp:rsid wsp:val=&quot;00E15352&quot;/&gt;&lt;wsp:rsid wsp:val=&quot;00E154A1&quot;/&gt;&lt;wsp:rsid wsp:val=&quot;00E15B4D&quot;/&gt;&lt;wsp:rsid wsp:val=&quot;00E1626E&quot;/&gt;&lt;wsp:rsid wsp:val=&quot;00E164E8&quot;/&gt;&lt;wsp:rsid wsp:val=&quot;00E1654E&quot;/&gt;&lt;wsp:rsid wsp:val=&quot;00E16706&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1B9&quot;/&gt;&lt;wsp:rsid wsp:val=&quot;00E2446F&quot;/&gt;&lt;wsp:rsid wsp:val=&quot;00E250DB&quot;/&gt;&lt;wsp:rsid wsp:val=&quot;00E259BD&quot;/&gt;&lt;wsp:rsid wsp:val=&quot;00E25C00&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A89&quot;/&gt;&lt;wsp:rsid wsp:val=&quot;00E33B1B&quot;/&gt;&lt;wsp:rsid wsp:val=&quot;00E33BB9&quot;/&gt;&lt;wsp:rsid wsp:val=&quot;00E33E4D&quot;/&gt;&lt;wsp:rsid wsp:val=&quot;00E3457A&quot;/&gt;&lt;wsp:rsid wsp:val=&quot;00E34F08&quot;/&gt;&lt;wsp:rsid wsp:val=&quot;00E35F47&quot;/&gt;&lt;wsp:rsid wsp:val=&quot;00E360A5&quot;/&gt;&lt;wsp:rsid wsp:val=&quot;00E362BC&quot;/&gt;&lt;wsp:rsid wsp:val=&quot;00E36D92&quot;/&gt;&lt;wsp:rsid wsp:val=&quot;00E377BF&quot;/&gt;&lt;wsp:rsid wsp:val=&quot;00E37C25&quot;/&gt;&lt;wsp:rsid wsp:val=&quot;00E40362&quot;/&gt;&lt;wsp:rsid wsp:val=&quot;00E40DAE&quot;/&gt;&lt;wsp:rsid wsp:val=&quot;00E41479&quot;/&gt;&lt;wsp:rsid wsp:val=&quot;00E416D6&quot;/&gt;&lt;wsp:rsid wsp:val=&quot;00E41A3E&quot;/&gt;&lt;wsp:rsid wsp:val=&quot;00E41D2F&quot;/&gt;&lt;wsp:rsid wsp:val=&quot;00E41DB4&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3E8&quot;/&gt;&lt;wsp:rsid wsp:val=&quot;00E45A9D&quot;/&gt;&lt;wsp:rsid wsp:val=&quot;00E460A1&quot;/&gt;&lt;wsp:rsid wsp:val=&quot;00E46398&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548&quot;/&gt;&lt;wsp:rsid wsp:val=&quot;00E515A3&quot;/&gt;&lt;wsp:rsid wsp:val=&quot;00E516B4&quot;/&gt;&lt;wsp:rsid wsp:val=&quot;00E51735&quot;/&gt;&lt;wsp:rsid wsp:val=&quot;00E51817&quot;/&gt;&lt;wsp:rsid wsp:val=&quot;00E51ABD&quot;/&gt;&lt;wsp:rsid wsp:val=&quot;00E51E23&quot;/&gt;&lt;wsp:rsid wsp:val=&quot;00E52CCE&quot;/&gt;&lt;wsp:rsid wsp:val=&quot;00E52F76&quot;/&gt;&lt;wsp:rsid wsp:val=&quot;00E53069&quot;/&gt;&lt;wsp:rsid wsp:val=&quot;00E5315C&quot;/&gt;&lt;wsp:rsid wsp:val=&quot;00E53370&quot;/&gt;&lt;wsp:rsid wsp:val=&quot;00E538E0&quot;/&gt;&lt;wsp:rsid wsp:val=&quot;00E54D33&quot;/&gt;&lt;wsp:rsid wsp:val=&quot;00E55AEB&quot;/&gt;&lt;wsp:rsid wsp:val=&quot;00E56E29&quot;/&gt;&lt;wsp:rsid wsp:val=&quot;00E5711F&quot;/&gt;&lt;wsp:rsid wsp:val=&quot;00E572CE&quot;/&gt;&lt;wsp:rsid wsp:val=&quot;00E5765B&quot;/&gt;&lt;wsp:rsid wsp:val=&quot;00E57A3C&quot;/&gt;&lt;wsp:rsid wsp:val=&quot;00E6000E&quot;/&gt;&lt;wsp:rsid wsp:val=&quot;00E602C9&quot;/&gt;&lt;wsp:rsid wsp:val=&quot;00E6043C&quot;/&gt;&lt;wsp:rsid wsp:val=&quot;00E60774&quot;/&gt;&lt;wsp:rsid wsp:val=&quot;00E608B7&quot;/&gt;&lt;wsp:rsid wsp:val=&quot;00E60AB5&quot;/&gt;&lt;wsp:rsid wsp:val=&quot;00E60D6F&quot;/&gt;&lt;wsp:rsid wsp:val=&quot;00E60F80&quot;/&gt;&lt;wsp:rsid wsp:val=&quot;00E61DAC&quot;/&gt;&lt;wsp:rsid wsp:val=&quot;00E624DA&quot;/&gt;&lt;wsp:rsid wsp:val=&quot;00E6275D&quot;/&gt;&lt;wsp:rsid wsp:val=&quot;00E627BC&quot;/&gt;&lt;wsp:rsid wsp:val=&quot;00E629F9&quot;/&gt;&lt;wsp:rsid wsp:val=&quot;00E62AF2&quot;/&gt;&lt;wsp:rsid wsp:val=&quot;00E62B5D&quot;/&gt;&lt;wsp:rsid wsp:val=&quot;00E62D6E&quot;/&gt;&lt;wsp:rsid wsp:val=&quot;00E630F7&quot;/&gt;&lt;wsp:rsid wsp:val=&quot;00E632B7&quot;/&gt;&lt;wsp:rsid wsp:val=&quot;00E63983&quot;/&gt;&lt;wsp:rsid wsp:val=&quot;00E63AF2&quot;/&gt;&lt;wsp:rsid wsp:val=&quot;00E63C65&quot;/&gt;&lt;wsp:rsid wsp:val=&quot;00E6412A&quot;/&gt;&lt;wsp:rsid wsp:val=&quot;00E64286&quot;/&gt;&lt;wsp:rsid wsp:val=&quot;00E64763&quot;/&gt;&lt;wsp:rsid wsp:val=&quot;00E64C11&quot;/&gt;&lt;wsp:rsid wsp:val=&quot;00E64CDD&quot;/&gt;&lt;wsp:rsid wsp:val=&quot;00E64E79&quot;/&gt;&lt;wsp:rsid wsp:val=&quot;00E65013&quot;/&gt;&lt;wsp:rsid wsp:val=&quot;00E65E6B&quot;/&gt;&lt;wsp:rsid wsp:val=&quot;00E6640D&quot;/&gt;&lt;wsp:rsid wsp:val=&quot;00E6682F&quot;/&gt;&lt;wsp:rsid wsp:val=&quot;00E701D0&quot;/&gt;&lt;wsp:rsid wsp:val=&quot;00E705E5&quot;/&gt;&lt;wsp:rsid wsp:val=&quot;00E70B0C&quot;/&gt;&lt;wsp:rsid wsp:val=&quot;00E70F61&quot;/&gt;&lt;wsp:rsid wsp:val=&quot;00E71542&quot;/&gt;&lt;wsp:rsid wsp:val=&quot;00E71DF1&quot;/&gt;&lt;wsp:rsid wsp:val=&quot;00E722EF&quot;/&gt;&lt;wsp:rsid wsp:val=&quot;00E723D3&quot;/&gt;&lt;wsp:rsid wsp:val=&quot;00E7242A&quot;/&gt;&lt;wsp:rsid wsp:val=&quot;00E7245A&quot;/&gt;&lt;wsp:rsid wsp:val=&quot;00E7251D&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99A&quot;/&gt;&lt;wsp:rsid wsp:val=&quot;00E81F9F&quot;/&gt;&lt;wsp:rsid wsp:val=&quot;00E81FFC&quot;/&gt;&lt;wsp:rsid wsp:val=&quot;00E8213F&quot;/&gt;&lt;wsp:rsid wsp:val=&quot;00E826C8&quot;/&gt;&lt;wsp:rsid wsp:val=&quot;00E828DA&quot;/&gt;&lt;wsp:rsid wsp:val=&quot;00E82B9F&quot;/&gt;&lt;wsp:rsid wsp:val=&quot;00E83280&quot;/&gt;&lt;wsp:rsid wsp:val=&quot;00E832C9&quot;/&gt;&lt;wsp:rsid wsp:val=&quot;00E83469&quot;/&gt;&lt;wsp:rsid wsp:val=&quot;00E83E6E&quot;/&gt;&lt;wsp:rsid wsp:val=&quot;00E83EE9&quot;/&gt;&lt;wsp:rsid wsp:val=&quot;00E843C5&quot;/&gt;&lt;wsp:rsid wsp:val=&quot;00E84A59&quot;/&gt;&lt;wsp:rsid wsp:val=&quot;00E84E78&quot;/&gt;&lt;wsp:rsid wsp:val=&quot;00E850F7&quot;/&gt;&lt;wsp:rsid wsp:val=&quot;00E85483&quot;/&gt;&lt;wsp:rsid wsp:val=&quot;00E8563C&quot;/&gt;&lt;wsp:rsid wsp:val=&quot;00E859CA&quot;/&gt;&lt;wsp:rsid wsp:val=&quot;00E85BAE&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E&quot;/&gt;&lt;wsp:rsid wsp:val=&quot;00E87F95&quot;/&gt;&lt;wsp:rsid wsp:val=&quot;00E90199&quot;/&gt;&lt;wsp:rsid wsp:val=&quot;00E90367&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A9&quot;/&gt;&lt;wsp:rsid wsp:val=&quot;00E91EFC&quot;/&gt;&lt;wsp:rsid wsp:val=&quot;00E92054&quot;/&gt;&lt;wsp:rsid wsp:val=&quot;00E920B8&quot;/&gt;&lt;wsp:rsid wsp:val=&quot;00E9232D&quot;/&gt;&lt;wsp:rsid wsp:val=&quot;00E924C7&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72A&quot;/&gt;&lt;wsp:rsid wsp:val=&quot;00E9694A&quot;/&gt;&lt;wsp:rsid wsp:val=&quot;00E96B89&quot;/&gt;&lt;wsp:rsid wsp:val=&quot;00E96C84&quot;/&gt;&lt;wsp:rsid wsp:val=&quot;00E96EB3&quot;/&gt;&lt;wsp:rsid wsp:val=&quot;00E96FBC&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300C&quot;/&gt;&lt;wsp:rsid wsp:val=&quot;00EA32DE&quot;/&gt;&lt;wsp:rsid wsp:val=&quot;00EA3601&quot;/&gt;&lt;wsp:rsid wsp:val=&quot;00EA3D67&quot;/&gt;&lt;wsp:rsid wsp:val=&quot;00EA3DB9&quot;/&gt;&lt;wsp:rsid wsp:val=&quot;00EA4022&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77E&quot;/&gt;&lt;wsp:rsid wsp:val=&quot;00EB0FD8&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042&quot;/&gt;&lt;wsp:rsid wsp:val=&quot;00EB410B&quot;/&gt;&lt;wsp:rsid wsp:val=&quot;00EB4155&quot;/&gt;&lt;wsp:rsid wsp:val=&quot;00EB42C8&quot;/&gt;&lt;wsp:rsid wsp:val=&quot;00EB4A13&quot;/&gt;&lt;wsp:rsid wsp:val=&quot;00EB52C5&quot;/&gt;&lt;wsp:rsid wsp:val=&quot;00EB534C&quot;/&gt;&lt;wsp:rsid wsp:val=&quot;00EB542F&quot;/&gt;&lt;wsp:rsid wsp:val=&quot;00EB55D2&quot;/&gt;&lt;wsp:rsid wsp:val=&quot;00EB57E7&quot;/&gt;&lt;wsp:rsid wsp:val=&quot;00EB5ADE&quot;/&gt;&lt;wsp:rsid wsp:val=&quot;00EB5CC3&quot;/&gt;&lt;wsp:rsid wsp:val=&quot;00EB6440&quot;/&gt;&lt;wsp:rsid wsp:val=&quot;00EB6698&quot;/&gt;&lt;wsp:rsid wsp:val=&quot;00EB6C27&quot;/&gt;&lt;wsp:rsid wsp:val=&quot;00EB6C53&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3EF&quot;/&gt;&lt;wsp:rsid wsp:val=&quot;00EC0A9B&quot;/&gt;&lt;wsp:rsid wsp:val=&quot;00EC0BF0&quot;/&gt;&lt;wsp:rsid wsp:val=&quot;00EC117E&quot;/&gt;&lt;wsp:rsid wsp:val=&quot;00EC183D&quot;/&gt;&lt;wsp:rsid wsp:val=&quot;00EC1B6D&quot;/&gt;&lt;wsp:rsid wsp:val=&quot;00EC1D83&quot;/&gt;&lt;wsp:rsid wsp:val=&quot;00EC1E45&quot;/&gt;&lt;wsp:rsid wsp:val=&quot;00EC246B&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20F7&quot;/&gt;&lt;wsp:rsid wsp:val=&quot;00ED24AE&quot;/&gt;&lt;wsp:rsid wsp:val=&quot;00ED2FF1&quot;/&gt;&lt;wsp:rsid wsp:val=&quot;00ED3207&quot;/&gt;&lt;wsp:rsid wsp:val=&quot;00ED32E7&quot;/&gt;&lt;wsp:rsid wsp:val=&quot;00ED3534&quot;/&gt;&lt;wsp:rsid wsp:val=&quot;00ED35B9&quot;/&gt;&lt;wsp:rsid wsp:val=&quot;00ED367B&quot;/&gt;&lt;wsp:rsid wsp:val=&quot;00ED378D&quot;/&gt;&lt;wsp:rsid wsp:val=&quot;00ED38D7&quot;/&gt;&lt;wsp:rsid wsp:val=&quot;00ED3B7D&quot;/&gt;&lt;wsp:rsid wsp:val=&quot;00ED3E6E&quot;/&gt;&lt;wsp:rsid wsp:val=&quot;00ED5122&quot;/&gt;&lt;wsp:rsid wsp:val=&quot;00ED54F7&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DCB&quot;/&gt;&lt;wsp:rsid wsp:val=&quot;00EE4AE8&quot;/&gt;&lt;wsp:rsid wsp:val=&quot;00EE5112&quot;/&gt;&lt;wsp:rsid wsp:val=&quot;00EE5553&quot;/&gt;&lt;wsp:rsid wsp:val=&quot;00EE62B4&quot;/&gt;&lt;wsp:rsid wsp:val=&quot;00EE636D&quot;/&gt;&lt;wsp:rsid wsp:val=&quot;00EE66B1&quot;/&gt;&lt;wsp:rsid wsp:val=&quot;00EE6CC0&quot;/&gt;&lt;wsp:rsid wsp:val=&quot;00EE75D6&quot;/&gt;&lt;wsp:rsid wsp:val=&quot;00EE7C06&quot;/&gt;&lt;wsp:rsid wsp:val=&quot;00EE7D91&quot;/&gt;&lt;wsp:rsid wsp:val=&quot;00EE7ECE&quot;/&gt;&lt;wsp:rsid wsp:val=&quot;00EF0225&quot;/&gt;&lt;wsp:rsid wsp:val=&quot;00EF05A6&quot;/&gt;&lt;wsp:rsid wsp:val=&quot;00EF082A&quot;/&gt;&lt;wsp:rsid wsp:val=&quot;00EF0E50&quot;/&gt;&lt;wsp:rsid wsp:val=&quot;00EF118E&quot;/&gt;&lt;wsp:rsid wsp:val=&quot;00EF118F&quot;/&gt;&lt;wsp:rsid wsp:val=&quot;00EF1287&quot;/&gt;&lt;wsp:rsid wsp:val=&quot;00EF1333&quot;/&gt;&lt;wsp:rsid wsp:val=&quot;00EF1AEC&quot;/&gt;&lt;wsp:rsid wsp:val=&quot;00EF20FD&quot;/&gt;&lt;wsp:rsid wsp:val=&quot;00EF2786&quot;/&gt;&lt;wsp:rsid wsp:val=&quot;00EF2A1F&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6141&quot;/&gt;&lt;wsp:rsid wsp:val=&quot;00EF650F&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D6&quot;/&gt;&lt;wsp:rsid wsp:val=&quot;00EF7CE8&quot;/&gt;&lt;wsp:rsid wsp:val=&quot;00F000F0&quot;/&gt;&lt;wsp:rsid wsp:val=&quot;00F00180&quot;/&gt;&lt;wsp:rsid wsp:val=&quot;00F00497&quot;/&gt;&lt;wsp:rsid wsp:val=&quot;00F005AF&quot;/&gt;&lt;wsp:rsid wsp:val=&quot;00F006E4&quot;/&gt;&lt;wsp:rsid wsp:val=&quot;00F00829&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C50&quot;/&gt;&lt;wsp:rsid wsp:val=&quot;00F05EED&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06&quot;/&gt;&lt;wsp:rsid wsp:val=&quot;00F15860&quot;/&gt;&lt;wsp:rsid wsp:val=&quot;00F15B3A&quot;/&gt;&lt;wsp:rsid wsp:val=&quot;00F1698C&quot;/&gt;&lt;wsp:rsid wsp:val=&quot;00F16BB1&quot;/&gt;&lt;wsp:rsid wsp:val=&quot;00F17A8F&quot;/&gt;&lt;wsp:rsid wsp:val=&quot;00F20046&quot;/&gt;&lt;wsp:rsid wsp:val=&quot;00F205A6&quot;/&gt;&lt;wsp:rsid wsp:val=&quot;00F206FE&quot;/&gt;&lt;wsp:rsid wsp:val=&quot;00F20798&quot;/&gt;&lt;wsp:rsid wsp:val=&quot;00F20F5B&quot;/&gt;&lt;wsp:rsid wsp:val=&quot;00F21048&quot;/&gt;&lt;wsp:rsid wsp:val=&quot;00F210AB&quot;/&gt;&lt;wsp:rsid wsp:val=&quot;00F211CB&quot;/&gt;&lt;wsp:rsid wsp:val=&quot;00F21345&quot;/&gt;&lt;wsp:rsid wsp:val=&quot;00F21484&quot;/&gt;&lt;wsp:rsid wsp:val=&quot;00F215C3&quot;/&gt;&lt;wsp:rsid wsp:val=&quot;00F21857&quot;/&gt;&lt;wsp:rsid wsp:val=&quot;00F218EF&quot;/&gt;&lt;wsp:rsid wsp:val=&quot;00F21A0B&quot;/&gt;&lt;wsp:rsid wsp:val=&quot;00F21B4F&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E0C&quot;/&gt;&lt;wsp:rsid wsp:val=&quot;00F27EF4&quot;/&gt;&lt;wsp:rsid wsp:val=&quot;00F3002F&quot;/&gt;&lt;wsp:rsid wsp:val=&quot;00F30031&quot;/&gt;&lt;wsp:rsid wsp:val=&quot;00F30063&quot;/&gt;&lt;wsp:rsid wsp:val=&quot;00F30353&quot;/&gt;&lt;wsp:rsid wsp:val=&quot;00F308C0&quot;/&gt;&lt;wsp:rsid wsp:val=&quot;00F30BE8&quot;/&gt;&lt;wsp:rsid wsp:val=&quot;00F30FF2&quot;/&gt;&lt;wsp:rsid wsp:val=&quot;00F31375&quot;/&gt;&lt;wsp:rsid wsp:val=&quot;00F316ED&quot;/&gt;&lt;wsp:rsid wsp:val=&quot;00F318E7&quot;/&gt;&lt;wsp:rsid wsp:val=&quot;00F31F17&quot;/&gt;&lt;wsp:rsid wsp:val=&quot;00F3236F&quot;/&gt;&lt;wsp:rsid wsp:val=&quot;00F32374&quot;/&gt;&lt;wsp:rsid wsp:val=&quot;00F32F0E&quot;/&gt;&lt;wsp:rsid wsp:val=&quot;00F32F3E&quot;/&gt;&lt;wsp:rsid wsp:val=&quot;00F3338A&quot;/&gt;&lt;wsp:rsid wsp:val=&quot;00F3372E&quot;/&gt;&lt;wsp:rsid wsp:val=&quot;00F3383E&quot;/&gt;&lt;wsp:rsid wsp:val=&quot;00F34057&quot;/&gt;&lt;wsp:rsid wsp:val=&quot;00F34286&quot;/&gt;&lt;wsp:rsid wsp:val=&quot;00F342E5&quot;/&gt;&lt;wsp:rsid wsp:val=&quot;00F346BC&quot;/&gt;&lt;wsp:rsid wsp:val=&quot;00F347D0&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7A2&quot;/&gt;&lt;wsp:rsid wsp:val=&quot;00F378D6&quot;/&gt;&lt;wsp:rsid wsp:val=&quot;00F37922&quot;/&gt;&lt;wsp:rsid wsp:val=&quot;00F37A1D&quot;/&gt;&lt;wsp:rsid wsp:val=&quot;00F37AEF&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0F3&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0939&quot;/&gt;&lt;wsp:rsid wsp:val=&quot;00F513BA&quot;/&gt;&lt;wsp:rsid wsp:val=&quot;00F51447&quot;/&gt;&lt;wsp:rsid wsp:val=&quot;00F514EF&quot;/&gt;&lt;wsp:rsid wsp:val=&quot;00F516F4&quot;/&gt;&lt;wsp:rsid wsp:val=&quot;00F52477&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4192&quot;/&gt;&lt;wsp:rsid wsp:val=&quot;00F542D8&quot;/&gt;&lt;wsp:rsid wsp:val=&quot;00F546DB&quot;/&gt;&lt;wsp:rsid wsp:val=&quot;00F548C8&quot;/&gt;&lt;wsp:rsid wsp:val=&quot;00F54E13&quot;/&gt;&lt;wsp:rsid wsp:val=&quot;00F55331&quot;/&gt;&lt;wsp:rsid wsp:val=&quot;00F55AC5&quot;/&gt;&lt;wsp:rsid wsp:val=&quot;00F55C34&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596&quot;/&gt;&lt;wsp:rsid wsp:val=&quot;00F61701&quot;/&gt;&lt;wsp:rsid wsp:val=&quot;00F61902&quot;/&gt;&lt;wsp:rsid wsp:val=&quot;00F61C45&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AF6&quot;/&gt;&lt;wsp:rsid wsp:val=&quot;00F675DD&quot;/&gt;&lt;wsp:rsid wsp:val=&quot;00F67A85&quot;/&gt;&lt;wsp:rsid wsp:val=&quot;00F70559&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D87&quot;/&gt;&lt;wsp:rsid wsp:val=&quot;00F73E55&quot;/&gt;&lt;wsp:rsid wsp:val=&quot;00F73F43&quot;/&gt;&lt;wsp:rsid wsp:val=&quot;00F7409F&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A00&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5AB&quot;/&gt;&lt;wsp:rsid wsp:val=&quot;00F9174D&quot;/&gt;&lt;wsp:rsid wsp:val=&quot;00F91906&quot;/&gt;&lt;wsp:rsid wsp:val=&quot;00F91CA2&quot;/&gt;&lt;wsp:rsid wsp:val=&quot;00F91DAB&quot;/&gt;&lt;wsp:rsid wsp:val=&quot;00F91DAC&quot;/&gt;&lt;wsp:rsid wsp:val=&quot;00F91FBE&quot;/&gt;&lt;wsp:rsid wsp:val=&quot;00F92174&quot;/&gt;&lt;wsp:rsid wsp:val=&quot;00F923DB&quot;/&gt;&lt;wsp:rsid wsp:val=&quot;00F92725&quot;/&gt;&lt;wsp:rsid wsp:val=&quot;00F9344F&quot;/&gt;&lt;wsp:rsid wsp:val=&quot;00F93A3D&quot;/&gt;&lt;wsp:rsid wsp:val=&quot;00F93C3E&quot;/&gt;&lt;wsp:rsid wsp:val=&quot;00F93D13&quot;/&gt;&lt;wsp:rsid wsp:val=&quot;00F93EE6&quot;/&gt;&lt;wsp:rsid wsp:val=&quot;00F94003&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59B&quot;/&gt;&lt;wsp:rsid wsp:val=&quot;00F958CD&quot;/&gt;&lt;wsp:rsid wsp:val=&quot;00F9632D&quot;/&gt;&lt;wsp:rsid wsp:val=&quot;00F9644F&quot;/&gt;&lt;wsp:rsid wsp:val=&quot;00F965D9&quot;/&gt;&lt;wsp:rsid wsp:val=&quot;00F968CC&quot;/&gt;&lt;wsp:rsid wsp:val=&quot;00F96C7A&quot;/&gt;&lt;wsp:rsid wsp:val=&quot;00F96E7C&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24&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1E9&quot;/&gt;&lt;wsp:rsid wsp:val=&quot;00FA7A20&quot;/&gt;&lt;wsp:rsid wsp:val=&quot;00FA7AA6&quot;/&gt;&lt;wsp:rsid wsp:val=&quot;00FA7C04&quot;/&gt;&lt;wsp:rsid wsp:val=&quot;00FB007D&quot;/&gt;&lt;wsp:rsid wsp:val=&quot;00FB0443&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81C&quot;/&gt;&lt;wsp:rsid wsp:val=&quot;00FB3A91&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3CC&quot;/&gt;&lt;wsp:rsid wsp:val=&quot;00FC1485&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B1A&quot;/&gt;&lt;wsp:rsid wsp:val=&quot;00FC3BBC&quot;/&gt;&lt;wsp:rsid wsp:val=&quot;00FC3EEB&quot;/&gt;&lt;wsp:rsid wsp:val=&quot;00FC3F24&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60B6&quot;/&gt;&lt;wsp:rsid wsp:val=&quot;00FC65A0&quot;/&gt;&lt;wsp:rsid wsp:val=&quot;00FC6672&quot;/&gt;&lt;wsp:rsid wsp:val=&quot;00FC6B41&quot;/&gt;&lt;wsp:rsid wsp:val=&quot;00FC7308&quot;/&gt;&lt;wsp:rsid wsp:val=&quot;00FC7896&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5502&quot;/&gt;&lt;wsp:rsid wsp:val=&quot;00FD6318&quot;/&gt;&lt;wsp:rsid wsp:val=&quot;00FD6556&quot;/&gt;&lt;wsp:rsid wsp:val=&quot;00FD691F&quot;/&gt;&lt;wsp:rsid wsp:val=&quot;00FD6A3D&quot;/&gt;&lt;wsp:rsid wsp:val=&quot;00FD6BD7&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352&quot;/&gt;&lt;wsp:rsid wsp:val=&quot;00FE1718&quot;/&gt;&lt;wsp:rsid wsp:val=&quot;00FE1B11&quot;/&gt;&lt;wsp:rsid wsp:val=&quot;00FE20AB&quot;/&gt;&lt;wsp:rsid wsp:val=&quot;00FE22FE&quot;/&gt;&lt;wsp:rsid wsp:val=&quot;00FE2955&quot;/&gt;&lt;wsp:rsid wsp:val=&quot;00FE2B7B&quot;/&gt;&lt;wsp:rsid wsp:val=&quot;00FE3100&quot;/&gt;&lt;wsp:rsid wsp:val=&quot;00FE3439&quot;/&gt;&lt;wsp:rsid wsp:val=&quot;00FE3768&quot;/&gt;&lt;wsp:rsid wsp:val=&quot;00FE4705&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FE&quot;/&gt;&lt;wsp:rsid wsp:val=&quot;00FF609A&quot;/&gt;&lt;wsp:rsid wsp:val=&quot;00FF6A39&quot;/&gt;&lt;wsp:rsid wsp:val=&quot;00FF6CF6&quot;/&gt;&lt;wsp:rsid wsp:val=&quot;00FF707C&quot;/&gt;&lt;wsp:rsid wsp:val=&quot;00FF7237&quot;/&gt;&lt;wsp:rsid wsp:val=&quot;00FF78DB&quot;/&gt;&lt;/wsp:rsids&gt;&lt;/w:docPr&gt;&lt;w:body&gt;&lt;wx:sect&gt;&lt;w:p wsp:rsidR=&quot;00000000&quot; wsp:rsidRDefault=&quot;00A16E04&quot; wsp:rsidP=&quot;00A16E04&quot;&gt;&lt;m:oMathPara&gt;&lt;m:oMath&gt;&lt;m:r&gt;&lt;w:rPr&gt;&lt;w:rFonts w:ascii=&quot;Cambria Math&quot; w:h-ansi=&quot;Cambria Math&quot;/&gt;&lt;wx:font wx:val=&quot;Cambria Math&quot;/&gt;&lt;w:i/&gt;&lt;w:lang w:fareast=&quot;EN-GB&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B13518">
        <w:rPr>
          <w:rFonts w:eastAsia="PMingLiU"/>
          <w:i/>
          <w:iCs/>
          <w:lang w:val="en-US" w:eastAsia="zh-CN"/>
        </w:rPr>
        <w:fldChar w:fldCharType="end"/>
      </w:r>
      <w:r w:rsidRPr="00740C61">
        <w:rPr>
          <w:rFonts w:eastAsia="PMingLiU"/>
          <w:i/>
          <w:iCs/>
          <w:lang w:val="en-US" w:eastAsia="zh-CN"/>
        </w:rPr>
        <w:t xml:space="preserve"> can be configured as {20%, 35%, 50%}.</w:t>
      </w:r>
    </w:p>
    <w:p w14:paraId="7F456B59" w14:textId="15B8A8B7" w:rsidR="00BD6A38" w:rsidRDefault="00055871" w:rsidP="00DB0D27">
      <w:pPr>
        <w:numPr>
          <w:ilvl w:val="0"/>
          <w:numId w:val="14"/>
        </w:numPr>
        <w:ind w:left="360" w:firstLine="0"/>
        <w:rPr>
          <w:lang w:eastAsia="zh-TW" w:bidi="hi-IN"/>
        </w:rPr>
      </w:pPr>
      <w:r>
        <w:rPr>
          <w:lang w:eastAsia="zh-TW" w:bidi="hi-IN"/>
        </w:rPr>
        <w:t xml:space="preserve">Reuse RSRP threshold in LTE, with the SNR in the previous bullet, to derive </w:t>
      </w:r>
      <w:r w:rsidR="00DA6C50">
        <w:rPr>
          <w:lang w:eastAsia="zh-TW" w:bidi="hi-IN"/>
        </w:rPr>
        <w:t>SL-</w:t>
      </w:r>
      <w:r>
        <w:rPr>
          <w:lang w:eastAsia="zh-TW" w:bidi="hi-IN"/>
        </w:rPr>
        <w:t xml:space="preserve">RSRP and </w:t>
      </w:r>
      <w:r w:rsidR="00DA6C50">
        <w:rPr>
          <w:lang w:eastAsia="zh-TW" w:bidi="hi-IN"/>
        </w:rPr>
        <w:t>S-RSSI.</w:t>
      </w:r>
      <w:r w:rsidR="0045344C">
        <w:rPr>
          <w:lang w:eastAsia="zh-TW" w:bidi="hi-IN"/>
        </w:rPr>
        <w:t xml:space="preserve"> </w:t>
      </w:r>
    </w:p>
    <w:p w14:paraId="682D3A29" w14:textId="43873F63" w:rsidR="00A351D0" w:rsidRPr="003F34D2" w:rsidRDefault="00A351D0" w:rsidP="00A351D0">
      <w:pPr>
        <w:rPr>
          <w:b/>
          <w:bCs/>
          <w:lang w:eastAsia="zh-TW" w:bidi="hi-IN"/>
        </w:rPr>
      </w:pPr>
      <w:r w:rsidRPr="003F34D2">
        <w:rPr>
          <w:b/>
          <w:bCs/>
          <w:lang w:eastAsia="zh-TW" w:bidi="hi-IN"/>
        </w:rPr>
        <w:t xml:space="preserve">Proposal </w:t>
      </w:r>
      <w:r w:rsidR="007862F0">
        <w:rPr>
          <w:b/>
          <w:bCs/>
          <w:lang w:eastAsia="zh-TW" w:bidi="hi-IN"/>
        </w:rPr>
        <w:t>4</w:t>
      </w:r>
      <w:r w:rsidRPr="003F34D2">
        <w:rPr>
          <w:b/>
          <w:bCs/>
          <w:lang w:eastAsia="zh-TW" w:bidi="hi-IN"/>
        </w:rPr>
        <w:t xml:space="preserve">: Since S-RSSI </w:t>
      </w:r>
      <w:r w:rsidR="003F34D2" w:rsidRPr="003F34D2">
        <w:rPr>
          <w:b/>
          <w:bCs/>
          <w:lang w:eastAsia="zh-TW" w:bidi="hi-IN"/>
        </w:rPr>
        <w:t>is removed from resource selection criterion, we propose the following changes in resource selection test:</w:t>
      </w:r>
    </w:p>
    <w:p w14:paraId="5696E922" w14:textId="77777777" w:rsidR="003F34D2" w:rsidRPr="003F34D2" w:rsidRDefault="003F34D2" w:rsidP="003F34D2">
      <w:pPr>
        <w:numPr>
          <w:ilvl w:val="0"/>
          <w:numId w:val="14"/>
        </w:numPr>
        <w:ind w:left="360" w:firstLine="0"/>
        <w:rPr>
          <w:b/>
          <w:bCs/>
          <w:lang w:eastAsia="zh-TW" w:bidi="hi-IN"/>
        </w:rPr>
      </w:pPr>
      <w:r w:rsidRPr="003F34D2">
        <w:rPr>
          <w:b/>
          <w:bCs/>
          <w:lang w:eastAsia="zh-TW" w:bidi="hi-IN"/>
        </w:rPr>
        <w:t>Active UE and subchannel allocation: there are 50 active UEs in the system, first 10 UEs occupies subchannel 0, the next 10 occupies subchannel 1, the next 10 occupies subchannel 2, following the allocation until all the 50 active UEs are allocated. N</w:t>
      </w:r>
      <w:r w:rsidRPr="003F34D2">
        <w:rPr>
          <w:rFonts w:eastAsia="PMingLiU" w:hint="eastAsia"/>
          <w:b/>
          <w:bCs/>
          <w:lang w:eastAsia="zh-TW" w:bidi="hi-IN"/>
        </w:rPr>
        <w:t>o</w:t>
      </w:r>
      <w:r w:rsidRPr="003F34D2">
        <w:rPr>
          <w:rFonts w:eastAsia="PMingLiU"/>
          <w:b/>
          <w:bCs/>
          <w:lang w:eastAsia="zh-TW" w:bidi="hi-IN"/>
        </w:rPr>
        <w:t>w the 5 subchannels configured for UE to be tested are each occupied by 10 UEs.</w:t>
      </w:r>
    </w:p>
    <w:p w14:paraId="767A95C4" w14:textId="77777777" w:rsidR="003F34D2" w:rsidRPr="003F34D2" w:rsidRDefault="003F34D2" w:rsidP="003F34D2">
      <w:pPr>
        <w:numPr>
          <w:ilvl w:val="0"/>
          <w:numId w:val="14"/>
        </w:numPr>
        <w:ind w:left="360" w:firstLine="0"/>
        <w:rPr>
          <w:b/>
          <w:bCs/>
          <w:lang w:eastAsia="zh-TW" w:bidi="hi-IN"/>
        </w:rPr>
      </w:pPr>
      <w:r w:rsidRPr="003F34D2">
        <w:rPr>
          <w:rFonts w:eastAsia="PMingLiU"/>
          <w:b/>
          <w:bCs/>
          <w:lang w:eastAsia="zh-TW" w:bidi="hi-IN"/>
        </w:rPr>
        <w:t>The 10 UEs in the same subchannel take turns to access the channel, same as LTE but LTE has 20 UEs in one subchannel.</w:t>
      </w:r>
    </w:p>
    <w:p w14:paraId="57D066EE" w14:textId="03A77056" w:rsidR="003F34D2" w:rsidRPr="001B4BB7" w:rsidRDefault="001B4BB7" w:rsidP="003F34D2">
      <w:pPr>
        <w:numPr>
          <w:ilvl w:val="0"/>
          <w:numId w:val="14"/>
        </w:numPr>
        <w:ind w:left="360" w:firstLine="0"/>
        <w:rPr>
          <w:b/>
          <w:bCs/>
          <w:lang w:eastAsia="zh-TW" w:bidi="hi-IN"/>
        </w:rPr>
      </w:pPr>
      <w:r w:rsidRPr="001B4BB7">
        <w:rPr>
          <w:b/>
          <w:bCs/>
          <w:lang w:eastAsia="zh-TW" w:bidi="hi-IN"/>
        </w:rPr>
        <w:t xml:space="preserve">UEs on subchannel 0/1/3/4 transmit with low RSRP below the threshold (corresponding to 0dB SNR) in T1 and high RSRP above the threshold in T2 (corresponding to 20dB SNR). UEs on subchannel 2 transmit with high RSRP in T1 and low RSRP in T2 (corresponding to 10dB SNR). </w:t>
      </w:r>
      <w:r w:rsidR="003F34D2" w:rsidRPr="001B4BB7">
        <w:rPr>
          <w:b/>
          <w:bCs/>
          <w:lang w:eastAsia="zh-TW" w:bidi="hi-IN"/>
        </w:rPr>
        <w:t xml:space="preserve"> </w:t>
      </w:r>
    </w:p>
    <w:p w14:paraId="32B75E97" w14:textId="4F8EA681" w:rsidR="003F34D2" w:rsidRDefault="003F34D2" w:rsidP="00A351D0">
      <w:pPr>
        <w:numPr>
          <w:ilvl w:val="0"/>
          <w:numId w:val="14"/>
        </w:numPr>
        <w:ind w:left="360" w:firstLine="0"/>
        <w:rPr>
          <w:b/>
          <w:bCs/>
          <w:lang w:eastAsia="zh-TW" w:bidi="hi-IN"/>
        </w:rPr>
      </w:pPr>
      <w:r w:rsidRPr="003F34D2">
        <w:rPr>
          <w:b/>
          <w:bCs/>
          <w:lang w:eastAsia="zh-TW" w:bidi="hi-IN"/>
        </w:rPr>
        <w:t xml:space="preserve">Reuse RSRP threshold in LTE, with the SNR in the previous bullet, to derive SL-RSRP and S-RSSI. </w:t>
      </w:r>
    </w:p>
    <w:p w14:paraId="2E968625" w14:textId="0B7F5893" w:rsidR="00D371A6" w:rsidRPr="00D867FD" w:rsidRDefault="00D371A6" w:rsidP="00D371A6">
      <w:pPr>
        <w:rPr>
          <w:lang w:eastAsia="zh-TW" w:bidi="hi-IN"/>
        </w:rPr>
      </w:pPr>
      <w:r w:rsidRPr="00D867FD">
        <w:rPr>
          <w:lang w:eastAsia="zh-TW" w:bidi="hi-IN"/>
        </w:rPr>
        <w:t xml:space="preserve">Note that </w:t>
      </w:r>
      <w:r w:rsidR="00D867FD" w:rsidRPr="00D867FD">
        <w:rPr>
          <w:lang w:eastAsia="zh-TW" w:bidi="hi-IN"/>
        </w:rPr>
        <w:t xml:space="preserve">RSRP value relevant to selection should have square bracket around it since </w:t>
      </w:r>
      <w:r w:rsidR="00D867FD">
        <w:rPr>
          <w:lang w:eastAsia="zh-TW" w:bidi="hi-IN"/>
        </w:rPr>
        <w:t>accuracy requirement is still pending.</w:t>
      </w:r>
    </w:p>
    <w:p w14:paraId="4AE30C1F" w14:textId="258BC1AF" w:rsidR="008C2608" w:rsidRDefault="00D96824" w:rsidP="00C74531">
      <w:pPr>
        <w:pStyle w:val="Heading2"/>
      </w:pPr>
      <w:r>
        <w:lastRenderedPageBreak/>
        <w:t>Resource pre-emption test</w:t>
      </w:r>
    </w:p>
    <w:p w14:paraId="1884AD06" w14:textId="77777777" w:rsidR="0039711E" w:rsidRDefault="0039711E" w:rsidP="0039711E">
      <w:pPr>
        <w:rPr>
          <w:lang w:eastAsia="ja-JP" w:bidi="hi-IN"/>
        </w:rPr>
      </w:pPr>
      <w:r>
        <w:rPr>
          <w:lang w:eastAsia="ja-JP" w:bidi="hi-IN"/>
        </w:rPr>
        <w:t>In RAN4#94e meeting, the following requirement was agreed:</w:t>
      </w:r>
    </w:p>
    <w:p w14:paraId="00FE3BD5" w14:textId="268D12B0" w:rsidR="0039711E" w:rsidRPr="00D512F1" w:rsidRDefault="0039711E" w:rsidP="0039711E">
      <w:pPr>
        <w:rPr>
          <w:i/>
          <w:iCs/>
          <w:lang w:eastAsia="ja-JP" w:bidi="hi-IN"/>
        </w:rPr>
      </w:pPr>
      <w:r w:rsidRPr="00914B18">
        <w:rPr>
          <w:i/>
          <w:iCs/>
          <w:lang w:eastAsia="ja-JP" w:bidi="hi-IN"/>
        </w:rPr>
        <w:t>“</w:t>
      </w:r>
      <w:r w:rsidRPr="00914B18">
        <w:rPr>
          <w:i/>
          <w:iCs/>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[16] are satisfied</w:t>
      </w:r>
      <w:r w:rsidRPr="00914B18">
        <w:rPr>
          <w:i/>
          <w:iCs/>
          <w:lang w:eastAsia="ja-JP" w:bidi="hi-IN"/>
        </w:rPr>
        <w:t>”</w:t>
      </w:r>
    </w:p>
    <w:p w14:paraId="344A0B88" w14:textId="7FBA646B" w:rsidR="0039711E" w:rsidRDefault="0039711E" w:rsidP="0039711E">
      <w:pPr>
        <w:rPr>
          <w:rFonts w:ascii="Times" w:eastAsia="Times New Roman" w:hAnsi="Times" w:cs="Times"/>
          <w:lang w:eastAsia="x-none"/>
        </w:rPr>
      </w:pPr>
      <w:r>
        <w:rPr>
          <w:rFonts w:ascii="Times" w:eastAsia="Times New Roman" w:hAnsi="Times" w:cs="Times"/>
          <w:lang w:eastAsia="x-none"/>
        </w:rPr>
        <w:t xml:space="preserve">Based on the pre-emption </w:t>
      </w:r>
      <w:r w:rsidR="00BA7E99">
        <w:rPr>
          <w:rFonts w:ascii="Times" w:eastAsia="Times New Roman" w:hAnsi="Times" w:cs="Times"/>
          <w:lang w:eastAsia="x-none"/>
        </w:rPr>
        <w:t>requirement</w:t>
      </w:r>
      <w:r>
        <w:rPr>
          <w:rFonts w:ascii="Times" w:eastAsia="Times New Roman" w:hAnsi="Times" w:cs="Times"/>
          <w:lang w:eastAsia="x-none"/>
        </w:rPr>
        <w:t xml:space="preserve"> above, t</w:t>
      </w:r>
      <w:r w:rsidRPr="00AD30FD">
        <w:rPr>
          <w:rFonts w:ascii="Times" w:eastAsia="Times New Roman" w:hAnsi="Times" w:cs="Times"/>
          <w:lang w:eastAsia="x-none"/>
        </w:rPr>
        <w:t>he</w:t>
      </w:r>
      <w:r>
        <w:rPr>
          <w:rFonts w:ascii="Times" w:eastAsia="Times New Roman" w:hAnsi="Times" w:cs="Times"/>
          <w:lang w:eastAsia="x-none"/>
        </w:rPr>
        <w:t xml:space="preserve"> following test procedures can verify the agreed requirement</w:t>
      </w:r>
    </w:p>
    <w:p w14:paraId="17A9403E" w14:textId="4BE99E82" w:rsidR="0039711E" w:rsidRDefault="00BB26CC" w:rsidP="0039711E">
      <w:pPr>
        <w:numPr>
          <w:ilvl w:val="0"/>
          <w:numId w:val="8"/>
        </w:numPr>
        <w:ind w:left="360" w:firstLine="0"/>
        <w:rPr>
          <w:lang w:val="en-US" w:eastAsia="zh-TW" w:bidi="hi-IN"/>
        </w:rPr>
      </w:pPr>
      <w:r>
        <w:rPr>
          <w:lang w:val="en-US" w:eastAsia="zh-TW" w:bidi="hi-IN"/>
        </w:rPr>
        <w:t xml:space="preserve">TE emulate </w:t>
      </w:r>
      <w:r w:rsidR="003826CF">
        <w:rPr>
          <w:lang w:val="en-US" w:eastAsia="zh-TW" w:bidi="hi-IN"/>
        </w:rPr>
        <w:t>an</w:t>
      </w:r>
      <w:r>
        <w:rPr>
          <w:lang w:val="en-US" w:eastAsia="zh-TW" w:bidi="hi-IN"/>
        </w:rPr>
        <w:t xml:space="preserve"> active SL UE</w:t>
      </w:r>
      <w:r w:rsidR="00E51735">
        <w:rPr>
          <w:lang w:val="en-US" w:eastAsia="zh-TW" w:bidi="hi-IN"/>
        </w:rPr>
        <w:t xml:space="preserve"> transmitting high priority traffic but not transmitting in first part of the test, T1.</w:t>
      </w:r>
    </w:p>
    <w:p w14:paraId="531255B7" w14:textId="69070053" w:rsidR="0039711E" w:rsidRPr="00AD30FD" w:rsidRDefault="00E51735" w:rsidP="0039711E">
      <w:pPr>
        <w:numPr>
          <w:ilvl w:val="0"/>
          <w:numId w:val="8"/>
        </w:numPr>
        <w:rPr>
          <w:lang w:val="en-US" w:eastAsia="zh-TW" w:bidi="hi-IN"/>
        </w:rPr>
      </w:pPr>
      <w:r>
        <w:rPr>
          <w:rFonts w:eastAsia="Times New Roman"/>
        </w:rPr>
        <w:t xml:space="preserve">During T1, </w:t>
      </w:r>
      <w:r w:rsidR="0039711E">
        <w:rPr>
          <w:rFonts w:eastAsia="Times New Roman"/>
        </w:rPr>
        <w:t xml:space="preserve">UE </w:t>
      </w:r>
      <w:r>
        <w:rPr>
          <w:rFonts w:eastAsia="Times New Roman"/>
        </w:rPr>
        <w:t xml:space="preserve">to be tested </w:t>
      </w:r>
      <w:r w:rsidR="0039711E">
        <w:rPr>
          <w:rFonts w:eastAsia="Times New Roman"/>
        </w:rPr>
        <w:t>reserve</w:t>
      </w:r>
      <w:r>
        <w:rPr>
          <w:rFonts w:eastAsia="Times New Roman"/>
        </w:rPr>
        <w:t>s</w:t>
      </w:r>
      <w:r w:rsidR="0039711E">
        <w:rPr>
          <w:rFonts w:eastAsia="Times New Roman"/>
        </w:rPr>
        <w:t xml:space="preserve"> a resource for transmission on SL in the configured resource pool at </w:t>
      </w:r>
      <w:r w:rsidR="00C659D7">
        <w:rPr>
          <w:rFonts w:eastAsia="Times New Roman"/>
        </w:rPr>
        <w:t xml:space="preserve">a future </w:t>
      </w:r>
      <w:r w:rsidR="0039711E">
        <w:rPr>
          <w:rFonts w:eastAsia="Times New Roman"/>
        </w:rPr>
        <w:t>slot n</w:t>
      </w:r>
      <w:r>
        <w:rPr>
          <w:rFonts w:eastAsia="Times New Roman"/>
        </w:rPr>
        <w:t xml:space="preserve"> </w:t>
      </w:r>
    </w:p>
    <w:p w14:paraId="016F1EBF" w14:textId="206B8566" w:rsidR="0039711E" w:rsidRDefault="003826CF" w:rsidP="0039711E">
      <w:pPr>
        <w:numPr>
          <w:ilvl w:val="0"/>
          <w:numId w:val="8"/>
        </w:numPr>
        <w:ind w:left="360" w:firstLine="0"/>
        <w:rPr>
          <w:lang w:val="en-US" w:eastAsia="zh-TW" w:bidi="hi-IN"/>
        </w:rPr>
      </w:pPr>
      <w:r>
        <w:rPr>
          <w:lang w:val="en-US" w:eastAsia="zh-TW" w:bidi="hi-IN"/>
        </w:rPr>
        <w:t>The active UE</w:t>
      </w:r>
      <w:r w:rsidR="0039711E">
        <w:rPr>
          <w:lang w:val="en-US" w:eastAsia="zh-TW" w:bidi="hi-IN"/>
        </w:rPr>
        <w:t xml:space="preserve"> decodes the resource reservation from UE and</w:t>
      </w:r>
      <w:r w:rsidR="0039711E" w:rsidRPr="00AD30FD">
        <w:rPr>
          <w:lang w:val="en-US" w:eastAsia="zh-TW" w:bidi="hi-IN"/>
        </w:rPr>
        <w:t xml:space="preserve"> reserve</w:t>
      </w:r>
      <w:r w:rsidR="0039711E">
        <w:rPr>
          <w:lang w:val="en-US" w:eastAsia="zh-TW" w:bidi="hi-IN"/>
        </w:rPr>
        <w:t>s</w:t>
      </w:r>
      <w:r w:rsidR="0039711E" w:rsidRPr="00AD30FD">
        <w:rPr>
          <w:lang w:val="en-US" w:eastAsia="zh-TW" w:bidi="hi-IN"/>
        </w:rPr>
        <w:t xml:space="preserve"> the same resource for transmission with higher priority</w:t>
      </w:r>
      <w:r w:rsidR="0039711E">
        <w:rPr>
          <w:lang w:val="en-US" w:eastAsia="zh-TW" w:bidi="hi-IN"/>
        </w:rPr>
        <w:t xml:space="preserve">. The reservation is sent out </w:t>
      </w:r>
      <w:r w:rsidR="00D42840">
        <w:t xml:space="preserve">no later than slot </w:t>
      </w:r>
      <w:r w:rsidR="00D42840">
        <w:rPr>
          <w:lang w:val="en-US" w:eastAsia="zh-TW" w:bidi="hi-IN"/>
        </w:rPr>
        <w:t>n-</w:t>
      </w:r>
      <w:r w:rsidR="00D42840" w:rsidRPr="00E47D4E">
        <w:t xml:space="preserve"> </w:t>
      </w:r>
      <w:r w:rsidR="00D42840">
        <w:t>T</w:t>
      </w:r>
      <w:r w:rsidR="00D42840">
        <w:rPr>
          <w:vertAlign w:val="subscript"/>
        </w:rPr>
        <w:t>pre-empt</w:t>
      </w:r>
      <w:r w:rsidR="00266447">
        <w:rPr>
          <w:lang w:val="en-US" w:eastAsia="zh-TW" w:bidi="hi-IN"/>
        </w:rPr>
        <w:t xml:space="preserve">, where </w:t>
      </w:r>
    </w:p>
    <w:p w14:paraId="2F3B8A74" w14:textId="77777777" w:rsidR="00266447" w:rsidRDefault="00266447" w:rsidP="00266447">
      <w:pPr>
        <w:ind w:left="432" w:firstLine="288"/>
        <w:rPr>
          <w:vertAlign w:val="subscript"/>
        </w:rPr>
      </w:pPr>
      <w:r>
        <w:t>T</w:t>
      </w:r>
      <w:r>
        <w:rPr>
          <w:vertAlign w:val="subscript"/>
        </w:rPr>
        <w:t>pre-empt</w:t>
      </w:r>
      <w:r>
        <w:t xml:space="preserve"> = T</w:t>
      </w:r>
      <w:r w:rsidRPr="000B7AF5">
        <w:rPr>
          <w:vertAlign w:val="subscript"/>
        </w:rPr>
        <w:t>3</w:t>
      </w:r>
      <w:r>
        <w:t>+T</w:t>
      </w:r>
      <w:r>
        <w:rPr>
          <w:vertAlign w:val="subscript"/>
        </w:rPr>
        <w:t>proc,0</w:t>
      </w:r>
    </w:p>
    <w:p w14:paraId="57E96103" w14:textId="120BDECA" w:rsidR="00266447" w:rsidRPr="00266447" w:rsidRDefault="00266447" w:rsidP="00266447">
      <w:pPr>
        <w:ind w:left="720"/>
      </w:pPr>
      <w:r>
        <w:t>T</w:t>
      </w:r>
      <w:r w:rsidRPr="000B7AF5">
        <w:rPr>
          <w:vertAlign w:val="subscript"/>
        </w:rPr>
        <w:t>3</w:t>
      </w:r>
      <w:r>
        <w:t xml:space="preserve"> = 2ms and T</w:t>
      </w:r>
      <w:r>
        <w:rPr>
          <w:vertAlign w:val="subscript"/>
        </w:rPr>
        <w:t>proc,0</w:t>
      </w:r>
      <w:r>
        <w:t>= 1 slot for FR1.</w:t>
      </w:r>
    </w:p>
    <w:p w14:paraId="1EFB254F" w14:textId="1878E30E" w:rsidR="0039711E" w:rsidRDefault="0039711E" w:rsidP="0039711E">
      <w:pPr>
        <w:numPr>
          <w:ilvl w:val="0"/>
          <w:numId w:val="8"/>
        </w:numPr>
        <w:rPr>
          <w:lang w:val="en-US" w:eastAsia="zh-TW" w:bidi="hi-IN"/>
        </w:rPr>
      </w:pPr>
      <w:r w:rsidRPr="00AD30FD">
        <w:rPr>
          <w:lang w:val="en-US" w:eastAsia="zh-TW" w:bidi="hi-IN"/>
        </w:rPr>
        <w:t xml:space="preserve">UE </w:t>
      </w:r>
      <w:r>
        <w:rPr>
          <w:lang w:val="en-US" w:eastAsia="zh-TW" w:bidi="hi-IN"/>
        </w:rPr>
        <w:t>is required</w:t>
      </w:r>
      <w:r w:rsidRPr="00AD30FD">
        <w:rPr>
          <w:lang w:val="en-US" w:eastAsia="zh-TW" w:bidi="hi-IN"/>
        </w:rPr>
        <w:t xml:space="preserve"> to trigger resource reselection, and not to transmit on the reserved resource</w:t>
      </w:r>
      <w:r w:rsidR="00266447">
        <w:rPr>
          <w:lang w:val="en-US" w:eastAsia="zh-TW" w:bidi="hi-IN"/>
        </w:rPr>
        <w:t>, slot n</w:t>
      </w:r>
      <w:r w:rsidRPr="00AD30FD">
        <w:rPr>
          <w:lang w:val="en-US" w:eastAsia="zh-TW" w:bidi="hi-IN"/>
        </w:rPr>
        <w:t>.</w:t>
      </w:r>
    </w:p>
    <w:p w14:paraId="23D309B7" w14:textId="0FA9B255" w:rsidR="0039711E" w:rsidRPr="007220F4" w:rsidRDefault="0039711E" w:rsidP="0039711E">
      <w:pPr>
        <w:rPr>
          <w:rFonts w:eastAsia="PMingLiU"/>
          <w:lang w:val="en-US" w:eastAsia="zh-TW" w:bidi="hi-IN"/>
        </w:rPr>
      </w:pPr>
      <w:r>
        <w:rPr>
          <w:lang w:val="en-US" w:eastAsia="zh-TW" w:bidi="hi-IN"/>
        </w:rPr>
        <w:t xml:space="preserve">Note that </w:t>
      </w:r>
      <w:r w:rsidR="00EB542F">
        <w:rPr>
          <w:lang w:val="en-US" w:eastAsia="zh-TW" w:bidi="hi-IN"/>
        </w:rPr>
        <w:t xml:space="preserve">slot n should </w:t>
      </w:r>
      <w:r w:rsidR="00087860">
        <w:rPr>
          <w:lang w:val="en-US" w:eastAsia="zh-TW" w:bidi="hi-IN"/>
        </w:rPr>
        <w:t xml:space="preserve">reside on the interval </w:t>
      </w:r>
      <w:r w:rsidR="000B0499">
        <w:rPr>
          <w:lang w:val="en-US" w:eastAsia="zh-TW" w:bidi="hi-IN"/>
        </w:rPr>
        <w:t>with distance large enough from the reservation on time domain,</w:t>
      </w:r>
      <w:r w:rsidRPr="007220F4">
        <w:rPr>
          <w:rFonts w:eastAsia="PMingLiU"/>
          <w:lang w:val="en-US" w:eastAsia="zh-TW" w:bidi="hi-IN"/>
        </w:rPr>
        <w:t xml:space="preserve"> to accommodate UE resource reselection and TE PSCCH decode and transmission timeline. To be more specific, </w:t>
      </w:r>
      <w:r w:rsidR="003D44E6">
        <w:rPr>
          <w:rFonts w:eastAsia="PMingLiU"/>
          <w:lang w:val="en-US" w:eastAsia="zh-TW" w:bidi="hi-IN"/>
        </w:rPr>
        <w:t xml:space="preserve">let the slot in which the resource on slot n is reserved be </w:t>
      </w:r>
      <w:r w:rsidR="00F66AF6">
        <w:rPr>
          <w:rFonts w:eastAsia="PMingLiU"/>
          <w:lang w:val="en-US" w:eastAsia="zh-TW" w:bidi="hi-IN"/>
        </w:rPr>
        <w:t xml:space="preserve">x, </w:t>
      </w:r>
      <w:r w:rsidR="00C85519">
        <w:rPr>
          <w:rFonts w:eastAsia="PMingLiU"/>
          <w:lang w:val="en-US" w:eastAsia="zh-TW" w:bidi="hi-IN"/>
        </w:rPr>
        <w:t>n-x</w:t>
      </w:r>
      <w:r w:rsidRPr="007220F4">
        <w:rPr>
          <w:rFonts w:eastAsia="PMingLiU"/>
          <w:lang w:val="en-US" w:eastAsia="zh-TW" w:bidi="hi-IN"/>
        </w:rPr>
        <w:t xml:space="preserve"> should be larger than the summation of the following terms:</w:t>
      </w:r>
    </w:p>
    <w:p w14:paraId="7228716E" w14:textId="77777777" w:rsidR="0039711E" w:rsidRPr="007220F4" w:rsidRDefault="0039711E" w:rsidP="0039711E">
      <w:pPr>
        <w:numPr>
          <w:ilvl w:val="0"/>
          <w:numId w:val="7"/>
        </w:numPr>
        <w:rPr>
          <w:rFonts w:eastAsia="PMingLiU"/>
          <w:lang w:val="en-US" w:eastAsia="zh-TW" w:bidi="hi-IN"/>
        </w:rPr>
      </w:pPr>
      <w:r w:rsidRPr="007220F4">
        <w:rPr>
          <w:rFonts w:eastAsia="PMingLiU"/>
          <w:lang w:val="en-US" w:eastAsia="zh-TW" w:bidi="hi-IN"/>
        </w:rPr>
        <w:t>TE reception and decoding time for the PSCCH transmitted by UE for resource reservation.</w:t>
      </w:r>
    </w:p>
    <w:p w14:paraId="14947725" w14:textId="77777777" w:rsidR="0039711E" w:rsidRPr="007220F4" w:rsidRDefault="0039711E" w:rsidP="0039711E">
      <w:pPr>
        <w:numPr>
          <w:ilvl w:val="0"/>
          <w:numId w:val="7"/>
        </w:numPr>
        <w:ind w:left="360" w:firstLine="0"/>
        <w:rPr>
          <w:rFonts w:eastAsia="PMingLiU"/>
          <w:lang w:val="en-US" w:eastAsia="zh-TW" w:bidi="hi-IN"/>
        </w:rPr>
      </w:pPr>
      <w:r w:rsidRPr="007220F4">
        <w:rPr>
          <w:rFonts w:eastAsia="PMingLiU"/>
          <w:lang w:val="en-US" w:eastAsia="zh-TW" w:bidi="hi-IN"/>
        </w:rPr>
        <w:t>After TE decodes the PSCCH, delay for TE to transmit a PSCCH for reserving the same resource with higher priority.</w:t>
      </w:r>
    </w:p>
    <w:p w14:paraId="1EAB9126" w14:textId="197D8A5C" w:rsidR="0039711E" w:rsidRDefault="0039711E" w:rsidP="0039711E">
      <w:pPr>
        <w:numPr>
          <w:ilvl w:val="0"/>
          <w:numId w:val="7"/>
        </w:numPr>
        <w:ind w:left="360" w:firstLine="0"/>
        <w:rPr>
          <w:rFonts w:eastAsia="PMingLiU"/>
          <w:lang w:val="en-US" w:eastAsia="zh-TW" w:bidi="hi-IN"/>
        </w:rPr>
      </w:pPr>
      <w:r w:rsidRPr="007220F4">
        <w:rPr>
          <w:rFonts w:eastAsia="PMingLiU"/>
          <w:lang w:val="en-US" w:eastAsia="zh-TW" w:bidi="hi-IN"/>
        </w:rPr>
        <w:t>UE resource reselection timeline after receives a higher priority resource reservation.</w:t>
      </w:r>
    </w:p>
    <w:p w14:paraId="0031AD4A" w14:textId="10E7DDA3" w:rsidR="00F66AF6" w:rsidRDefault="00C85519" w:rsidP="00C85519">
      <w:pPr>
        <w:rPr>
          <w:rFonts w:eastAsia="PMingLiU"/>
          <w:lang w:val="en-US" w:eastAsia="zh-TW" w:bidi="hi-IN"/>
        </w:rPr>
      </w:pPr>
      <w:r>
        <w:rPr>
          <w:rFonts w:eastAsia="PMingLiU"/>
          <w:lang w:val="en-US" w:eastAsia="zh-TW" w:bidi="hi-IN"/>
        </w:rPr>
        <w:t>Therefore, we configure the slot bitmap</w:t>
      </w:r>
      <w:r w:rsidR="0084343F">
        <w:rPr>
          <w:rFonts w:eastAsia="PMingLiU"/>
          <w:lang w:val="en-US" w:eastAsia="zh-TW" w:bidi="hi-IN"/>
        </w:rPr>
        <w:t xml:space="preserve"> so that each available slot if far part enough to guarantee that the first transmission and the next reservation are not too close to violate the constraint above</w:t>
      </w:r>
      <w:r w:rsidR="00A67EF1">
        <w:rPr>
          <w:rFonts w:eastAsia="PMingLiU"/>
          <w:lang w:val="en-US" w:eastAsia="zh-TW" w:bidi="hi-IN"/>
        </w:rPr>
        <w:t>, e.g., 1000000000</w:t>
      </w:r>
      <w:r w:rsidR="001B4BB7">
        <w:rPr>
          <w:rFonts w:eastAsia="PMingLiU"/>
          <w:lang w:val="en-US" w:eastAsia="zh-TW" w:bidi="hi-IN"/>
        </w:rPr>
        <w:t>0000000000</w:t>
      </w:r>
      <w:r w:rsidR="0084343F">
        <w:rPr>
          <w:rFonts w:eastAsia="PMingLiU"/>
          <w:lang w:val="en-US" w:eastAsia="zh-TW" w:bidi="hi-IN"/>
        </w:rPr>
        <w:t>.</w:t>
      </w:r>
    </w:p>
    <w:p w14:paraId="48041B91" w14:textId="6FF8F9BB" w:rsidR="00251EA4" w:rsidRPr="0043548D" w:rsidRDefault="009F0C05" w:rsidP="00251EA4">
      <w:pPr>
        <w:rPr>
          <w:b/>
          <w:bCs/>
          <w:lang w:val="en-US"/>
        </w:rPr>
      </w:pPr>
      <w:r w:rsidRPr="0043548D">
        <w:rPr>
          <w:b/>
          <w:bCs/>
          <w:lang w:val="en-US"/>
        </w:rPr>
        <w:t xml:space="preserve">Proposal </w:t>
      </w:r>
      <w:r w:rsidR="007862F0">
        <w:rPr>
          <w:b/>
          <w:bCs/>
          <w:lang w:val="en-US"/>
        </w:rPr>
        <w:t>5</w:t>
      </w:r>
      <w:r w:rsidRPr="0043548D">
        <w:rPr>
          <w:b/>
          <w:bCs/>
          <w:lang w:val="en-US"/>
        </w:rPr>
        <w:t xml:space="preserve">: Add resource pre-emption test, configuration follows </w:t>
      </w:r>
      <w:r w:rsidR="0043548D" w:rsidRPr="0043548D">
        <w:rPr>
          <w:b/>
          <w:bCs/>
          <w:lang w:val="en-US"/>
        </w:rPr>
        <w:t xml:space="preserve">the guidelines provided in </w:t>
      </w:r>
      <w:r w:rsidR="00A24079">
        <w:rPr>
          <w:b/>
          <w:bCs/>
          <w:lang w:val="en-US"/>
        </w:rPr>
        <w:t>section 2.5.</w:t>
      </w:r>
    </w:p>
    <w:p w14:paraId="60A276FF" w14:textId="77777777" w:rsidR="00CD2B04" w:rsidRDefault="00CD2B04" w:rsidP="009C2D12">
      <w:pPr>
        <w:pStyle w:val="Heading1"/>
      </w:pPr>
      <w:r w:rsidRPr="009C2D12">
        <w:t>Conclusions</w:t>
      </w:r>
    </w:p>
    <w:p w14:paraId="10118CAF" w14:textId="77777777" w:rsidR="00630F58" w:rsidRPr="004C7F09" w:rsidRDefault="00630F58" w:rsidP="00630F58">
      <w:pPr>
        <w:rPr>
          <w:b/>
          <w:bCs/>
          <w:lang w:eastAsia="ja-JP" w:bidi="hi-IN"/>
        </w:rPr>
      </w:pPr>
      <w:r w:rsidRPr="004C7F09">
        <w:rPr>
          <w:b/>
          <w:bCs/>
          <w:lang w:eastAsia="ja-JP" w:bidi="hi-IN"/>
        </w:rPr>
        <w:t>Proposal 1: Use the following parameters for common resource pool configuration, the rest follows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630F58" w:rsidRPr="004C7F09" w14:paraId="30741E23" w14:textId="77777777" w:rsidTr="00B13518">
        <w:tc>
          <w:tcPr>
            <w:tcW w:w="4927" w:type="dxa"/>
            <w:shd w:val="clear" w:color="auto" w:fill="auto"/>
          </w:tcPr>
          <w:p w14:paraId="0C4ED4AB" w14:textId="77777777" w:rsidR="00630F58" w:rsidRPr="00B13518" w:rsidRDefault="00630F58" w:rsidP="00B13518">
            <w:pPr>
              <w:spacing w:line="280" w:lineRule="atLeast"/>
              <w:jc w:val="both"/>
              <w:rPr>
                <w:rFonts w:eastAsia="PMingLiU"/>
                <w:b/>
                <w:bCs/>
                <w:lang w:eastAsia="zh-TW" w:bidi="hi-IN"/>
              </w:rPr>
            </w:pPr>
            <w:r w:rsidRPr="00B13518">
              <w:rPr>
                <w:b/>
                <w:bCs/>
                <w:lang w:eastAsia="ja-JP" w:bidi="hi-IN"/>
              </w:rPr>
              <w:t>Configuration</w:t>
            </w:r>
          </w:p>
        </w:tc>
        <w:tc>
          <w:tcPr>
            <w:tcW w:w="4928" w:type="dxa"/>
            <w:shd w:val="clear" w:color="auto" w:fill="auto"/>
          </w:tcPr>
          <w:p w14:paraId="47415559" w14:textId="77777777" w:rsidR="00630F58" w:rsidRPr="00B13518" w:rsidRDefault="00630F58" w:rsidP="00B13518">
            <w:pPr>
              <w:spacing w:line="280" w:lineRule="atLeast"/>
              <w:jc w:val="both"/>
              <w:rPr>
                <w:b/>
                <w:bCs/>
                <w:lang w:eastAsia="ja-JP" w:bidi="hi-IN"/>
              </w:rPr>
            </w:pPr>
            <w:r w:rsidRPr="00B13518">
              <w:rPr>
                <w:b/>
                <w:bCs/>
                <w:lang w:eastAsia="ja-JP" w:bidi="hi-IN"/>
              </w:rPr>
              <w:t>Value</w:t>
            </w:r>
          </w:p>
        </w:tc>
      </w:tr>
      <w:tr w:rsidR="00630F58" w:rsidRPr="004C7F09" w14:paraId="67B224B0" w14:textId="77777777" w:rsidTr="00B13518">
        <w:tc>
          <w:tcPr>
            <w:tcW w:w="4927" w:type="dxa"/>
            <w:shd w:val="clear" w:color="auto" w:fill="auto"/>
          </w:tcPr>
          <w:p w14:paraId="71B4E048" w14:textId="77777777" w:rsidR="00630F58" w:rsidRPr="00B13518" w:rsidRDefault="00630F58" w:rsidP="00B13518">
            <w:pPr>
              <w:spacing w:line="280" w:lineRule="atLeast"/>
              <w:jc w:val="both"/>
              <w:rPr>
                <w:b/>
                <w:bCs/>
                <w:lang w:eastAsia="ja-JP" w:bidi="hi-IN"/>
              </w:rPr>
            </w:pPr>
            <w:r w:rsidRPr="00B13518">
              <w:rPr>
                <w:b/>
                <w:bCs/>
                <w:lang w:eastAsia="ja-JP" w:bidi="hi-IN"/>
              </w:rPr>
              <w:t>Number of resource pools configured</w:t>
            </w:r>
          </w:p>
        </w:tc>
        <w:tc>
          <w:tcPr>
            <w:tcW w:w="4928" w:type="dxa"/>
            <w:shd w:val="clear" w:color="auto" w:fill="auto"/>
          </w:tcPr>
          <w:p w14:paraId="430D1381" w14:textId="77777777" w:rsidR="00630F58" w:rsidRPr="00B13518" w:rsidRDefault="00630F58" w:rsidP="00B13518">
            <w:pPr>
              <w:spacing w:line="280" w:lineRule="atLeast"/>
              <w:jc w:val="both"/>
              <w:rPr>
                <w:b/>
                <w:bCs/>
                <w:lang w:eastAsia="ja-JP" w:bidi="hi-IN"/>
              </w:rPr>
            </w:pPr>
            <w:r w:rsidRPr="00B13518">
              <w:rPr>
                <w:b/>
                <w:bCs/>
                <w:lang w:eastAsia="ja-JP" w:bidi="hi-IN"/>
              </w:rPr>
              <w:t>One Rx resource pool and one normal Tx resource pool</w:t>
            </w:r>
          </w:p>
        </w:tc>
      </w:tr>
      <w:tr w:rsidR="00630F58" w:rsidRPr="004C7F09" w14:paraId="6496F0AB" w14:textId="77777777" w:rsidTr="00B13518">
        <w:tc>
          <w:tcPr>
            <w:tcW w:w="4927" w:type="dxa"/>
            <w:shd w:val="clear" w:color="auto" w:fill="auto"/>
          </w:tcPr>
          <w:p w14:paraId="38365233" w14:textId="77777777" w:rsidR="00630F58" w:rsidRPr="00B13518" w:rsidRDefault="00630F58" w:rsidP="00B13518">
            <w:pPr>
              <w:spacing w:line="280" w:lineRule="atLeast"/>
              <w:jc w:val="both"/>
              <w:rPr>
                <w:b/>
                <w:bCs/>
                <w:lang w:eastAsia="ja-JP" w:bidi="hi-IN"/>
              </w:rPr>
            </w:pPr>
            <w:r w:rsidRPr="00B13518">
              <w:rPr>
                <w:b/>
                <w:bCs/>
                <w:lang w:eastAsia="ja-JP" w:bidi="hi-IN"/>
              </w:rPr>
              <w:t>Subchannel size</w:t>
            </w:r>
          </w:p>
        </w:tc>
        <w:tc>
          <w:tcPr>
            <w:tcW w:w="4928" w:type="dxa"/>
            <w:shd w:val="clear" w:color="auto" w:fill="auto"/>
          </w:tcPr>
          <w:p w14:paraId="16FC3556" w14:textId="77777777" w:rsidR="00630F58" w:rsidRPr="00B13518" w:rsidRDefault="00630F58" w:rsidP="00B13518">
            <w:pPr>
              <w:spacing w:line="280" w:lineRule="atLeast"/>
              <w:jc w:val="both"/>
              <w:rPr>
                <w:b/>
                <w:bCs/>
                <w:lang w:eastAsia="ja-JP" w:bidi="hi-IN"/>
              </w:rPr>
            </w:pPr>
            <w:r w:rsidRPr="00B13518">
              <w:rPr>
                <w:b/>
                <w:bCs/>
                <w:lang w:eastAsia="ja-JP" w:bidi="hi-IN"/>
              </w:rPr>
              <w:t>10 RB</w:t>
            </w:r>
          </w:p>
        </w:tc>
      </w:tr>
      <w:tr w:rsidR="00630F58" w:rsidRPr="004C7F09" w14:paraId="5C9385B7" w14:textId="77777777" w:rsidTr="00B13518">
        <w:tc>
          <w:tcPr>
            <w:tcW w:w="4927" w:type="dxa"/>
            <w:shd w:val="clear" w:color="auto" w:fill="auto"/>
          </w:tcPr>
          <w:p w14:paraId="0D9BB474" w14:textId="77777777" w:rsidR="00630F58" w:rsidRPr="00B13518" w:rsidRDefault="00630F58" w:rsidP="00B13518">
            <w:pPr>
              <w:spacing w:line="280" w:lineRule="atLeast"/>
              <w:jc w:val="both"/>
              <w:rPr>
                <w:b/>
                <w:bCs/>
                <w:lang w:eastAsia="ja-JP" w:bidi="hi-IN"/>
              </w:rPr>
            </w:pPr>
            <w:r w:rsidRPr="00B13518">
              <w:rPr>
                <w:b/>
                <w:bCs/>
                <w:lang w:eastAsia="ja-JP" w:bidi="hi-IN"/>
              </w:rPr>
              <w:t>Sensing window</w:t>
            </w:r>
          </w:p>
        </w:tc>
        <w:tc>
          <w:tcPr>
            <w:tcW w:w="4928" w:type="dxa"/>
            <w:shd w:val="clear" w:color="auto" w:fill="auto"/>
          </w:tcPr>
          <w:p w14:paraId="296681EF" w14:textId="77777777" w:rsidR="00630F58" w:rsidRPr="00B13518" w:rsidRDefault="00630F58" w:rsidP="00B13518">
            <w:pPr>
              <w:spacing w:line="280" w:lineRule="atLeast"/>
              <w:jc w:val="both"/>
              <w:rPr>
                <w:b/>
                <w:bCs/>
                <w:lang w:eastAsia="ja-JP" w:bidi="hi-IN"/>
              </w:rPr>
            </w:pPr>
            <w:r w:rsidRPr="00B13518">
              <w:rPr>
                <w:b/>
                <w:bCs/>
                <w:lang w:eastAsia="ja-JP" w:bidi="hi-IN"/>
              </w:rPr>
              <w:t>100ms</w:t>
            </w:r>
          </w:p>
        </w:tc>
      </w:tr>
    </w:tbl>
    <w:p w14:paraId="14A43A45" w14:textId="77777777" w:rsidR="00080717" w:rsidRPr="000812DB" w:rsidRDefault="00080717" w:rsidP="00080717">
      <w:pPr>
        <w:rPr>
          <w:rFonts w:eastAsia="PMingLiU"/>
          <w:b/>
          <w:bCs/>
          <w:lang w:eastAsia="zh-TW" w:bidi="hi-IN"/>
        </w:rPr>
      </w:pPr>
      <w:r w:rsidRPr="000812DB">
        <w:rPr>
          <w:rFonts w:eastAsia="PMingLiU"/>
          <w:b/>
          <w:bCs/>
          <w:lang w:val="en-US" w:eastAsia="zh-TW"/>
        </w:rPr>
        <w:t xml:space="preserve">Proposal </w:t>
      </w:r>
      <w:r>
        <w:rPr>
          <w:rFonts w:eastAsia="PMingLiU"/>
          <w:b/>
          <w:bCs/>
          <w:lang w:val="en-US" w:eastAsia="zh-TW"/>
        </w:rPr>
        <w:t>2</w:t>
      </w:r>
      <w:r w:rsidRPr="000812DB">
        <w:rPr>
          <w:rFonts w:eastAsia="PMingLiU"/>
          <w:b/>
          <w:bCs/>
          <w:lang w:val="en-US" w:eastAsia="zh-TW"/>
        </w:rPr>
        <w:t xml:space="preserve">: </w:t>
      </w:r>
      <w:r>
        <w:rPr>
          <w:rFonts w:eastAsia="PMingLiU"/>
          <w:b/>
          <w:bCs/>
          <w:lang w:val="en-US" w:eastAsia="zh-TW"/>
        </w:rPr>
        <w:t xml:space="preserve">Use two SyncRef UEs for SyncRefUE search/reselection test when GNSS </w:t>
      </w:r>
      <w:r>
        <w:rPr>
          <w:rFonts w:eastAsia="PMingLiU" w:hint="eastAsia"/>
          <w:b/>
          <w:bCs/>
          <w:lang w:val="en-US" w:eastAsia="zh-TW"/>
        </w:rPr>
        <w:t>i</w:t>
      </w:r>
      <w:r>
        <w:rPr>
          <w:rFonts w:eastAsia="PMingLiU"/>
          <w:b/>
          <w:bCs/>
          <w:lang w:val="en-US" w:eastAsia="zh-TW"/>
        </w:rPr>
        <w:t>s configured as highest priority synchronization source</w:t>
      </w:r>
      <w:r w:rsidRPr="000812DB">
        <w:rPr>
          <w:rFonts w:eastAsia="PMingLiU"/>
          <w:b/>
          <w:bCs/>
          <w:lang w:val="en-US" w:eastAsia="zh-TW"/>
        </w:rPr>
        <w:t>.</w:t>
      </w:r>
    </w:p>
    <w:p w14:paraId="2F5EA92C" w14:textId="1430717E" w:rsidR="00630F58" w:rsidRPr="00D72400" w:rsidRDefault="00630F58" w:rsidP="00630F58">
      <w:pPr>
        <w:rPr>
          <w:b/>
          <w:bCs/>
          <w:lang w:eastAsia="zh-TW" w:bidi="hi-IN"/>
        </w:rPr>
      </w:pPr>
      <w:r w:rsidRPr="00A351D0">
        <w:rPr>
          <w:b/>
          <w:bCs/>
          <w:lang w:eastAsia="zh-TW" w:bidi="hi-IN"/>
        </w:rPr>
        <w:t xml:space="preserve">Proposal </w:t>
      </w:r>
      <w:r w:rsidR="00080717">
        <w:rPr>
          <w:b/>
          <w:bCs/>
          <w:lang w:eastAsia="zh-TW" w:bidi="hi-IN"/>
        </w:rPr>
        <w:t>3</w:t>
      </w:r>
      <w:r w:rsidRPr="00A351D0">
        <w:rPr>
          <w:b/>
          <w:bCs/>
          <w:lang w:eastAsia="zh-TW" w:bidi="hi-IN"/>
        </w:rPr>
        <w:t>: S-RSSI threshold and test configuration should be adjusted according to SCS, as listed below:</w:t>
      </w:r>
      <w:r w:rsidRPr="00A351D0">
        <w:rPr>
          <w:b/>
          <w:bCs/>
          <w:lang w:eastAsia="zh-TW" w:bidi="hi-IN"/>
        </w:rPr>
        <w:br/>
        <w:t>(1) S-RSSI threshold: -64dBm</w:t>
      </w:r>
      <w:r w:rsidRPr="00A351D0">
        <w:rPr>
          <w:b/>
          <w:bCs/>
          <w:lang w:eastAsia="zh-TW" w:bidi="hi-IN"/>
        </w:rPr>
        <w:br/>
        <w:t>(2) S-RSSI in the test: 66.5dBm/38.1MHz and -61.5dBm/38.1MHz</w:t>
      </w:r>
    </w:p>
    <w:p w14:paraId="54B94C22" w14:textId="77777777" w:rsidR="00080717" w:rsidRPr="003F34D2" w:rsidRDefault="00080717" w:rsidP="00080717">
      <w:pPr>
        <w:rPr>
          <w:b/>
          <w:bCs/>
          <w:lang w:eastAsia="zh-TW" w:bidi="hi-IN"/>
        </w:rPr>
      </w:pPr>
      <w:r w:rsidRPr="003F34D2">
        <w:rPr>
          <w:b/>
          <w:bCs/>
          <w:lang w:eastAsia="zh-TW" w:bidi="hi-IN"/>
        </w:rPr>
        <w:t xml:space="preserve">Proposal </w:t>
      </w:r>
      <w:r>
        <w:rPr>
          <w:b/>
          <w:bCs/>
          <w:lang w:eastAsia="zh-TW" w:bidi="hi-IN"/>
        </w:rPr>
        <w:t>4</w:t>
      </w:r>
      <w:r w:rsidRPr="003F34D2">
        <w:rPr>
          <w:b/>
          <w:bCs/>
          <w:lang w:eastAsia="zh-TW" w:bidi="hi-IN"/>
        </w:rPr>
        <w:t>: Since S-RSSI is removed from resource selection criterion, we propose the following changes in resource selection test:</w:t>
      </w:r>
    </w:p>
    <w:p w14:paraId="63AA8D4A" w14:textId="77777777" w:rsidR="00080717" w:rsidRPr="003F34D2" w:rsidRDefault="00080717" w:rsidP="00080717">
      <w:pPr>
        <w:numPr>
          <w:ilvl w:val="0"/>
          <w:numId w:val="14"/>
        </w:numPr>
        <w:ind w:left="360" w:firstLine="0"/>
        <w:rPr>
          <w:b/>
          <w:bCs/>
          <w:lang w:eastAsia="zh-TW" w:bidi="hi-IN"/>
        </w:rPr>
      </w:pPr>
      <w:r w:rsidRPr="003F34D2">
        <w:rPr>
          <w:b/>
          <w:bCs/>
          <w:lang w:eastAsia="zh-TW" w:bidi="hi-IN"/>
        </w:rPr>
        <w:t xml:space="preserve">Active UE and subchannel allocation: there are 50 active UEs in the system, first 10 UEs occupies subchannel 0, the next 10 occupies subchannel 1, the next 10 occupies subchannel 2, following the allocation </w:t>
      </w:r>
      <w:r w:rsidRPr="003F34D2">
        <w:rPr>
          <w:b/>
          <w:bCs/>
          <w:lang w:eastAsia="zh-TW" w:bidi="hi-IN"/>
        </w:rPr>
        <w:lastRenderedPageBreak/>
        <w:t>until all the 50 active UEs are allocated. N</w:t>
      </w:r>
      <w:r w:rsidRPr="003F34D2">
        <w:rPr>
          <w:rFonts w:eastAsia="PMingLiU" w:hint="eastAsia"/>
          <w:b/>
          <w:bCs/>
          <w:lang w:eastAsia="zh-TW" w:bidi="hi-IN"/>
        </w:rPr>
        <w:t>o</w:t>
      </w:r>
      <w:r w:rsidRPr="003F34D2">
        <w:rPr>
          <w:rFonts w:eastAsia="PMingLiU"/>
          <w:b/>
          <w:bCs/>
          <w:lang w:eastAsia="zh-TW" w:bidi="hi-IN"/>
        </w:rPr>
        <w:t>w the 5 subchannels configured for UE to be tested are each occupied by 10 UEs.</w:t>
      </w:r>
    </w:p>
    <w:p w14:paraId="20FB4107" w14:textId="77777777" w:rsidR="00080717" w:rsidRPr="003F34D2" w:rsidRDefault="00080717" w:rsidP="00080717">
      <w:pPr>
        <w:numPr>
          <w:ilvl w:val="0"/>
          <w:numId w:val="14"/>
        </w:numPr>
        <w:ind w:left="360" w:firstLine="0"/>
        <w:rPr>
          <w:b/>
          <w:bCs/>
          <w:lang w:eastAsia="zh-TW" w:bidi="hi-IN"/>
        </w:rPr>
      </w:pPr>
      <w:r w:rsidRPr="003F34D2">
        <w:rPr>
          <w:rFonts w:eastAsia="PMingLiU"/>
          <w:b/>
          <w:bCs/>
          <w:lang w:eastAsia="zh-TW" w:bidi="hi-IN"/>
        </w:rPr>
        <w:t>The 10 UEs in the same subchannel take turns to access the channel, same as LTE but LTE has 20 UEs in one subchannel.</w:t>
      </w:r>
    </w:p>
    <w:p w14:paraId="61FA67A8" w14:textId="77777777" w:rsidR="00080717" w:rsidRPr="001B4BB7" w:rsidRDefault="00080717" w:rsidP="00080717">
      <w:pPr>
        <w:numPr>
          <w:ilvl w:val="0"/>
          <w:numId w:val="14"/>
        </w:numPr>
        <w:ind w:left="360" w:firstLine="0"/>
        <w:rPr>
          <w:b/>
          <w:bCs/>
          <w:lang w:eastAsia="zh-TW" w:bidi="hi-IN"/>
        </w:rPr>
      </w:pPr>
      <w:r w:rsidRPr="001B4BB7">
        <w:rPr>
          <w:b/>
          <w:bCs/>
          <w:lang w:eastAsia="zh-TW" w:bidi="hi-IN"/>
        </w:rPr>
        <w:t xml:space="preserve">UEs on subchannel 0/1/3/4 transmit with low RSRP below the threshold (corresponding to 0dB SNR) in T1 and high RSRP above the threshold in T2 (corresponding to 20dB SNR). UEs on subchannel 2 transmit with high RSRP in T1 and low RSRP in T2 (corresponding to 10dB SNR).  </w:t>
      </w:r>
    </w:p>
    <w:p w14:paraId="5E67881F" w14:textId="77777777" w:rsidR="00080717" w:rsidRDefault="00080717" w:rsidP="00080717">
      <w:pPr>
        <w:numPr>
          <w:ilvl w:val="0"/>
          <w:numId w:val="14"/>
        </w:numPr>
        <w:ind w:left="360" w:firstLine="0"/>
        <w:rPr>
          <w:b/>
          <w:bCs/>
          <w:lang w:eastAsia="zh-TW" w:bidi="hi-IN"/>
        </w:rPr>
      </w:pPr>
      <w:r w:rsidRPr="003F34D2">
        <w:rPr>
          <w:b/>
          <w:bCs/>
          <w:lang w:eastAsia="zh-TW" w:bidi="hi-IN"/>
        </w:rPr>
        <w:t xml:space="preserve">Reuse RSRP threshold in LTE, with the SNR in the previous bullet, to derive SL-RSRP and S-RSSI. </w:t>
      </w:r>
    </w:p>
    <w:p w14:paraId="67EFE698" w14:textId="1592DB5A" w:rsidR="00A24079" w:rsidRPr="0043548D" w:rsidRDefault="00A24079" w:rsidP="00A24079">
      <w:pPr>
        <w:rPr>
          <w:b/>
          <w:bCs/>
          <w:lang w:val="en-US"/>
        </w:rPr>
      </w:pPr>
      <w:r w:rsidRPr="0043548D">
        <w:rPr>
          <w:b/>
          <w:bCs/>
          <w:lang w:val="en-US"/>
        </w:rPr>
        <w:t xml:space="preserve">Proposal </w:t>
      </w:r>
      <w:r w:rsidR="00080717">
        <w:rPr>
          <w:b/>
          <w:bCs/>
          <w:lang w:val="en-US"/>
        </w:rPr>
        <w:t>5</w:t>
      </w:r>
      <w:r w:rsidRPr="0043548D">
        <w:rPr>
          <w:b/>
          <w:bCs/>
          <w:lang w:val="en-US"/>
        </w:rPr>
        <w:t xml:space="preserve">: Add resource pre-emption test, configuration follows the guidelines provided in </w:t>
      </w:r>
      <w:r>
        <w:rPr>
          <w:b/>
          <w:bCs/>
          <w:lang w:val="en-US"/>
        </w:rPr>
        <w:t>section 2.5.</w:t>
      </w:r>
    </w:p>
    <w:p w14:paraId="1056D8F3" w14:textId="77777777" w:rsidR="00630F58" w:rsidRPr="00A24079" w:rsidRDefault="00630F58" w:rsidP="00630F58">
      <w:pPr>
        <w:rPr>
          <w:rFonts w:eastAsia="PMingLiU"/>
          <w:b/>
          <w:bCs/>
          <w:lang w:val="en-US" w:eastAsia="zh-TW" w:bidi="hi-IN"/>
        </w:rPr>
      </w:pPr>
    </w:p>
    <w:p w14:paraId="6850346C" w14:textId="77777777" w:rsidR="00630F58" w:rsidRPr="00630F58" w:rsidRDefault="00630F58" w:rsidP="00630F58">
      <w:pPr>
        <w:pStyle w:val="3GPPText"/>
        <w:rPr>
          <w:b/>
          <w:bCs/>
          <w:sz w:val="20"/>
          <w:lang w:val="en-GB"/>
        </w:rPr>
      </w:pPr>
    </w:p>
    <w:p w14:paraId="7C419823" w14:textId="77777777" w:rsidR="00CD2B04" w:rsidRPr="00EC03EF" w:rsidRDefault="00CD2B04" w:rsidP="009C2D12">
      <w:pPr>
        <w:pStyle w:val="Heading1"/>
        <w:numPr>
          <w:ilvl w:val="0"/>
          <w:numId w:val="0"/>
        </w:numPr>
        <w:rPr>
          <w:lang w:val="en-US"/>
        </w:rPr>
      </w:pPr>
      <w:r w:rsidRPr="00EC03EF">
        <w:t>References</w:t>
      </w:r>
    </w:p>
    <w:p w14:paraId="08898078" w14:textId="1BD31D99" w:rsidR="00AC0E4B" w:rsidRPr="00A24079" w:rsidRDefault="00AC0E4B" w:rsidP="00A24079">
      <w:pPr>
        <w:widowControl w:val="0"/>
        <w:numPr>
          <w:ilvl w:val="0"/>
          <w:numId w:val="5"/>
        </w:numPr>
        <w:jc w:val="both"/>
      </w:pPr>
      <w:r w:rsidRPr="00AC0E4B">
        <w:t>R1-2005110</w:t>
      </w:r>
    </w:p>
    <w:p w14:paraId="783268E7" w14:textId="10075752" w:rsidR="006A73DA" w:rsidRPr="006416DD" w:rsidRDefault="006A73DA" w:rsidP="00E41DB4">
      <w:pPr>
        <w:widowControl w:val="0"/>
        <w:overflowPunct/>
        <w:autoSpaceDE/>
        <w:adjustRightInd/>
        <w:jc w:val="both"/>
        <w:textAlignment w:val="auto"/>
        <w:rPr>
          <w:rFonts w:eastAsia="MS Mincho"/>
          <w:lang w:bidi="hi-IN"/>
        </w:rPr>
      </w:pPr>
    </w:p>
    <w:sectPr w:rsidR="006A73DA" w:rsidRPr="006416DD" w:rsidSect="002F319B">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FF9E7" w14:textId="77777777" w:rsidR="00B13518" w:rsidRDefault="00B13518">
      <w:r>
        <w:separator/>
      </w:r>
    </w:p>
  </w:endnote>
  <w:endnote w:type="continuationSeparator" w:id="0">
    <w:p w14:paraId="0B683164" w14:textId="77777777" w:rsidR="00B13518" w:rsidRDefault="00B13518">
      <w:r>
        <w:continuationSeparator/>
      </w:r>
    </w:p>
  </w:endnote>
  <w:endnote w:type="continuationNotice" w:id="1">
    <w:p w14:paraId="037436E1" w14:textId="77777777" w:rsidR="00B13518" w:rsidRDefault="00B1351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FCBA9" w14:textId="77777777" w:rsidR="00D73FFE" w:rsidRDefault="00D73F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5021D" w14:textId="77777777" w:rsidR="00D73FFE" w:rsidRDefault="00D73FF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1FBEE" w14:textId="77777777" w:rsidR="00D73FFE" w:rsidRPr="00DB1239" w:rsidRDefault="00D73FF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C4A1E" w14:textId="77777777" w:rsidR="008B7F66" w:rsidRDefault="008B7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C1E0F" w14:textId="77777777" w:rsidR="00B13518" w:rsidRDefault="00B13518">
      <w:r>
        <w:separator/>
      </w:r>
    </w:p>
  </w:footnote>
  <w:footnote w:type="continuationSeparator" w:id="0">
    <w:p w14:paraId="2C655DDD" w14:textId="77777777" w:rsidR="00B13518" w:rsidRDefault="00B13518">
      <w:r>
        <w:continuationSeparator/>
      </w:r>
    </w:p>
  </w:footnote>
  <w:footnote w:type="continuationNotice" w:id="1">
    <w:p w14:paraId="6089292B" w14:textId="77777777" w:rsidR="00B13518" w:rsidRDefault="00B1351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0583A" w14:textId="77777777" w:rsidR="00D73FFE" w:rsidRDefault="00D73FF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FA75" w14:textId="77777777" w:rsidR="00D73FFE" w:rsidRDefault="00D73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47A2" w14:textId="77777777" w:rsidR="008B7F66" w:rsidRDefault="008B7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23F81"/>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FF1CFE"/>
    <w:multiLevelType w:val="hybridMultilevel"/>
    <w:tmpl w:val="E9E0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2B0313"/>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E7983"/>
    <w:multiLevelType w:val="hybridMultilevel"/>
    <w:tmpl w:val="CF4E7D10"/>
    <w:lvl w:ilvl="0" w:tplc="5DE8FA82">
      <w:start w:val="1"/>
      <w:numFmt w:val="bullet"/>
      <w:lvlText w:val="•"/>
      <w:lvlJc w:val="left"/>
      <w:pPr>
        <w:tabs>
          <w:tab w:val="num" w:pos="360"/>
        </w:tabs>
        <w:ind w:left="360" w:hanging="360"/>
      </w:pPr>
      <w:rPr>
        <w:rFonts w:ascii="Arial" w:hAnsi="Arial" w:hint="default"/>
      </w:rPr>
    </w:lvl>
    <w:lvl w:ilvl="1" w:tplc="DE3C5BEC">
      <w:start w:val="1"/>
      <w:numFmt w:val="bullet"/>
      <w:lvlText w:val="•"/>
      <w:lvlJc w:val="left"/>
      <w:pPr>
        <w:tabs>
          <w:tab w:val="num" w:pos="1080"/>
        </w:tabs>
        <w:ind w:left="1080" w:hanging="360"/>
      </w:pPr>
      <w:rPr>
        <w:rFonts w:ascii="Arial" w:hAnsi="Arial" w:hint="default"/>
      </w:rPr>
    </w:lvl>
    <w:lvl w:ilvl="2" w:tplc="C016C5A8">
      <w:numFmt w:val="bullet"/>
      <w:lvlText w:val="•"/>
      <w:lvlJc w:val="left"/>
      <w:pPr>
        <w:tabs>
          <w:tab w:val="num" w:pos="1800"/>
        </w:tabs>
        <w:ind w:left="1800" w:hanging="360"/>
      </w:pPr>
      <w:rPr>
        <w:rFonts w:ascii="Arial" w:hAnsi="Arial" w:hint="default"/>
      </w:rPr>
    </w:lvl>
    <w:lvl w:ilvl="3" w:tplc="69427FAA" w:tentative="1">
      <w:start w:val="1"/>
      <w:numFmt w:val="bullet"/>
      <w:lvlText w:val="•"/>
      <w:lvlJc w:val="left"/>
      <w:pPr>
        <w:tabs>
          <w:tab w:val="num" w:pos="2520"/>
        </w:tabs>
        <w:ind w:left="2520" w:hanging="360"/>
      </w:pPr>
      <w:rPr>
        <w:rFonts w:ascii="Arial" w:hAnsi="Arial" w:hint="default"/>
      </w:rPr>
    </w:lvl>
    <w:lvl w:ilvl="4" w:tplc="0F523224" w:tentative="1">
      <w:start w:val="1"/>
      <w:numFmt w:val="bullet"/>
      <w:lvlText w:val="•"/>
      <w:lvlJc w:val="left"/>
      <w:pPr>
        <w:tabs>
          <w:tab w:val="num" w:pos="3240"/>
        </w:tabs>
        <w:ind w:left="3240" w:hanging="360"/>
      </w:pPr>
      <w:rPr>
        <w:rFonts w:ascii="Arial" w:hAnsi="Arial" w:hint="default"/>
      </w:rPr>
    </w:lvl>
    <w:lvl w:ilvl="5" w:tplc="D5747CB4" w:tentative="1">
      <w:start w:val="1"/>
      <w:numFmt w:val="bullet"/>
      <w:lvlText w:val="•"/>
      <w:lvlJc w:val="left"/>
      <w:pPr>
        <w:tabs>
          <w:tab w:val="num" w:pos="3960"/>
        </w:tabs>
        <w:ind w:left="3960" w:hanging="360"/>
      </w:pPr>
      <w:rPr>
        <w:rFonts w:ascii="Arial" w:hAnsi="Arial" w:hint="default"/>
      </w:rPr>
    </w:lvl>
    <w:lvl w:ilvl="6" w:tplc="6DEA2F28" w:tentative="1">
      <w:start w:val="1"/>
      <w:numFmt w:val="bullet"/>
      <w:lvlText w:val="•"/>
      <w:lvlJc w:val="left"/>
      <w:pPr>
        <w:tabs>
          <w:tab w:val="num" w:pos="4680"/>
        </w:tabs>
        <w:ind w:left="4680" w:hanging="360"/>
      </w:pPr>
      <w:rPr>
        <w:rFonts w:ascii="Arial" w:hAnsi="Arial" w:hint="default"/>
      </w:rPr>
    </w:lvl>
    <w:lvl w:ilvl="7" w:tplc="5BA43236" w:tentative="1">
      <w:start w:val="1"/>
      <w:numFmt w:val="bullet"/>
      <w:lvlText w:val="•"/>
      <w:lvlJc w:val="left"/>
      <w:pPr>
        <w:tabs>
          <w:tab w:val="num" w:pos="5400"/>
        </w:tabs>
        <w:ind w:left="5400" w:hanging="360"/>
      </w:pPr>
      <w:rPr>
        <w:rFonts w:ascii="Arial" w:hAnsi="Arial" w:hint="default"/>
      </w:rPr>
    </w:lvl>
    <w:lvl w:ilvl="8" w:tplc="CA2A417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4E75DA"/>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75A04AF"/>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B85DC5"/>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625BE"/>
    <w:multiLevelType w:val="hybridMultilevel"/>
    <w:tmpl w:val="DE865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9"/>
  </w:num>
  <w:num w:numId="4">
    <w:abstractNumId w:val="1"/>
  </w:num>
  <w:num w:numId="5">
    <w:abstractNumId w:val="4"/>
  </w:num>
  <w:num w:numId="6">
    <w:abstractNumId w:val="11"/>
  </w:num>
  <w:num w:numId="7">
    <w:abstractNumId w:val="14"/>
  </w:num>
  <w:num w:numId="8">
    <w:abstractNumId w:val="13"/>
  </w:num>
  <w:num w:numId="9">
    <w:abstractNumId w:val="14"/>
  </w:num>
  <w:num w:numId="10">
    <w:abstractNumId w:val="10"/>
  </w:num>
  <w:num w:numId="11">
    <w:abstractNumId w:val="12"/>
  </w:num>
  <w:num w:numId="12">
    <w:abstractNumId w:val="2"/>
  </w:num>
  <w:num w:numId="13">
    <w:abstractNumId w:val="5"/>
  </w:num>
  <w:num w:numId="14">
    <w:abstractNumId w:val="3"/>
  </w:num>
  <w:num w:numId="1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488"/>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00D"/>
    <w:rsid w:val="00024A87"/>
    <w:rsid w:val="00024E37"/>
    <w:rsid w:val="00024E57"/>
    <w:rsid w:val="0002506A"/>
    <w:rsid w:val="00025281"/>
    <w:rsid w:val="000254B6"/>
    <w:rsid w:val="000255A1"/>
    <w:rsid w:val="00025825"/>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41E"/>
    <w:rsid w:val="00034698"/>
    <w:rsid w:val="00034787"/>
    <w:rsid w:val="000349B7"/>
    <w:rsid w:val="00034C16"/>
    <w:rsid w:val="00034DC2"/>
    <w:rsid w:val="000350B6"/>
    <w:rsid w:val="0003540B"/>
    <w:rsid w:val="00035CAB"/>
    <w:rsid w:val="0003667C"/>
    <w:rsid w:val="000368D6"/>
    <w:rsid w:val="00036A16"/>
    <w:rsid w:val="00036C45"/>
    <w:rsid w:val="00036FA7"/>
    <w:rsid w:val="000377E3"/>
    <w:rsid w:val="00037910"/>
    <w:rsid w:val="00037A21"/>
    <w:rsid w:val="00037D3E"/>
    <w:rsid w:val="00040279"/>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3CFE"/>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885"/>
    <w:rsid w:val="00047A82"/>
    <w:rsid w:val="00047D3D"/>
    <w:rsid w:val="0005055B"/>
    <w:rsid w:val="000505B9"/>
    <w:rsid w:val="000505E0"/>
    <w:rsid w:val="000508D9"/>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4F9C"/>
    <w:rsid w:val="0005504C"/>
    <w:rsid w:val="00055871"/>
    <w:rsid w:val="00055873"/>
    <w:rsid w:val="00055B8E"/>
    <w:rsid w:val="0005602E"/>
    <w:rsid w:val="00056052"/>
    <w:rsid w:val="00056057"/>
    <w:rsid w:val="00056318"/>
    <w:rsid w:val="000572A7"/>
    <w:rsid w:val="00057460"/>
    <w:rsid w:val="000574E1"/>
    <w:rsid w:val="00057511"/>
    <w:rsid w:val="00057AD4"/>
    <w:rsid w:val="00057DF9"/>
    <w:rsid w:val="00057F2C"/>
    <w:rsid w:val="00057F68"/>
    <w:rsid w:val="00057F6C"/>
    <w:rsid w:val="00057FE7"/>
    <w:rsid w:val="000601E9"/>
    <w:rsid w:val="00060586"/>
    <w:rsid w:val="00060A9B"/>
    <w:rsid w:val="00060FDB"/>
    <w:rsid w:val="000612C5"/>
    <w:rsid w:val="00061C96"/>
    <w:rsid w:val="00061E34"/>
    <w:rsid w:val="000621A9"/>
    <w:rsid w:val="0006263A"/>
    <w:rsid w:val="00062A7F"/>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5FE"/>
    <w:rsid w:val="000716FB"/>
    <w:rsid w:val="00071E9B"/>
    <w:rsid w:val="00071F99"/>
    <w:rsid w:val="00072E75"/>
    <w:rsid w:val="00072EFA"/>
    <w:rsid w:val="00073219"/>
    <w:rsid w:val="00073785"/>
    <w:rsid w:val="00074375"/>
    <w:rsid w:val="000743A0"/>
    <w:rsid w:val="000748A2"/>
    <w:rsid w:val="00074A66"/>
    <w:rsid w:val="00074B8E"/>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17"/>
    <w:rsid w:val="00080786"/>
    <w:rsid w:val="00080D74"/>
    <w:rsid w:val="000812DB"/>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60"/>
    <w:rsid w:val="00087881"/>
    <w:rsid w:val="00087BAB"/>
    <w:rsid w:val="00087E29"/>
    <w:rsid w:val="00087F91"/>
    <w:rsid w:val="00090573"/>
    <w:rsid w:val="00090586"/>
    <w:rsid w:val="00090653"/>
    <w:rsid w:val="00091277"/>
    <w:rsid w:val="00091714"/>
    <w:rsid w:val="000921E3"/>
    <w:rsid w:val="00092334"/>
    <w:rsid w:val="000923BD"/>
    <w:rsid w:val="000924A8"/>
    <w:rsid w:val="000931C3"/>
    <w:rsid w:val="000938A0"/>
    <w:rsid w:val="00093B72"/>
    <w:rsid w:val="0009437A"/>
    <w:rsid w:val="000947B7"/>
    <w:rsid w:val="0009493A"/>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499"/>
    <w:rsid w:val="000B081C"/>
    <w:rsid w:val="000B10AB"/>
    <w:rsid w:val="000B17A1"/>
    <w:rsid w:val="000B1CD3"/>
    <w:rsid w:val="000B22B6"/>
    <w:rsid w:val="000B256B"/>
    <w:rsid w:val="000B32D4"/>
    <w:rsid w:val="000B38DA"/>
    <w:rsid w:val="000B3F37"/>
    <w:rsid w:val="000B4083"/>
    <w:rsid w:val="000B463C"/>
    <w:rsid w:val="000B49D7"/>
    <w:rsid w:val="000B4E33"/>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2B9"/>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9C9"/>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38E"/>
    <w:rsid w:val="000F251F"/>
    <w:rsid w:val="000F2965"/>
    <w:rsid w:val="000F2A21"/>
    <w:rsid w:val="000F2A71"/>
    <w:rsid w:val="000F2E12"/>
    <w:rsid w:val="000F34C7"/>
    <w:rsid w:val="000F3755"/>
    <w:rsid w:val="000F3B40"/>
    <w:rsid w:val="000F3FFF"/>
    <w:rsid w:val="000F42EA"/>
    <w:rsid w:val="000F4A11"/>
    <w:rsid w:val="000F4CAF"/>
    <w:rsid w:val="000F4D95"/>
    <w:rsid w:val="000F4F44"/>
    <w:rsid w:val="000F53CB"/>
    <w:rsid w:val="000F55F2"/>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AF5"/>
    <w:rsid w:val="00117B4F"/>
    <w:rsid w:val="00117B90"/>
    <w:rsid w:val="00117CB8"/>
    <w:rsid w:val="001202E9"/>
    <w:rsid w:val="001203DB"/>
    <w:rsid w:val="0012079F"/>
    <w:rsid w:val="001207F3"/>
    <w:rsid w:val="00120A7B"/>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080"/>
    <w:rsid w:val="001274AC"/>
    <w:rsid w:val="001275E6"/>
    <w:rsid w:val="00127DE2"/>
    <w:rsid w:val="00127F28"/>
    <w:rsid w:val="00127F4C"/>
    <w:rsid w:val="0013009E"/>
    <w:rsid w:val="0013013D"/>
    <w:rsid w:val="001301E5"/>
    <w:rsid w:val="001305AC"/>
    <w:rsid w:val="00130714"/>
    <w:rsid w:val="00130953"/>
    <w:rsid w:val="001309B5"/>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6A9"/>
    <w:rsid w:val="00147884"/>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199"/>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190"/>
    <w:rsid w:val="00171944"/>
    <w:rsid w:val="00171D7E"/>
    <w:rsid w:val="00171F14"/>
    <w:rsid w:val="0017226B"/>
    <w:rsid w:val="00172304"/>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1C5"/>
    <w:rsid w:val="00180DC7"/>
    <w:rsid w:val="00180E60"/>
    <w:rsid w:val="00180EC7"/>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9D3"/>
    <w:rsid w:val="0019022C"/>
    <w:rsid w:val="00190307"/>
    <w:rsid w:val="001907C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643"/>
    <w:rsid w:val="001A272C"/>
    <w:rsid w:val="001A2939"/>
    <w:rsid w:val="001A2FD5"/>
    <w:rsid w:val="001A3037"/>
    <w:rsid w:val="001A30B0"/>
    <w:rsid w:val="001A30FB"/>
    <w:rsid w:val="001A35B2"/>
    <w:rsid w:val="001A36AC"/>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7E6"/>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4BB7"/>
    <w:rsid w:val="001B5176"/>
    <w:rsid w:val="001B519B"/>
    <w:rsid w:val="001B5332"/>
    <w:rsid w:val="001B53B3"/>
    <w:rsid w:val="001B54E9"/>
    <w:rsid w:val="001B5F67"/>
    <w:rsid w:val="001B6306"/>
    <w:rsid w:val="001B6488"/>
    <w:rsid w:val="001B6C77"/>
    <w:rsid w:val="001B70CF"/>
    <w:rsid w:val="001B716B"/>
    <w:rsid w:val="001B7256"/>
    <w:rsid w:val="001B748B"/>
    <w:rsid w:val="001B7CD0"/>
    <w:rsid w:val="001C002C"/>
    <w:rsid w:val="001C0085"/>
    <w:rsid w:val="001C04E1"/>
    <w:rsid w:val="001C063F"/>
    <w:rsid w:val="001C0883"/>
    <w:rsid w:val="001C0CD4"/>
    <w:rsid w:val="001C1163"/>
    <w:rsid w:val="001C16A9"/>
    <w:rsid w:val="001C1E53"/>
    <w:rsid w:val="001C211D"/>
    <w:rsid w:val="001C2582"/>
    <w:rsid w:val="001C2C3E"/>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BC3"/>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C91"/>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DF7"/>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26E"/>
    <w:rsid w:val="001E636D"/>
    <w:rsid w:val="001E6446"/>
    <w:rsid w:val="001E684F"/>
    <w:rsid w:val="001E689D"/>
    <w:rsid w:val="001E69D5"/>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B71"/>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1E"/>
    <w:rsid w:val="002165F9"/>
    <w:rsid w:val="00216685"/>
    <w:rsid w:val="00216B17"/>
    <w:rsid w:val="00216BBF"/>
    <w:rsid w:val="00216E47"/>
    <w:rsid w:val="00217135"/>
    <w:rsid w:val="0021737B"/>
    <w:rsid w:val="00217CE8"/>
    <w:rsid w:val="0022000C"/>
    <w:rsid w:val="002202EC"/>
    <w:rsid w:val="002204ED"/>
    <w:rsid w:val="0022066C"/>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565"/>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D"/>
    <w:rsid w:val="00245E39"/>
    <w:rsid w:val="00245FBA"/>
    <w:rsid w:val="00246587"/>
    <w:rsid w:val="00246C52"/>
    <w:rsid w:val="00246C98"/>
    <w:rsid w:val="00246EB6"/>
    <w:rsid w:val="0024703D"/>
    <w:rsid w:val="002471AB"/>
    <w:rsid w:val="0024785A"/>
    <w:rsid w:val="00247C82"/>
    <w:rsid w:val="00247D8E"/>
    <w:rsid w:val="00247DD1"/>
    <w:rsid w:val="00250CD0"/>
    <w:rsid w:val="00250D9C"/>
    <w:rsid w:val="00250E53"/>
    <w:rsid w:val="00251117"/>
    <w:rsid w:val="002512A9"/>
    <w:rsid w:val="0025169E"/>
    <w:rsid w:val="00251929"/>
    <w:rsid w:val="00251EA4"/>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0FC7"/>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AC"/>
    <w:rsid w:val="00263D8E"/>
    <w:rsid w:val="00263DD9"/>
    <w:rsid w:val="002643C7"/>
    <w:rsid w:val="0026455A"/>
    <w:rsid w:val="0026468A"/>
    <w:rsid w:val="00264C28"/>
    <w:rsid w:val="0026509A"/>
    <w:rsid w:val="002651FC"/>
    <w:rsid w:val="00265701"/>
    <w:rsid w:val="00265E9A"/>
    <w:rsid w:val="00266210"/>
    <w:rsid w:val="00266427"/>
    <w:rsid w:val="00266447"/>
    <w:rsid w:val="00267026"/>
    <w:rsid w:val="0026716C"/>
    <w:rsid w:val="002673AD"/>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1679"/>
    <w:rsid w:val="002825CE"/>
    <w:rsid w:val="002826D0"/>
    <w:rsid w:val="00282872"/>
    <w:rsid w:val="002829E8"/>
    <w:rsid w:val="00282E85"/>
    <w:rsid w:val="00282FCB"/>
    <w:rsid w:val="0028316F"/>
    <w:rsid w:val="00283181"/>
    <w:rsid w:val="002832C5"/>
    <w:rsid w:val="002835A5"/>
    <w:rsid w:val="002836DC"/>
    <w:rsid w:val="002838CB"/>
    <w:rsid w:val="00283D6B"/>
    <w:rsid w:val="00284E7F"/>
    <w:rsid w:val="002851CC"/>
    <w:rsid w:val="00285520"/>
    <w:rsid w:val="00285894"/>
    <w:rsid w:val="00285E28"/>
    <w:rsid w:val="00286487"/>
    <w:rsid w:val="00286631"/>
    <w:rsid w:val="00286B14"/>
    <w:rsid w:val="00286DD8"/>
    <w:rsid w:val="00286F76"/>
    <w:rsid w:val="00287376"/>
    <w:rsid w:val="002877DE"/>
    <w:rsid w:val="00287937"/>
    <w:rsid w:val="00287C28"/>
    <w:rsid w:val="00287E5A"/>
    <w:rsid w:val="00287EA3"/>
    <w:rsid w:val="00290006"/>
    <w:rsid w:val="0029006E"/>
    <w:rsid w:val="00290254"/>
    <w:rsid w:val="0029028C"/>
    <w:rsid w:val="0029111B"/>
    <w:rsid w:val="0029178D"/>
    <w:rsid w:val="0029178F"/>
    <w:rsid w:val="00291B01"/>
    <w:rsid w:val="0029230A"/>
    <w:rsid w:val="0029267A"/>
    <w:rsid w:val="002928BD"/>
    <w:rsid w:val="00293504"/>
    <w:rsid w:val="002935D3"/>
    <w:rsid w:val="00293CE8"/>
    <w:rsid w:val="002944CA"/>
    <w:rsid w:val="00294722"/>
    <w:rsid w:val="00294AB1"/>
    <w:rsid w:val="00295018"/>
    <w:rsid w:val="00295226"/>
    <w:rsid w:val="0029548C"/>
    <w:rsid w:val="00295539"/>
    <w:rsid w:val="00295F1C"/>
    <w:rsid w:val="0029636B"/>
    <w:rsid w:val="002963EC"/>
    <w:rsid w:val="002965C5"/>
    <w:rsid w:val="00296E40"/>
    <w:rsid w:val="00296EF9"/>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1FE"/>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D54"/>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51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661"/>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A8A"/>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1A7"/>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E7EA8"/>
    <w:rsid w:val="002E7F54"/>
    <w:rsid w:val="002F0045"/>
    <w:rsid w:val="002F00F0"/>
    <w:rsid w:val="002F025B"/>
    <w:rsid w:val="002F0675"/>
    <w:rsid w:val="002F0684"/>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5FF"/>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0A"/>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24D"/>
    <w:rsid w:val="00304506"/>
    <w:rsid w:val="00304549"/>
    <w:rsid w:val="00304AC5"/>
    <w:rsid w:val="00304FCA"/>
    <w:rsid w:val="00305372"/>
    <w:rsid w:val="003054BD"/>
    <w:rsid w:val="0030621C"/>
    <w:rsid w:val="00306306"/>
    <w:rsid w:val="003064DD"/>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3D8"/>
    <w:rsid w:val="003137A0"/>
    <w:rsid w:val="003137ED"/>
    <w:rsid w:val="00313C4F"/>
    <w:rsid w:val="00314176"/>
    <w:rsid w:val="003141C2"/>
    <w:rsid w:val="00314629"/>
    <w:rsid w:val="00314C7C"/>
    <w:rsid w:val="003150EA"/>
    <w:rsid w:val="0031599D"/>
    <w:rsid w:val="00315F72"/>
    <w:rsid w:val="00316072"/>
    <w:rsid w:val="003160FB"/>
    <w:rsid w:val="00316265"/>
    <w:rsid w:val="00316C58"/>
    <w:rsid w:val="00316E46"/>
    <w:rsid w:val="00317050"/>
    <w:rsid w:val="00317884"/>
    <w:rsid w:val="00317B13"/>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866"/>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E27"/>
    <w:rsid w:val="00333FB4"/>
    <w:rsid w:val="00334799"/>
    <w:rsid w:val="003350A7"/>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1BC"/>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12"/>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C43"/>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280"/>
    <w:rsid w:val="00364A63"/>
    <w:rsid w:val="0036523A"/>
    <w:rsid w:val="003654DA"/>
    <w:rsid w:val="00367349"/>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5FE"/>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F72"/>
    <w:rsid w:val="0037709A"/>
    <w:rsid w:val="00377146"/>
    <w:rsid w:val="00377397"/>
    <w:rsid w:val="003774FD"/>
    <w:rsid w:val="003775BD"/>
    <w:rsid w:val="00377F1F"/>
    <w:rsid w:val="0038084F"/>
    <w:rsid w:val="00380892"/>
    <w:rsid w:val="00381079"/>
    <w:rsid w:val="00381685"/>
    <w:rsid w:val="00381918"/>
    <w:rsid w:val="00381A1D"/>
    <w:rsid w:val="003821E7"/>
    <w:rsid w:val="0038227A"/>
    <w:rsid w:val="00382425"/>
    <w:rsid w:val="0038245B"/>
    <w:rsid w:val="003826CF"/>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11E"/>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91A"/>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89F"/>
    <w:rsid w:val="003B1CC2"/>
    <w:rsid w:val="003B21B1"/>
    <w:rsid w:val="003B2B79"/>
    <w:rsid w:val="003B31F9"/>
    <w:rsid w:val="003B4482"/>
    <w:rsid w:val="003B493D"/>
    <w:rsid w:val="003B4D20"/>
    <w:rsid w:val="003B4E9A"/>
    <w:rsid w:val="003B4FC5"/>
    <w:rsid w:val="003B521B"/>
    <w:rsid w:val="003B570F"/>
    <w:rsid w:val="003B5B57"/>
    <w:rsid w:val="003B5B7E"/>
    <w:rsid w:val="003B5E30"/>
    <w:rsid w:val="003B5EB9"/>
    <w:rsid w:val="003B60C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4E6"/>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7"/>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2FF0"/>
    <w:rsid w:val="003F30AD"/>
    <w:rsid w:val="003F34D2"/>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1D54"/>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1A"/>
    <w:rsid w:val="00407186"/>
    <w:rsid w:val="004073B0"/>
    <w:rsid w:val="00407455"/>
    <w:rsid w:val="00407612"/>
    <w:rsid w:val="00407888"/>
    <w:rsid w:val="00407A66"/>
    <w:rsid w:val="00407C9E"/>
    <w:rsid w:val="0041029D"/>
    <w:rsid w:val="00410C05"/>
    <w:rsid w:val="00411230"/>
    <w:rsid w:val="004118C9"/>
    <w:rsid w:val="0041195D"/>
    <w:rsid w:val="00412045"/>
    <w:rsid w:val="0041209A"/>
    <w:rsid w:val="00412697"/>
    <w:rsid w:val="00412E2A"/>
    <w:rsid w:val="00412F8D"/>
    <w:rsid w:val="00413369"/>
    <w:rsid w:val="004135B0"/>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2C"/>
    <w:rsid w:val="00425B4E"/>
    <w:rsid w:val="00425C97"/>
    <w:rsid w:val="00425FFD"/>
    <w:rsid w:val="004262F8"/>
    <w:rsid w:val="00426442"/>
    <w:rsid w:val="0042654A"/>
    <w:rsid w:val="00426A93"/>
    <w:rsid w:val="00426DFA"/>
    <w:rsid w:val="00427299"/>
    <w:rsid w:val="00427300"/>
    <w:rsid w:val="004276E3"/>
    <w:rsid w:val="004279ED"/>
    <w:rsid w:val="00427E67"/>
    <w:rsid w:val="00430178"/>
    <w:rsid w:val="00430495"/>
    <w:rsid w:val="00430680"/>
    <w:rsid w:val="00430685"/>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48D"/>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416"/>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0FEB"/>
    <w:rsid w:val="004518D5"/>
    <w:rsid w:val="004519BF"/>
    <w:rsid w:val="00451A88"/>
    <w:rsid w:val="00451B06"/>
    <w:rsid w:val="00451BEB"/>
    <w:rsid w:val="004525E6"/>
    <w:rsid w:val="0045267C"/>
    <w:rsid w:val="004527C0"/>
    <w:rsid w:val="0045344C"/>
    <w:rsid w:val="00453871"/>
    <w:rsid w:val="00453DEF"/>
    <w:rsid w:val="00453E84"/>
    <w:rsid w:val="00453F0D"/>
    <w:rsid w:val="00453F94"/>
    <w:rsid w:val="004543E4"/>
    <w:rsid w:val="004548E5"/>
    <w:rsid w:val="00454F08"/>
    <w:rsid w:val="00455105"/>
    <w:rsid w:val="00455440"/>
    <w:rsid w:val="00455838"/>
    <w:rsid w:val="00455C09"/>
    <w:rsid w:val="00456114"/>
    <w:rsid w:val="0045675A"/>
    <w:rsid w:val="00456971"/>
    <w:rsid w:val="00456B9B"/>
    <w:rsid w:val="00456C51"/>
    <w:rsid w:val="00456EDC"/>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00B"/>
    <w:rsid w:val="0046110A"/>
    <w:rsid w:val="004612C8"/>
    <w:rsid w:val="004614A1"/>
    <w:rsid w:val="004614BB"/>
    <w:rsid w:val="0046164D"/>
    <w:rsid w:val="004616E5"/>
    <w:rsid w:val="004616FF"/>
    <w:rsid w:val="004617A0"/>
    <w:rsid w:val="0046194F"/>
    <w:rsid w:val="00461C00"/>
    <w:rsid w:val="00461C11"/>
    <w:rsid w:val="00461F05"/>
    <w:rsid w:val="004622A1"/>
    <w:rsid w:val="004622D0"/>
    <w:rsid w:val="00462420"/>
    <w:rsid w:val="0046267C"/>
    <w:rsid w:val="00462A9C"/>
    <w:rsid w:val="00462B09"/>
    <w:rsid w:val="00462B29"/>
    <w:rsid w:val="00462D1C"/>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185"/>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2E11"/>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1831"/>
    <w:rsid w:val="004821B4"/>
    <w:rsid w:val="004821BC"/>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0F18"/>
    <w:rsid w:val="0049143D"/>
    <w:rsid w:val="004916E8"/>
    <w:rsid w:val="004918A0"/>
    <w:rsid w:val="0049230F"/>
    <w:rsid w:val="004924E5"/>
    <w:rsid w:val="00492619"/>
    <w:rsid w:val="0049277B"/>
    <w:rsid w:val="0049349F"/>
    <w:rsid w:val="004935A4"/>
    <w:rsid w:val="00493916"/>
    <w:rsid w:val="00493D08"/>
    <w:rsid w:val="00493D5F"/>
    <w:rsid w:val="00494C34"/>
    <w:rsid w:val="00494E75"/>
    <w:rsid w:val="00495071"/>
    <w:rsid w:val="00495227"/>
    <w:rsid w:val="00495555"/>
    <w:rsid w:val="004961DB"/>
    <w:rsid w:val="0049653E"/>
    <w:rsid w:val="00496BEF"/>
    <w:rsid w:val="004970A1"/>
    <w:rsid w:val="0049792C"/>
    <w:rsid w:val="00497BD3"/>
    <w:rsid w:val="00497F24"/>
    <w:rsid w:val="00497F2F"/>
    <w:rsid w:val="00497F71"/>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89"/>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2371"/>
    <w:rsid w:val="004C246F"/>
    <w:rsid w:val="004C2C4E"/>
    <w:rsid w:val="004C2F01"/>
    <w:rsid w:val="004C2F96"/>
    <w:rsid w:val="004C2FAE"/>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D25"/>
    <w:rsid w:val="004C730E"/>
    <w:rsid w:val="004C73C9"/>
    <w:rsid w:val="004C7739"/>
    <w:rsid w:val="004C7A83"/>
    <w:rsid w:val="004C7BDF"/>
    <w:rsid w:val="004C7EFE"/>
    <w:rsid w:val="004C7F09"/>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AA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A"/>
    <w:rsid w:val="004E2AFF"/>
    <w:rsid w:val="004E2C41"/>
    <w:rsid w:val="004E2E33"/>
    <w:rsid w:val="004E2F51"/>
    <w:rsid w:val="004E2F60"/>
    <w:rsid w:val="004E3579"/>
    <w:rsid w:val="004E3892"/>
    <w:rsid w:val="004E3FD8"/>
    <w:rsid w:val="004E44E4"/>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003"/>
    <w:rsid w:val="004E7691"/>
    <w:rsid w:val="004E76A5"/>
    <w:rsid w:val="004E7B7F"/>
    <w:rsid w:val="004E7E45"/>
    <w:rsid w:val="004F0025"/>
    <w:rsid w:val="004F01B4"/>
    <w:rsid w:val="004F020A"/>
    <w:rsid w:val="004F080C"/>
    <w:rsid w:val="004F0C82"/>
    <w:rsid w:val="004F114A"/>
    <w:rsid w:val="004F133C"/>
    <w:rsid w:val="004F13D2"/>
    <w:rsid w:val="004F1735"/>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AE"/>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816"/>
    <w:rsid w:val="00506A8D"/>
    <w:rsid w:val="00506C2E"/>
    <w:rsid w:val="00506E46"/>
    <w:rsid w:val="005074C9"/>
    <w:rsid w:val="00507718"/>
    <w:rsid w:val="00507754"/>
    <w:rsid w:val="00507CAF"/>
    <w:rsid w:val="00507DB4"/>
    <w:rsid w:val="00507ED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0DB"/>
    <w:rsid w:val="00516B96"/>
    <w:rsid w:val="005173A4"/>
    <w:rsid w:val="0051770E"/>
    <w:rsid w:val="00517B28"/>
    <w:rsid w:val="0052001B"/>
    <w:rsid w:val="005205C8"/>
    <w:rsid w:val="00521642"/>
    <w:rsid w:val="00521D65"/>
    <w:rsid w:val="005221A4"/>
    <w:rsid w:val="00522F19"/>
    <w:rsid w:val="0052333B"/>
    <w:rsid w:val="00523366"/>
    <w:rsid w:val="00523E18"/>
    <w:rsid w:val="00523F32"/>
    <w:rsid w:val="0052422C"/>
    <w:rsid w:val="005243F4"/>
    <w:rsid w:val="005244D5"/>
    <w:rsid w:val="0052463E"/>
    <w:rsid w:val="005248C4"/>
    <w:rsid w:val="00524AD1"/>
    <w:rsid w:val="00524C54"/>
    <w:rsid w:val="00524D5C"/>
    <w:rsid w:val="00524DEC"/>
    <w:rsid w:val="00524E6A"/>
    <w:rsid w:val="0052501F"/>
    <w:rsid w:val="005251DA"/>
    <w:rsid w:val="00525407"/>
    <w:rsid w:val="00525EB1"/>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C8C"/>
    <w:rsid w:val="00534DB1"/>
    <w:rsid w:val="00535A27"/>
    <w:rsid w:val="0053637E"/>
    <w:rsid w:val="005365F6"/>
    <w:rsid w:val="00536625"/>
    <w:rsid w:val="00536AEE"/>
    <w:rsid w:val="00536D3C"/>
    <w:rsid w:val="00537066"/>
    <w:rsid w:val="0053713E"/>
    <w:rsid w:val="00537BE9"/>
    <w:rsid w:val="00537E22"/>
    <w:rsid w:val="00540147"/>
    <w:rsid w:val="00540CD0"/>
    <w:rsid w:val="00540EB6"/>
    <w:rsid w:val="00540FF7"/>
    <w:rsid w:val="0054101A"/>
    <w:rsid w:val="00541385"/>
    <w:rsid w:val="00541735"/>
    <w:rsid w:val="005417A0"/>
    <w:rsid w:val="00541B6E"/>
    <w:rsid w:val="00541E2B"/>
    <w:rsid w:val="00542607"/>
    <w:rsid w:val="005436D7"/>
    <w:rsid w:val="00543703"/>
    <w:rsid w:val="00543A66"/>
    <w:rsid w:val="00543A83"/>
    <w:rsid w:val="00544220"/>
    <w:rsid w:val="005444D2"/>
    <w:rsid w:val="005448FC"/>
    <w:rsid w:val="00544B77"/>
    <w:rsid w:val="00544C33"/>
    <w:rsid w:val="0054556F"/>
    <w:rsid w:val="005457A9"/>
    <w:rsid w:val="005458F0"/>
    <w:rsid w:val="00545C3D"/>
    <w:rsid w:val="00545E6A"/>
    <w:rsid w:val="00545FD7"/>
    <w:rsid w:val="00546310"/>
    <w:rsid w:val="00546738"/>
    <w:rsid w:val="005467D6"/>
    <w:rsid w:val="00546942"/>
    <w:rsid w:val="00547123"/>
    <w:rsid w:val="00547591"/>
    <w:rsid w:val="0054791D"/>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33D"/>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B4B"/>
    <w:rsid w:val="00576FC7"/>
    <w:rsid w:val="00577368"/>
    <w:rsid w:val="005777AC"/>
    <w:rsid w:val="005777EC"/>
    <w:rsid w:val="00577AA7"/>
    <w:rsid w:val="00577BB2"/>
    <w:rsid w:val="00577D01"/>
    <w:rsid w:val="00577EB4"/>
    <w:rsid w:val="00577ECB"/>
    <w:rsid w:val="00577F3D"/>
    <w:rsid w:val="005809EB"/>
    <w:rsid w:val="00580E45"/>
    <w:rsid w:val="00580EE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125"/>
    <w:rsid w:val="005854EF"/>
    <w:rsid w:val="00585821"/>
    <w:rsid w:val="00585932"/>
    <w:rsid w:val="00585C3A"/>
    <w:rsid w:val="0058628A"/>
    <w:rsid w:val="005863AF"/>
    <w:rsid w:val="00586897"/>
    <w:rsid w:val="00587117"/>
    <w:rsid w:val="0058759B"/>
    <w:rsid w:val="0058764D"/>
    <w:rsid w:val="005876F1"/>
    <w:rsid w:val="00590203"/>
    <w:rsid w:val="0059026C"/>
    <w:rsid w:val="00590749"/>
    <w:rsid w:val="00590BF6"/>
    <w:rsid w:val="00591048"/>
    <w:rsid w:val="00591777"/>
    <w:rsid w:val="00591B9C"/>
    <w:rsid w:val="00592160"/>
    <w:rsid w:val="005923C9"/>
    <w:rsid w:val="005927CA"/>
    <w:rsid w:val="0059284F"/>
    <w:rsid w:val="00593E31"/>
    <w:rsid w:val="00593ED6"/>
    <w:rsid w:val="00594131"/>
    <w:rsid w:val="005942B6"/>
    <w:rsid w:val="005943C6"/>
    <w:rsid w:val="00594695"/>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B63"/>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A50"/>
    <w:rsid w:val="005C2D85"/>
    <w:rsid w:val="005C376D"/>
    <w:rsid w:val="005C3A65"/>
    <w:rsid w:val="005C3CDF"/>
    <w:rsid w:val="005C44FE"/>
    <w:rsid w:val="005C482A"/>
    <w:rsid w:val="005C4B4D"/>
    <w:rsid w:val="005C4CB2"/>
    <w:rsid w:val="005C4DE3"/>
    <w:rsid w:val="005C50E9"/>
    <w:rsid w:val="005C5320"/>
    <w:rsid w:val="005C5379"/>
    <w:rsid w:val="005C5656"/>
    <w:rsid w:val="005C5849"/>
    <w:rsid w:val="005C5985"/>
    <w:rsid w:val="005C61E1"/>
    <w:rsid w:val="005C67B4"/>
    <w:rsid w:val="005C7234"/>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2F5"/>
    <w:rsid w:val="005E48F7"/>
    <w:rsid w:val="005E4AA6"/>
    <w:rsid w:val="005E4F80"/>
    <w:rsid w:val="005E4FBD"/>
    <w:rsid w:val="005E5009"/>
    <w:rsid w:val="005E5062"/>
    <w:rsid w:val="005E5256"/>
    <w:rsid w:val="005E5563"/>
    <w:rsid w:val="005E580A"/>
    <w:rsid w:val="005E5B43"/>
    <w:rsid w:val="005E5E1C"/>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19B"/>
    <w:rsid w:val="006039C5"/>
    <w:rsid w:val="00603B1B"/>
    <w:rsid w:val="00603DEF"/>
    <w:rsid w:val="00604148"/>
    <w:rsid w:val="006043D7"/>
    <w:rsid w:val="00604594"/>
    <w:rsid w:val="0060466F"/>
    <w:rsid w:val="00604708"/>
    <w:rsid w:val="00604AAE"/>
    <w:rsid w:val="00604CFF"/>
    <w:rsid w:val="00604FC3"/>
    <w:rsid w:val="00605207"/>
    <w:rsid w:val="00605399"/>
    <w:rsid w:val="006054EE"/>
    <w:rsid w:val="0060591D"/>
    <w:rsid w:val="006059EC"/>
    <w:rsid w:val="00605B5D"/>
    <w:rsid w:val="00605CD6"/>
    <w:rsid w:val="00605CF3"/>
    <w:rsid w:val="00606F4F"/>
    <w:rsid w:val="00607039"/>
    <w:rsid w:val="006074A6"/>
    <w:rsid w:val="006074B1"/>
    <w:rsid w:val="00607858"/>
    <w:rsid w:val="006079D8"/>
    <w:rsid w:val="00607ADE"/>
    <w:rsid w:val="00607E68"/>
    <w:rsid w:val="00607EA3"/>
    <w:rsid w:val="0061005A"/>
    <w:rsid w:val="006102C6"/>
    <w:rsid w:val="006103F0"/>
    <w:rsid w:val="0061110B"/>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5D29"/>
    <w:rsid w:val="0062657C"/>
    <w:rsid w:val="006269CB"/>
    <w:rsid w:val="00626C25"/>
    <w:rsid w:val="00626E64"/>
    <w:rsid w:val="00627BA3"/>
    <w:rsid w:val="00627BF8"/>
    <w:rsid w:val="00627C39"/>
    <w:rsid w:val="00627E44"/>
    <w:rsid w:val="006300D7"/>
    <w:rsid w:val="0063046A"/>
    <w:rsid w:val="006307B0"/>
    <w:rsid w:val="00630F58"/>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2AB"/>
    <w:rsid w:val="00637395"/>
    <w:rsid w:val="006373B0"/>
    <w:rsid w:val="006373C7"/>
    <w:rsid w:val="006374F0"/>
    <w:rsid w:val="00637932"/>
    <w:rsid w:val="00637E00"/>
    <w:rsid w:val="006401C6"/>
    <w:rsid w:val="00640207"/>
    <w:rsid w:val="00640222"/>
    <w:rsid w:val="00640529"/>
    <w:rsid w:val="006409F3"/>
    <w:rsid w:val="00640C8D"/>
    <w:rsid w:val="00640D97"/>
    <w:rsid w:val="00641061"/>
    <w:rsid w:val="006415B2"/>
    <w:rsid w:val="0064163B"/>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47DB8"/>
    <w:rsid w:val="00647F91"/>
    <w:rsid w:val="00650150"/>
    <w:rsid w:val="00650719"/>
    <w:rsid w:val="00650854"/>
    <w:rsid w:val="00650B51"/>
    <w:rsid w:val="00650CF1"/>
    <w:rsid w:val="00650D1E"/>
    <w:rsid w:val="00650DFE"/>
    <w:rsid w:val="00650EB8"/>
    <w:rsid w:val="00650F7C"/>
    <w:rsid w:val="00650FBE"/>
    <w:rsid w:val="00651216"/>
    <w:rsid w:val="006513D5"/>
    <w:rsid w:val="006518B1"/>
    <w:rsid w:val="00651AD3"/>
    <w:rsid w:val="00651E5A"/>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60"/>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65E"/>
    <w:rsid w:val="006819F6"/>
    <w:rsid w:val="00681A9A"/>
    <w:rsid w:val="00681BF2"/>
    <w:rsid w:val="0068226B"/>
    <w:rsid w:val="00682318"/>
    <w:rsid w:val="006827C5"/>
    <w:rsid w:val="00682A4A"/>
    <w:rsid w:val="00682DD1"/>
    <w:rsid w:val="00682ED3"/>
    <w:rsid w:val="00683125"/>
    <w:rsid w:val="00683136"/>
    <w:rsid w:val="00683BF9"/>
    <w:rsid w:val="00683D7F"/>
    <w:rsid w:val="00684035"/>
    <w:rsid w:val="006841F4"/>
    <w:rsid w:val="00684258"/>
    <w:rsid w:val="00684353"/>
    <w:rsid w:val="00684594"/>
    <w:rsid w:val="00685586"/>
    <w:rsid w:val="00685725"/>
    <w:rsid w:val="00685C28"/>
    <w:rsid w:val="00685D3B"/>
    <w:rsid w:val="0068623E"/>
    <w:rsid w:val="00686366"/>
    <w:rsid w:val="0068653A"/>
    <w:rsid w:val="0068657C"/>
    <w:rsid w:val="0068673B"/>
    <w:rsid w:val="006867C4"/>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39A"/>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15"/>
    <w:rsid w:val="006A0942"/>
    <w:rsid w:val="006A0A6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551"/>
    <w:rsid w:val="006A5A45"/>
    <w:rsid w:val="006A5CA3"/>
    <w:rsid w:val="006A5E26"/>
    <w:rsid w:val="006A606B"/>
    <w:rsid w:val="006A6725"/>
    <w:rsid w:val="006A6B69"/>
    <w:rsid w:val="006A6CCF"/>
    <w:rsid w:val="006A73DA"/>
    <w:rsid w:val="006A7574"/>
    <w:rsid w:val="006A7984"/>
    <w:rsid w:val="006A7BF2"/>
    <w:rsid w:val="006A7C40"/>
    <w:rsid w:val="006A7FDD"/>
    <w:rsid w:val="006B015F"/>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6D0"/>
    <w:rsid w:val="006B2790"/>
    <w:rsid w:val="006B32B5"/>
    <w:rsid w:val="006B393F"/>
    <w:rsid w:val="006B3E55"/>
    <w:rsid w:val="006B43A5"/>
    <w:rsid w:val="006B4566"/>
    <w:rsid w:val="006B460F"/>
    <w:rsid w:val="006B4D4E"/>
    <w:rsid w:val="006B54EE"/>
    <w:rsid w:val="006B6190"/>
    <w:rsid w:val="006B6955"/>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164"/>
    <w:rsid w:val="006C7428"/>
    <w:rsid w:val="006C75C9"/>
    <w:rsid w:val="006C7ED2"/>
    <w:rsid w:val="006D0233"/>
    <w:rsid w:val="006D03CD"/>
    <w:rsid w:val="006D0A70"/>
    <w:rsid w:val="006D0AD9"/>
    <w:rsid w:val="006D0DED"/>
    <w:rsid w:val="006D19ED"/>
    <w:rsid w:val="006D1A23"/>
    <w:rsid w:val="006D1F1A"/>
    <w:rsid w:val="006D21FF"/>
    <w:rsid w:val="006D2627"/>
    <w:rsid w:val="006D2B11"/>
    <w:rsid w:val="006D2F55"/>
    <w:rsid w:val="006D31AF"/>
    <w:rsid w:val="006D31DD"/>
    <w:rsid w:val="006D343D"/>
    <w:rsid w:val="006D3D66"/>
    <w:rsid w:val="006D3E35"/>
    <w:rsid w:val="006D409F"/>
    <w:rsid w:val="006D43CB"/>
    <w:rsid w:val="006D4542"/>
    <w:rsid w:val="006D492A"/>
    <w:rsid w:val="006D493C"/>
    <w:rsid w:val="006D4E49"/>
    <w:rsid w:val="006D4F72"/>
    <w:rsid w:val="006D5606"/>
    <w:rsid w:val="006D59BF"/>
    <w:rsid w:val="006D5AE7"/>
    <w:rsid w:val="006D5B99"/>
    <w:rsid w:val="006D5EC2"/>
    <w:rsid w:val="006D5FEF"/>
    <w:rsid w:val="006D615D"/>
    <w:rsid w:val="006D63C2"/>
    <w:rsid w:val="006D6486"/>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C62"/>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BD"/>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A89"/>
    <w:rsid w:val="00702BFC"/>
    <w:rsid w:val="007034BC"/>
    <w:rsid w:val="007035F6"/>
    <w:rsid w:val="007036E5"/>
    <w:rsid w:val="00703D58"/>
    <w:rsid w:val="007044C2"/>
    <w:rsid w:val="007047A7"/>
    <w:rsid w:val="00704A33"/>
    <w:rsid w:val="00704DEB"/>
    <w:rsid w:val="00705584"/>
    <w:rsid w:val="00705E96"/>
    <w:rsid w:val="007069EA"/>
    <w:rsid w:val="00706E08"/>
    <w:rsid w:val="00706F3F"/>
    <w:rsid w:val="0070711F"/>
    <w:rsid w:val="0070730D"/>
    <w:rsid w:val="0070743B"/>
    <w:rsid w:val="0070746F"/>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287"/>
    <w:rsid w:val="007215A9"/>
    <w:rsid w:val="007215BF"/>
    <w:rsid w:val="007218A9"/>
    <w:rsid w:val="0072190B"/>
    <w:rsid w:val="00721E1D"/>
    <w:rsid w:val="00721E87"/>
    <w:rsid w:val="00721F9A"/>
    <w:rsid w:val="0072227B"/>
    <w:rsid w:val="00722B72"/>
    <w:rsid w:val="00722C58"/>
    <w:rsid w:val="00723701"/>
    <w:rsid w:val="00723C7E"/>
    <w:rsid w:val="00723EC3"/>
    <w:rsid w:val="00724012"/>
    <w:rsid w:val="00724426"/>
    <w:rsid w:val="0072464B"/>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42F"/>
    <w:rsid w:val="007377ED"/>
    <w:rsid w:val="007379C8"/>
    <w:rsid w:val="00740094"/>
    <w:rsid w:val="00740698"/>
    <w:rsid w:val="007406C0"/>
    <w:rsid w:val="00740797"/>
    <w:rsid w:val="00740AC1"/>
    <w:rsid w:val="00740BBF"/>
    <w:rsid w:val="00740C61"/>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443"/>
    <w:rsid w:val="007509F9"/>
    <w:rsid w:val="00750A2B"/>
    <w:rsid w:val="00750EF0"/>
    <w:rsid w:val="007512D3"/>
    <w:rsid w:val="007515C8"/>
    <w:rsid w:val="007517D1"/>
    <w:rsid w:val="00751F76"/>
    <w:rsid w:val="00752497"/>
    <w:rsid w:val="0075250F"/>
    <w:rsid w:val="007527B8"/>
    <w:rsid w:val="0075288B"/>
    <w:rsid w:val="007528FD"/>
    <w:rsid w:val="00752FE7"/>
    <w:rsid w:val="0075312F"/>
    <w:rsid w:val="00753662"/>
    <w:rsid w:val="007536BB"/>
    <w:rsid w:val="00753B0F"/>
    <w:rsid w:val="00753B9D"/>
    <w:rsid w:val="00753F01"/>
    <w:rsid w:val="0075412E"/>
    <w:rsid w:val="00754D64"/>
    <w:rsid w:val="00754EDC"/>
    <w:rsid w:val="007553DB"/>
    <w:rsid w:val="0075583A"/>
    <w:rsid w:val="00755A86"/>
    <w:rsid w:val="00755B06"/>
    <w:rsid w:val="00755C07"/>
    <w:rsid w:val="00755E06"/>
    <w:rsid w:val="0075621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2F26"/>
    <w:rsid w:val="00763055"/>
    <w:rsid w:val="0076375B"/>
    <w:rsid w:val="00763D32"/>
    <w:rsid w:val="00763F7A"/>
    <w:rsid w:val="00764A37"/>
    <w:rsid w:val="00764CDD"/>
    <w:rsid w:val="00764E4E"/>
    <w:rsid w:val="00764EB8"/>
    <w:rsid w:val="00764F42"/>
    <w:rsid w:val="00765098"/>
    <w:rsid w:val="007657DE"/>
    <w:rsid w:val="007657E5"/>
    <w:rsid w:val="0076598E"/>
    <w:rsid w:val="00765B28"/>
    <w:rsid w:val="00765E5F"/>
    <w:rsid w:val="00765FCE"/>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3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063"/>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01"/>
    <w:rsid w:val="007837BE"/>
    <w:rsid w:val="0078380D"/>
    <w:rsid w:val="007842FE"/>
    <w:rsid w:val="00784442"/>
    <w:rsid w:val="00784702"/>
    <w:rsid w:val="00784C31"/>
    <w:rsid w:val="00784EA1"/>
    <w:rsid w:val="00784FC7"/>
    <w:rsid w:val="007861D1"/>
    <w:rsid w:val="00786272"/>
    <w:rsid w:val="007862F0"/>
    <w:rsid w:val="007864B2"/>
    <w:rsid w:val="00786613"/>
    <w:rsid w:val="00786620"/>
    <w:rsid w:val="007868B7"/>
    <w:rsid w:val="00786BC0"/>
    <w:rsid w:val="0078756D"/>
    <w:rsid w:val="007875C4"/>
    <w:rsid w:val="00787736"/>
    <w:rsid w:val="00787977"/>
    <w:rsid w:val="00787982"/>
    <w:rsid w:val="00787A55"/>
    <w:rsid w:val="00787FF1"/>
    <w:rsid w:val="00790E7E"/>
    <w:rsid w:val="00791296"/>
    <w:rsid w:val="007913A8"/>
    <w:rsid w:val="007916D2"/>
    <w:rsid w:val="00791ADE"/>
    <w:rsid w:val="00791BEA"/>
    <w:rsid w:val="00792486"/>
    <w:rsid w:val="007926B7"/>
    <w:rsid w:val="00792A89"/>
    <w:rsid w:val="00792D23"/>
    <w:rsid w:val="00792ECC"/>
    <w:rsid w:val="007939C7"/>
    <w:rsid w:val="00793D62"/>
    <w:rsid w:val="00793F70"/>
    <w:rsid w:val="0079400D"/>
    <w:rsid w:val="007947FB"/>
    <w:rsid w:val="00794842"/>
    <w:rsid w:val="0079485D"/>
    <w:rsid w:val="00794E42"/>
    <w:rsid w:val="007954AC"/>
    <w:rsid w:val="0079601B"/>
    <w:rsid w:val="007962E1"/>
    <w:rsid w:val="00796589"/>
    <w:rsid w:val="0079663F"/>
    <w:rsid w:val="00796726"/>
    <w:rsid w:val="0079692D"/>
    <w:rsid w:val="00796F91"/>
    <w:rsid w:val="00797CCD"/>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84"/>
    <w:rsid w:val="007A2DE7"/>
    <w:rsid w:val="007A300F"/>
    <w:rsid w:val="007A3040"/>
    <w:rsid w:val="007A3373"/>
    <w:rsid w:val="007A3395"/>
    <w:rsid w:val="007A3505"/>
    <w:rsid w:val="007A3BF2"/>
    <w:rsid w:val="007A3FC5"/>
    <w:rsid w:val="007A4264"/>
    <w:rsid w:val="007A43F5"/>
    <w:rsid w:val="007A44BE"/>
    <w:rsid w:val="007A4AF1"/>
    <w:rsid w:val="007A5288"/>
    <w:rsid w:val="007A5E48"/>
    <w:rsid w:val="007A618D"/>
    <w:rsid w:val="007A6333"/>
    <w:rsid w:val="007A6477"/>
    <w:rsid w:val="007A6909"/>
    <w:rsid w:val="007A6D88"/>
    <w:rsid w:val="007A75A3"/>
    <w:rsid w:val="007A75D9"/>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01C"/>
    <w:rsid w:val="007B630D"/>
    <w:rsid w:val="007B64F4"/>
    <w:rsid w:val="007B697F"/>
    <w:rsid w:val="007B6B11"/>
    <w:rsid w:val="007B741A"/>
    <w:rsid w:val="007B74C5"/>
    <w:rsid w:val="007B7A2C"/>
    <w:rsid w:val="007C0880"/>
    <w:rsid w:val="007C0BD2"/>
    <w:rsid w:val="007C0CF6"/>
    <w:rsid w:val="007C0F3A"/>
    <w:rsid w:val="007C1065"/>
    <w:rsid w:val="007C1537"/>
    <w:rsid w:val="007C1839"/>
    <w:rsid w:val="007C1B94"/>
    <w:rsid w:val="007C2A39"/>
    <w:rsid w:val="007C2DBF"/>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5FA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E7FF8"/>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F82"/>
    <w:rsid w:val="007F6FFB"/>
    <w:rsid w:val="007F70D6"/>
    <w:rsid w:val="007F7864"/>
    <w:rsid w:val="007F795B"/>
    <w:rsid w:val="007F7B6D"/>
    <w:rsid w:val="007F7C2F"/>
    <w:rsid w:val="008000A5"/>
    <w:rsid w:val="00800104"/>
    <w:rsid w:val="00800184"/>
    <w:rsid w:val="00800994"/>
    <w:rsid w:val="00800D5F"/>
    <w:rsid w:val="00801185"/>
    <w:rsid w:val="008013B8"/>
    <w:rsid w:val="0080140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52B1"/>
    <w:rsid w:val="008058F5"/>
    <w:rsid w:val="00806979"/>
    <w:rsid w:val="0080699F"/>
    <w:rsid w:val="00806ACA"/>
    <w:rsid w:val="00806D29"/>
    <w:rsid w:val="00807582"/>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582"/>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A81"/>
    <w:rsid w:val="00820DF1"/>
    <w:rsid w:val="0082150F"/>
    <w:rsid w:val="0082172C"/>
    <w:rsid w:val="00821992"/>
    <w:rsid w:val="00821D8A"/>
    <w:rsid w:val="0082266A"/>
    <w:rsid w:val="008226C2"/>
    <w:rsid w:val="00823335"/>
    <w:rsid w:val="00823571"/>
    <w:rsid w:val="008237B2"/>
    <w:rsid w:val="00823F61"/>
    <w:rsid w:val="0082449E"/>
    <w:rsid w:val="008249FF"/>
    <w:rsid w:val="008251EC"/>
    <w:rsid w:val="0082540D"/>
    <w:rsid w:val="00825DD4"/>
    <w:rsid w:val="00826204"/>
    <w:rsid w:val="00826991"/>
    <w:rsid w:val="00826D90"/>
    <w:rsid w:val="00826D9C"/>
    <w:rsid w:val="00827015"/>
    <w:rsid w:val="00827105"/>
    <w:rsid w:val="00827109"/>
    <w:rsid w:val="00827648"/>
    <w:rsid w:val="00827A41"/>
    <w:rsid w:val="00827AF3"/>
    <w:rsid w:val="00827B0F"/>
    <w:rsid w:val="00827BBF"/>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9B5"/>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C7C"/>
    <w:rsid w:val="00842DB7"/>
    <w:rsid w:val="0084343F"/>
    <w:rsid w:val="00843736"/>
    <w:rsid w:val="0084387F"/>
    <w:rsid w:val="00843AFD"/>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EF9"/>
    <w:rsid w:val="00853F11"/>
    <w:rsid w:val="00854090"/>
    <w:rsid w:val="008540E5"/>
    <w:rsid w:val="00854983"/>
    <w:rsid w:val="00854B60"/>
    <w:rsid w:val="00854D51"/>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987"/>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50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2F6"/>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6E1F"/>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95D"/>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404"/>
    <w:rsid w:val="008907B2"/>
    <w:rsid w:val="00890B03"/>
    <w:rsid w:val="00890BCD"/>
    <w:rsid w:val="00890D15"/>
    <w:rsid w:val="00890EFE"/>
    <w:rsid w:val="00890F04"/>
    <w:rsid w:val="00890F2B"/>
    <w:rsid w:val="008911A2"/>
    <w:rsid w:val="0089129F"/>
    <w:rsid w:val="00891C27"/>
    <w:rsid w:val="00891F63"/>
    <w:rsid w:val="008922DC"/>
    <w:rsid w:val="008922DF"/>
    <w:rsid w:val="00892357"/>
    <w:rsid w:val="00892494"/>
    <w:rsid w:val="00893024"/>
    <w:rsid w:val="00893B3B"/>
    <w:rsid w:val="00894304"/>
    <w:rsid w:val="00894C16"/>
    <w:rsid w:val="00894C3B"/>
    <w:rsid w:val="00894D6C"/>
    <w:rsid w:val="00894FEF"/>
    <w:rsid w:val="008950EC"/>
    <w:rsid w:val="00895243"/>
    <w:rsid w:val="008953FF"/>
    <w:rsid w:val="00895A0C"/>
    <w:rsid w:val="008960B3"/>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B08"/>
    <w:rsid w:val="008B1C8C"/>
    <w:rsid w:val="008B1E55"/>
    <w:rsid w:val="008B1EFF"/>
    <w:rsid w:val="008B20E5"/>
    <w:rsid w:val="008B21F5"/>
    <w:rsid w:val="008B251D"/>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B7F66"/>
    <w:rsid w:val="008C022D"/>
    <w:rsid w:val="008C0431"/>
    <w:rsid w:val="008C0D78"/>
    <w:rsid w:val="008C1ABE"/>
    <w:rsid w:val="008C2426"/>
    <w:rsid w:val="008C2453"/>
    <w:rsid w:val="008C2608"/>
    <w:rsid w:val="008C265E"/>
    <w:rsid w:val="008C26B4"/>
    <w:rsid w:val="008C28BA"/>
    <w:rsid w:val="008C3240"/>
    <w:rsid w:val="008C4188"/>
    <w:rsid w:val="008C49D5"/>
    <w:rsid w:val="008C4B47"/>
    <w:rsid w:val="008C4DD1"/>
    <w:rsid w:val="008C59D5"/>
    <w:rsid w:val="008C5B10"/>
    <w:rsid w:val="008C6276"/>
    <w:rsid w:val="008C6337"/>
    <w:rsid w:val="008C6345"/>
    <w:rsid w:val="008C65A7"/>
    <w:rsid w:val="008C6C7A"/>
    <w:rsid w:val="008C6F4F"/>
    <w:rsid w:val="008C74CC"/>
    <w:rsid w:val="008C74F9"/>
    <w:rsid w:val="008C75BB"/>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1F1"/>
    <w:rsid w:val="008D4277"/>
    <w:rsid w:val="008D453F"/>
    <w:rsid w:val="008D508F"/>
    <w:rsid w:val="008D538D"/>
    <w:rsid w:val="008D592F"/>
    <w:rsid w:val="008D59D0"/>
    <w:rsid w:val="008D5F4A"/>
    <w:rsid w:val="008D5FCD"/>
    <w:rsid w:val="008D6733"/>
    <w:rsid w:val="008D6D0E"/>
    <w:rsid w:val="008D6F90"/>
    <w:rsid w:val="008D72A4"/>
    <w:rsid w:val="008D7378"/>
    <w:rsid w:val="008D7554"/>
    <w:rsid w:val="008D7615"/>
    <w:rsid w:val="008D76A0"/>
    <w:rsid w:val="008D78C3"/>
    <w:rsid w:val="008D7ACD"/>
    <w:rsid w:val="008D7BB4"/>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791"/>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BB4"/>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7E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B18"/>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BB1"/>
    <w:rsid w:val="00921C9F"/>
    <w:rsid w:val="00921ED5"/>
    <w:rsid w:val="00921FA1"/>
    <w:rsid w:val="00922106"/>
    <w:rsid w:val="009225B6"/>
    <w:rsid w:val="0092286C"/>
    <w:rsid w:val="00922C09"/>
    <w:rsid w:val="00923151"/>
    <w:rsid w:val="00923560"/>
    <w:rsid w:val="00923883"/>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3ED"/>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DE"/>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BA"/>
    <w:rsid w:val="009739F8"/>
    <w:rsid w:val="00973F29"/>
    <w:rsid w:val="00974182"/>
    <w:rsid w:val="009744FF"/>
    <w:rsid w:val="00974520"/>
    <w:rsid w:val="009746CB"/>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4E62"/>
    <w:rsid w:val="0098511E"/>
    <w:rsid w:val="009852B3"/>
    <w:rsid w:val="0098541D"/>
    <w:rsid w:val="00985CA4"/>
    <w:rsid w:val="00986757"/>
    <w:rsid w:val="00986956"/>
    <w:rsid w:val="00986999"/>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770"/>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6A"/>
    <w:rsid w:val="009C4EF7"/>
    <w:rsid w:val="009C520B"/>
    <w:rsid w:val="009C52FB"/>
    <w:rsid w:val="009C5538"/>
    <w:rsid w:val="009C5785"/>
    <w:rsid w:val="009C5874"/>
    <w:rsid w:val="009C5BDA"/>
    <w:rsid w:val="009C6768"/>
    <w:rsid w:val="009C681F"/>
    <w:rsid w:val="009C6894"/>
    <w:rsid w:val="009C6B3B"/>
    <w:rsid w:val="009C6B7B"/>
    <w:rsid w:val="009C6CAA"/>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90"/>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86"/>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05"/>
    <w:rsid w:val="009F0C38"/>
    <w:rsid w:val="009F0CD1"/>
    <w:rsid w:val="009F1033"/>
    <w:rsid w:val="009F187B"/>
    <w:rsid w:val="009F1933"/>
    <w:rsid w:val="009F2E7E"/>
    <w:rsid w:val="009F3713"/>
    <w:rsid w:val="009F3740"/>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7DB"/>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800"/>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079"/>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1D0"/>
    <w:rsid w:val="00A35735"/>
    <w:rsid w:val="00A35A0B"/>
    <w:rsid w:val="00A362CB"/>
    <w:rsid w:val="00A36694"/>
    <w:rsid w:val="00A36D80"/>
    <w:rsid w:val="00A36DC8"/>
    <w:rsid w:val="00A36F1E"/>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0AB"/>
    <w:rsid w:val="00A4339C"/>
    <w:rsid w:val="00A43666"/>
    <w:rsid w:val="00A43A47"/>
    <w:rsid w:val="00A43B7C"/>
    <w:rsid w:val="00A43E26"/>
    <w:rsid w:val="00A44882"/>
    <w:rsid w:val="00A44AA5"/>
    <w:rsid w:val="00A44B72"/>
    <w:rsid w:val="00A44E28"/>
    <w:rsid w:val="00A4570E"/>
    <w:rsid w:val="00A45A3B"/>
    <w:rsid w:val="00A45B1A"/>
    <w:rsid w:val="00A46FAD"/>
    <w:rsid w:val="00A470ED"/>
    <w:rsid w:val="00A47218"/>
    <w:rsid w:val="00A47391"/>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4E5"/>
    <w:rsid w:val="00A57A60"/>
    <w:rsid w:val="00A57B65"/>
    <w:rsid w:val="00A57BB7"/>
    <w:rsid w:val="00A57C08"/>
    <w:rsid w:val="00A57E26"/>
    <w:rsid w:val="00A57F96"/>
    <w:rsid w:val="00A6034D"/>
    <w:rsid w:val="00A6098D"/>
    <w:rsid w:val="00A609E3"/>
    <w:rsid w:val="00A61298"/>
    <w:rsid w:val="00A61828"/>
    <w:rsid w:val="00A619B3"/>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67EF1"/>
    <w:rsid w:val="00A7001C"/>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E2"/>
    <w:rsid w:val="00A85FFF"/>
    <w:rsid w:val="00A8665A"/>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550"/>
    <w:rsid w:val="00AA0ABC"/>
    <w:rsid w:val="00AA1250"/>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B68"/>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0E4B"/>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3B2"/>
    <w:rsid w:val="00AD163D"/>
    <w:rsid w:val="00AD1B19"/>
    <w:rsid w:val="00AD1CB3"/>
    <w:rsid w:val="00AD1DFE"/>
    <w:rsid w:val="00AD1F06"/>
    <w:rsid w:val="00AD27FC"/>
    <w:rsid w:val="00AD284F"/>
    <w:rsid w:val="00AD28FD"/>
    <w:rsid w:val="00AD2ACB"/>
    <w:rsid w:val="00AD2BAD"/>
    <w:rsid w:val="00AD2BBD"/>
    <w:rsid w:val="00AD2D96"/>
    <w:rsid w:val="00AD2F7F"/>
    <w:rsid w:val="00AD3042"/>
    <w:rsid w:val="00AD3047"/>
    <w:rsid w:val="00AD33C3"/>
    <w:rsid w:val="00AD34A1"/>
    <w:rsid w:val="00AD3BEC"/>
    <w:rsid w:val="00AD48F9"/>
    <w:rsid w:val="00AD514B"/>
    <w:rsid w:val="00AD5542"/>
    <w:rsid w:val="00AD567D"/>
    <w:rsid w:val="00AD5930"/>
    <w:rsid w:val="00AD5B1B"/>
    <w:rsid w:val="00AD5F5A"/>
    <w:rsid w:val="00AD6C7F"/>
    <w:rsid w:val="00AD70C9"/>
    <w:rsid w:val="00AD732B"/>
    <w:rsid w:val="00AD75A6"/>
    <w:rsid w:val="00AD7927"/>
    <w:rsid w:val="00AD7B75"/>
    <w:rsid w:val="00AD7CD8"/>
    <w:rsid w:val="00AE075A"/>
    <w:rsid w:val="00AE0794"/>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4F45"/>
    <w:rsid w:val="00AE552C"/>
    <w:rsid w:val="00AE567B"/>
    <w:rsid w:val="00AE5749"/>
    <w:rsid w:val="00AE5E95"/>
    <w:rsid w:val="00AE6271"/>
    <w:rsid w:val="00AE62C7"/>
    <w:rsid w:val="00AE6433"/>
    <w:rsid w:val="00AE646D"/>
    <w:rsid w:val="00AE6584"/>
    <w:rsid w:val="00AE69BD"/>
    <w:rsid w:val="00AE6C7D"/>
    <w:rsid w:val="00AE6D12"/>
    <w:rsid w:val="00AE6EEB"/>
    <w:rsid w:val="00AE723D"/>
    <w:rsid w:val="00AE7992"/>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5FC2"/>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EEE"/>
    <w:rsid w:val="00B07F35"/>
    <w:rsid w:val="00B1044B"/>
    <w:rsid w:val="00B1093D"/>
    <w:rsid w:val="00B10BD1"/>
    <w:rsid w:val="00B10DB5"/>
    <w:rsid w:val="00B110E0"/>
    <w:rsid w:val="00B111BF"/>
    <w:rsid w:val="00B114C4"/>
    <w:rsid w:val="00B11882"/>
    <w:rsid w:val="00B11E29"/>
    <w:rsid w:val="00B12F78"/>
    <w:rsid w:val="00B13282"/>
    <w:rsid w:val="00B13518"/>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CCB"/>
    <w:rsid w:val="00B16E3A"/>
    <w:rsid w:val="00B16F4E"/>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4CF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C35"/>
    <w:rsid w:val="00B42F58"/>
    <w:rsid w:val="00B430D3"/>
    <w:rsid w:val="00B432D4"/>
    <w:rsid w:val="00B4357E"/>
    <w:rsid w:val="00B437BD"/>
    <w:rsid w:val="00B43985"/>
    <w:rsid w:val="00B439FA"/>
    <w:rsid w:val="00B43D4D"/>
    <w:rsid w:val="00B440CF"/>
    <w:rsid w:val="00B441BC"/>
    <w:rsid w:val="00B443C5"/>
    <w:rsid w:val="00B4472F"/>
    <w:rsid w:val="00B4485B"/>
    <w:rsid w:val="00B45029"/>
    <w:rsid w:val="00B45878"/>
    <w:rsid w:val="00B45A61"/>
    <w:rsid w:val="00B460AA"/>
    <w:rsid w:val="00B462D6"/>
    <w:rsid w:val="00B46BBB"/>
    <w:rsid w:val="00B46F57"/>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1B2"/>
    <w:rsid w:val="00B53630"/>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2F3"/>
    <w:rsid w:val="00B6796C"/>
    <w:rsid w:val="00B67B2B"/>
    <w:rsid w:val="00B67E89"/>
    <w:rsid w:val="00B70333"/>
    <w:rsid w:val="00B70A49"/>
    <w:rsid w:val="00B70B3D"/>
    <w:rsid w:val="00B70DDA"/>
    <w:rsid w:val="00B70EDB"/>
    <w:rsid w:val="00B71A5D"/>
    <w:rsid w:val="00B72184"/>
    <w:rsid w:val="00B7273B"/>
    <w:rsid w:val="00B727B8"/>
    <w:rsid w:val="00B72964"/>
    <w:rsid w:val="00B73259"/>
    <w:rsid w:val="00B73453"/>
    <w:rsid w:val="00B737C7"/>
    <w:rsid w:val="00B73801"/>
    <w:rsid w:val="00B73B68"/>
    <w:rsid w:val="00B741DB"/>
    <w:rsid w:val="00B74921"/>
    <w:rsid w:val="00B74A0D"/>
    <w:rsid w:val="00B74E88"/>
    <w:rsid w:val="00B74EC0"/>
    <w:rsid w:val="00B75549"/>
    <w:rsid w:val="00B75667"/>
    <w:rsid w:val="00B75A33"/>
    <w:rsid w:val="00B7636B"/>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506"/>
    <w:rsid w:val="00B94D3F"/>
    <w:rsid w:val="00B950E8"/>
    <w:rsid w:val="00B95242"/>
    <w:rsid w:val="00B95305"/>
    <w:rsid w:val="00B954FC"/>
    <w:rsid w:val="00B9561D"/>
    <w:rsid w:val="00B958BA"/>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C4"/>
    <w:rsid w:val="00BA7423"/>
    <w:rsid w:val="00BA7541"/>
    <w:rsid w:val="00BA7688"/>
    <w:rsid w:val="00BA7E99"/>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26CC"/>
    <w:rsid w:val="00BB3355"/>
    <w:rsid w:val="00BB365A"/>
    <w:rsid w:val="00BB3BDC"/>
    <w:rsid w:val="00BB3DF1"/>
    <w:rsid w:val="00BB3F2A"/>
    <w:rsid w:val="00BB3F4C"/>
    <w:rsid w:val="00BB3F8F"/>
    <w:rsid w:val="00BB424D"/>
    <w:rsid w:val="00BB4A42"/>
    <w:rsid w:val="00BB5321"/>
    <w:rsid w:val="00BB55E4"/>
    <w:rsid w:val="00BB56F2"/>
    <w:rsid w:val="00BB56F3"/>
    <w:rsid w:val="00BB58A7"/>
    <w:rsid w:val="00BB60F2"/>
    <w:rsid w:val="00BB61DC"/>
    <w:rsid w:val="00BB6431"/>
    <w:rsid w:val="00BB6472"/>
    <w:rsid w:val="00BB6C81"/>
    <w:rsid w:val="00BB71EC"/>
    <w:rsid w:val="00BB723D"/>
    <w:rsid w:val="00BB724B"/>
    <w:rsid w:val="00BB7634"/>
    <w:rsid w:val="00BC0DA3"/>
    <w:rsid w:val="00BC16BF"/>
    <w:rsid w:val="00BC17BC"/>
    <w:rsid w:val="00BC18B2"/>
    <w:rsid w:val="00BC1A03"/>
    <w:rsid w:val="00BC1A99"/>
    <w:rsid w:val="00BC1CDD"/>
    <w:rsid w:val="00BC201A"/>
    <w:rsid w:val="00BC2125"/>
    <w:rsid w:val="00BC27E0"/>
    <w:rsid w:val="00BC2BC7"/>
    <w:rsid w:val="00BC2F45"/>
    <w:rsid w:val="00BC321B"/>
    <w:rsid w:val="00BC344E"/>
    <w:rsid w:val="00BC38B8"/>
    <w:rsid w:val="00BC3B16"/>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A38"/>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4A3"/>
    <w:rsid w:val="00BE475F"/>
    <w:rsid w:val="00BE5171"/>
    <w:rsid w:val="00BE5519"/>
    <w:rsid w:val="00BE57B1"/>
    <w:rsid w:val="00BE5813"/>
    <w:rsid w:val="00BE63D5"/>
    <w:rsid w:val="00BE65B3"/>
    <w:rsid w:val="00BE7501"/>
    <w:rsid w:val="00BE7B27"/>
    <w:rsid w:val="00BE7BF8"/>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879"/>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84F"/>
    <w:rsid w:val="00C039B6"/>
    <w:rsid w:val="00C03B7B"/>
    <w:rsid w:val="00C04B82"/>
    <w:rsid w:val="00C057E0"/>
    <w:rsid w:val="00C05863"/>
    <w:rsid w:val="00C05C20"/>
    <w:rsid w:val="00C06066"/>
    <w:rsid w:val="00C0648A"/>
    <w:rsid w:val="00C06756"/>
    <w:rsid w:val="00C067A4"/>
    <w:rsid w:val="00C06B3D"/>
    <w:rsid w:val="00C06BE9"/>
    <w:rsid w:val="00C06E05"/>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FCA"/>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3E92"/>
    <w:rsid w:val="00C2423A"/>
    <w:rsid w:val="00C24781"/>
    <w:rsid w:val="00C24CA2"/>
    <w:rsid w:val="00C24EE5"/>
    <w:rsid w:val="00C24F74"/>
    <w:rsid w:val="00C250CF"/>
    <w:rsid w:val="00C2544D"/>
    <w:rsid w:val="00C25B9D"/>
    <w:rsid w:val="00C25D3A"/>
    <w:rsid w:val="00C26181"/>
    <w:rsid w:val="00C263AE"/>
    <w:rsid w:val="00C26871"/>
    <w:rsid w:val="00C2695A"/>
    <w:rsid w:val="00C2716B"/>
    <w:rsid w:val="00C274BE"/>
    <w:rsid w:val="00C307FA"/>
    <w:rsid w:val="00C30D3F"/>
    <w:rsid w:val="00C30DAA"/>
    <w:rsid w:val="00C30F1F"/>
    <w:rsid w:val="00C30F8E"/>
    <w:rsid w:val="00C30FB5"/>
    <w:rsid w:val="00C30FB7"/>
    <w:rsid w:val="00C31089"/>
    <w:rsid w:val="00C311C9"/>
    <w:rsid w:val="00C31206"/>
    <w:rsid w:val="00C31237"/>
    <w:rsid w:val="00C314DF"/>
    <w:rsid w:val="00C3175A"/>
    <w:rsid w:val="00C31895"/>
    <w:rsid w:val="00C319A2"/>
    <w:rsid w:val="00C31DDA"/>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5AC"/>
    <w:rsid w:val="00C42784"/>
    <w:rsid w:val="00C429E1"/>
    <w:rsid w:val="00C42BA4"/>
    <w:rsid w:val="00C43421"/>
    <w:rsid w:val="00C439F0"/>
    <w:rsid w:val="00C43CE7"/>
    <w:rsid w:val="00C44189"/>
    <w:rsid w:val="00C4464F"/>
    <w:rsid w:val="00C447FB"/>
    <w:rsid w:val="00C44962"/>
    <w:rsid w:val="00C44ADA"/>
    <w:rsid w:val="00C4522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29"/>
    <w:rsid w:val="00C57CC6"/>
    <w:rsid w:val="00C601EB"/>
    <w:rsid w:val="00C60EC1"/>
    <w:rsid w:val="00C62027"/>
    <w:rsid w:val="00C62163"/>
    <w:rsid w:val="00C621EC"/>
    <w:rsid w:val="00C62271"/>
    <w:rsid w:val="00C62997"/>
    <w:rsid w:val="00C629E0"/>
    <w:rsid w:val="00C62BE7"/>
    <w:rsid w:val="00C62C31"/>
    <w:rsid w:val="00C633AB"/>
    <w:rsid w:val="00C6343A"/>
    <w:rsid w:val="00C6368E"/>
    <w:rsid w:val="00C64376"/>
    <w:rsid w:val="00C64626"/>
    <w:rsid w:val="00C646FA"/>
    <w:rsid w:val="00C64849"/>
    <w:rsid w:val="00C64EDC"/>
    <w:rsid w:val="00C658B2"/>
    <w:rsid w:val="00C659D7"/>
    <w:rsid w:val="00C65D24"/>
    <w:rsid w:val="00C65F58"/>
    <w:rsid w:val="00C66571"/>
    <w:rsid w:val="00C666DB"/>
    <w:rsid w:val="00C667F6"/>
    <w:rsid w:val="00C66B89"/>
    <w:rsid w:val="00C66C34"/>
    <w:rsid w:val="00C67231"/>
    <w:rsid w:val="00C7040D"/>
    <w:rsid w:val="00C70B8C"/>
    <w:rsid w:val="00C712FF"/>
    <w:rsid w:val="00C71468"/>
    <w:rsid w:val="00C723AF"/>
    <w:rsid w:val="00C7251B"/>
    <w:rsid w:val="00C72EF5"/>
    <w:rsid w:val="00C73224"/>
    <w:rsid w:val="00C732C5"/>
    <w:rsid w:val="00C7357D"/>
    <w:rsid w:val="00C740FD"/>
    <w:rsid w:val="00C74157"/>
    <w:rsid w:val="00C7448E"/>
    <w:rsid w:val="00C74531"/>
    <w:rsid w:val="00C748E2"/>
    <w:rsid w:val="00C75004"/>
    <w:rsid w:val="00C755BC"/>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23B"/>
    <w:rsid w:val="00C8198E"/>
    <w:rsid w:val="00C81B30"/>
    <w:rsid w:val="00C82387"/>
    <w:rsid w:val="00C8312D"/>
    <w:rsid w:val="00C83E22"/>
    <w:rsid w:val="00C842A1"/>
    <w:rsid w:val="00C84C6D"/>
    <w:rsid w:val="00C8511C"/>
    <w:rsid w:val="00C85253"/>
    <w:rsid w:val="00C8534D"/>
    <w:rsid w:val="00C85519"/>
    <w:rsid w:val="00C8624E"/>
    <w:rsid w:val="00C86379"/>
    <w:rsid w:val="00C864DB"/>
    <w:rsid w:val="00C87014"/>
    <w:rsid w:val="00C87183"/>
    <w:rsid w:val="00C87304"/>
    <w:rsid w:val="00C8781D"/>
    <w:rsid w:val="00C901A9"/>
    <w:rsid w:val="00C905AC"/>
    <w:rsid w:val="00C90947"/>
    <w:rsid w:val="00C90B43"/>
    <w:rsid w:val="00C90B74"/>
    <w:rsid w:val="00C90C65"/>
    <w:rsid w:val="00C90C82"/>
    <w:rsid w:val="00C90F7A"/>
    <w:rsid w:val="00C912A0"/>
    <w:rsid w:val="00C91516"/>
    <w:rsid w:val="00C91707"/>
    <w:rsid w:val="00C91AB8"/>
    <w:rsid w:val="00C91CFB"/>
    <w:rsid w:val="00C91FAC"/>
    <w:rsid w:val="00C9210D"/>
    <w:rsid w:val="00C9220C"/>
    <w:rsid w:val="00C92215"/>
    <w:rsid w:val="00C922C5"/>
    <w:rsid w:val="00C92352"/>
    <w:rsid w:val="00C924D8"/>
    <w:rsid w:val="00C92C2A"/>
    <w:rsid w:val="00C92FE9"/>
    <w:rsid w:val="00C9318C"/>
    <w:rsid w:val="00C93297"/>
    <w:rsid w:val="00C93B27"/>
    <w:rsid w:val="00C94508"/>
    <w:rsid w:val="00C945A6"/>
    <w:rsid w:val="00C945EC"/>
    <w:rsid w:val="00C94A44"/>
    <w:rsid w:val="00C94C81"/>
    <w:rsid w:val="00C94E45"/>
    <w:rsid w:val="00C95300"/>
    <w:rsid w:val="00C95548"/>
    <w:rsid w:val="00C955AD"/>
    <w:rsid w:val="00C95730"/>
    <w:rsid w:val="00C95962"/>
    <w:rsid w:val="00C95A8A"/>
    <w:rsid w:val="00C95CCD"/>
    <w:rsid w:val="00C95CD4"/>
    <w:rsid w:val="00C96191"/>
    <w:rsid w:val="00C96A19"/>
    <w:rsid w:val="00C96FE0"/>
    <w:rsid w:val="00C973E2"/>
    <w:rsid w:val="00C975B2"/>
    <w:rsid w:val="00C97AF1"/>
    <w:rsid w:val="00C97C0B"/>
    <w:rsid w:val="00C97F72"/>
    <w:rsid w:val="00CA025F"/>
    <w:rsid w:val="00CA03B6"/>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3DE"/>
    <w:rsid w:val="00CB047F"/>
    <w:rsid w:val="00CB0C2A"/>
    <w:rsid w:val="00CB10EC"/>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108"/>
    <w:rsid w:val="00CB7648"/>
    <w:rsid w:val="00CB77AE"/>
    <w:rsid w:val="00CB7B6B"/>
    <w:rsid w:val="00CC0006"/>
    <w:rsid w:val="00CC009C"/>
    <w:rsid w:val="00CC00B7"/>
    <w:rsid w:val="00CC034B"/>
    <w:rsid w:val="00CC0AA7"/>
    <w:rsid w:val="00CC0AC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AB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1F4A"/>
    <w:rsid w:val="00CD223B"/>
    <w:rsid w:val="00CD2585"/>
    <w:rsid w:val="00CD25A6"/>
    <w:rsid w:val="00CD283A"/>
    <w:rsid w:val="00CD2B04"/>
    <w:rsid w:val="00CD2C72"/>
    <w:rsid w:val="00CD2EFD"/>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0754"/>
    <w:rsid w:val="00CF1328"/>
    <w:rsid w:val="00CF18AB"/>
    <w:rsid w:val="00CF1AA6"/>
    <w:rsid w:val="00CF20C8"/>
    <w:rsid w:val="00CF22F9"/>
    <w:rsid w:val="00CF233B"/>
    <w:rsid w:val="00CF23D5"/>
    <w:rsid w:val="00CF2639"/>
    <w:rsid w:val="00CF277A"/>
    <w:rsid w:val="00CF2BF2"/>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6F70"/>
    <w:rsid w:val="00CF7477"/>
    <w:rsid w:val="00CF7CCF"/>
    <w:rsid w:val="00CF7FC8"/>
    <w:rsid w:val="00D00419"/>
    <w:rsid w:val="00D00522"/>
    <w:rsid w:val="00D00B22"/>
    <w:rsid w:val="00D017EE"/>
    <w:rsid w:val="00D0182B"/>
    <w:rsid w:val="00D0186E"/>
    <w:rsid w:val="00D01C73"/>
    <w:rsid w:val="00D01E6B"/>
    <w:rsid w:val="00D02369"/>
    <w:rsid w:val="00D02C36"/>
    <w:rsid w:val="00D02E17"/>
    <w:rsid w:val="00D032C9"/>
    <w:rsid w:val="00D03E71"/>
    <w:rsid w:val="00D0407B"/>
    <w:rsid w:val="00D046D4"/>
    <w:rsid w:val="00D04FC8"/>
    <w:rsid w:val="00D05393"/>
    <w:rsid w:val="00D05962"/>
    <w:rsid w:val="00D05A1A"/>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6D85"/>
    <w:rsid w:val="00D17490"/>
    <w:rsid w:val="00D174E5"/>
    <w:rsid w:val="00D17DBC"/>
    <w:rsid w:val="00D17F37"/>
    <w:rsid w:val="00D20171"/>
    <w:rsid w:val="00D202D3"/>
    <w:rsid w:val="00D20900"/>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D9C"/>
    <w:rsid w:val="00D2592C"/>
    <w:rsid w:val="00D26199"/>
    <w:rsid w:val="00D261FB"/>
    <w:rsid w:val="00D26283"/>
    <w:rsid w:val="00D263B5"/>
    <w:rsid w:val="00D26586"/>
    <w:rsid w:val="00D268F4"/>
    <w:rsid w:val="00D269DE"/>
    <w:rsid w:val="00D26DBE"/>
    <w:rsid w:val="00D27DF2"/>
    <w:rsid w:val="00D27F01"/>
    <w:rsid w:val="00D305AC"/>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1A6"/>
    <w:rsid w:val="00D37C2D"/>
    <w:rsid w:val="00D403D9"/>
    <w:rsid w:val="00D404CE"/>
    <w:rsid w:val="00D40E25"/>
    <w:rsid w:val="00D40E78"/>
    <w:rsid w:val="00D41009"/>
    <w:rsid w:val="00D4155E"/>
    <w:rsid w:val="00D41901"/>
    <w:rsid w:val="00D41BD5"/>
    <w:rsid w:val="00D41C77"/>
    <w:rsid w:val="00D41CD0"/>
    <w:rsid w:val="00D420DA"/>
    <w:rsid w:val="00D421D9"/>
    <w:rsid w:val="00D422E4"/>
    <w:rsid w:val="00D42840"/>
    <w:rsid w:val="00D429DA"/>
    <w:rsid w:val="00D42B71"/>
    <w:rsid w:val="00D42B88"/>
    <w:rsid w:val="00D435FC"/>
    <w:rsid w:val="00D43888"/>
    <w:rsid w:val="00D43E85"/>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0B"/>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2F1"/>
    <w:rsid w:val="00D513F0"/>
    <w:rsid w:val="00D5146D"/>
    <w:rsid w:val="00D51565"/>
    <w:rsid w:val="00D5163E"/>
    <w:rsid w:val="00D51AAF"/>
    <w:rsid w:val="00D51CBB"/>
    <w:rsid w:val="00D51F84"/>
    <w:rsid w:val="00D51F90"/>
    <w:rsid w:val="00D52200"/>
    <w:rsid w:val="00D525A6"/>
    <w:rsid w:val="00D5294C"/>
    <w:rsid w:val="00D5342F"/>
    <w:rsid w:val="00D53539"/>
    <w:rsid w:val="00D53552"/>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A3B"/>
    <w:rsid w:val="00D57C20"/>
    <w:rsid w:val="00D57F0A"/>
    <w:rsid w:val="00D600BE"/>
    <w:rsid w:val="00D60207"/>
    <w:rsid w:val="00D6028B"/>
    <w:rsid w:val="00D60BCB"/>
    <w:rsid w:val="00D60CB2"/>
    <w:rsid w:val="00D60DD4"/>
    <w:rsid w:val="00D610A5"/>
    <w:rsid w:val="00D61834"/>
    <w:rsid w:val="00D61FA8"/>
    <w:rsid w:val="00D620D9"/>
    <w:rsid w:val="00D62243"/>
    <w:rsid w:val="00D62334"/>
    <w:rsid w:val="00D6278F"/>
    <w:rsid w:val="00D62949"/>
    <w:rsid w:val="00D62C7C"/>
    <w:rsid w:val="00D62DEC"/>
    <w:rsid w:val="00D63BAD"/>
    <w:rsid w:val="00D63C5F"/>
    <w:rsid w:val="00D63D8C"/>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2400"/>
    <w:rsid w:val="00D73209"/>
    <w:rsid w:val="00D73347"/>
    <w:rsid w:val="00D73A3C"/>
    <w:rsid w:val="00D73A6B"/>
    <w:rsid w:val="00D73B96"/>
    <w:rsid w:val="00D73DAD"/>
    <w:rsid w:val="00D73DE0"/>
    <w:rsid w:val="00D73E0D"/>
    <w:rsid w:val="00D73FFE"/>
    <w:rsid w:val="00D740A5"/>
    <w:rsid w:val="00D7416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7FD"/>
    <w:rsid w:val="00D86B37"/>
    <w:rsid w:val="00D86ED1"/>
    <w:rsid w:val="00D87154"/>
    <w:rsid w:val="00D8757E"/>
    <w:rsid w:val="00D8778A"/>
    <w:rsid w:val="00D87BCC"/>
    <w:rsid w:val="00D87F82"/>
    <w:rsid w:val="00D91009"/>
    <w:rsid w:val="00D9120D"/>
    <w:rsid w:val="00D9126A"/>
    <w:rsid w:val="00D912DF"/>
    <w:rsid w:val="00D9160F"/>
    <w:rsid w:val="00D9163E"/>
    <w:rsid w:val="00D919CC"/>
    <w:rsid w:val="00D91C54"/>
    <w:rsid w:val="00D91E52"/>
    <w:rsid w:val="00D91F17"/>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824"/>
    <w:rsid w:val="00D96DD2"/>
    <w:rsid w:val="00D97DCE"/>
    <w:rsid w:val="00D97E86"/>
    <w:rsid w:val="00DA0FC0"/>
    <w:rsid w:val="00DA1D80"/>
    <w:rsid w:val="00DA1FF1"/>
    <w:rsid w:val="00DA2046"/>
    <w:rsid w:val="00DA23D2"/>
    <w:rsid w:val="00DA25F8"/>
    <w:rsid w:val="00DA29C4"/>
    <w:rsid w:val="00DA2B47"/>
    <w:rsid w:val="00DA2CD7"/>
    <w:rsid w:val="00DA2D90"/>
    <w:rsid w:val="00DA30A8"/>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794"/>
    <w:rsid w:val="00DA6C50"/>
    <w:rsid w:val="00DA714A"/>
    <w:rsid w:val="00DA71AF"/>
    <w:rsid w:val="00DA727D"/>
    <w:rsid w:val="00DA7A85"/>
    <w:rsid w:val="00DA7BC7"/>
    <w:rsid w:val="00DA7E4C"/>
    <w:rsid w:val="00DB0487"/>
    <w:rsid w:val="00DB0564"/>
    <w:rsid w:val="00DB081D"/>
    <w:rsid w:val="00DB0D27"/>
    <w:rsid w:val="00DB1239"/>
    <w:rsid w:val="00DB1539"/>
    <w:rsid w:val="00DB1F98"/>
    <w:rsid w:val="00DB2037"/>
    <w:rsid w:val="00DB2551"/>
    <w:rsid w:val="00DB2706"/>
    <w:rsid w:val="00DB286C"/>
    <w:rsid w:val="00DB2DC2"/>
    <w:rsid w:val="00DB34AC"/>
    <w:rsid w:val="00DB35C7"/>
    <w:rsid w:val="00DB369E"/>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003"/>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01E"/>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6F81"/>
    <w:rsid w:val="00DF7226"/>
    <w:rsid w:val="00DF7644"/>
    <w:rsid w:val="00DF7C0A"/>
    <w:rsid w:val="00E00018"/>
    <w:rsid w:val="00E004D1"/>
    <w:rsid w:val="00E00A07"/>
    <w:rsid w:val="00E00EFF"/>
    <w:rsid w:val="00E0158D"/>
    <w:rsid w:val="00E019EA"/>
    <w:rsid w:val="00E01BD9"/>
    <w:rsid w:val="00E01CAC"/>
    <w:rsid w:val="00E0243C"/>
    <w:rsid w:val="00E028E6"/>
    <w:rsid w:val="00E02C20"/>
    <w:rsid w:val="00E03016"/>
    <w:rsid w:val="00E031D7"/>
    <w:rsid w:val="00E032C1"/>
    <w:rsid w:val="00E03926"/>
    <w:rsid w:val="00E039C0"/>
    <w:rsid w:val="00E046C1"/>
    <w:rsid w:val="00E047AB"/>
    <w:rsid w:val="00E049EC"/>
    <w:rsid w:val="00E04BBA"/>
    <w:rsid w:val="00E04EE6"/>
    <w:rsid w:val="00E04FFA"/>
    <w:rsid w:val="00E05A43"/>
    <w:rsid w:val="00E05B03"/>
    <w:rsid w:val="00E05C6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4B4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50DB"/>
    <w:rsid w:val="00E259BD"/>
    <w:rsid w:val="00E25C00"/>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A89"/>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3E8"/>
    <w:rsid w:val="00E45A9D"/>
    <w:rsid w:val="00E460A1"/>
    <w:rsid w:val="00E46398"/>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735"/>
    <w:rsid w:val="00E51817"/>
    <w:rsid w:val="00E51ABD"/>
    <w:rsid w:val="00E51E23"/>
    <w:rsid w:val="00E52CCE"/>
    <w:rsid w:val="00E52F76"/>
    <w:rsid w:val="00E53069"/>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AB5"/>
    <w:rsid w:val="00E60D6F"/>
    <w:rsid w:val="00E60F80"/>
    <w:rsid w:val="00E61DAC"/>
    <w:rsid w:val="00E624DA"/>
    <w:rsid w:val="00E6275D"/>
    <w:rsid w:val="00E627BC"/>
    <w:rsid w:val="00E629F9"/>
    <w:rsid w:val="00E62AF2"/>
    <w:rsid w:val="00E62B5D"/>
    <w:rsid w:val="00E62D6E"/>
    <w:rsid w:val="00E630F7"/>
    <w:rsid w:val="00E632B7"/>
    <w:rsid w:val="00E63983"/>
    <w:rsid w:val="00E63AF2"/>
    <w:rsid w:val="00E63C65"/>
    <w:rsid w:val="00E6412A"/>
    <w:rsid w:val="00E64286"/>
    <w:rsid w:val="00E64763"/>
    <w:rsid w:val="00E64C11"/>
    <w:rsid w:val="00E64CDD"/>
    <w:rsid w:val="00E64E79"/>
    <w:rsid w:val="00E65013"/>
    <w:rsid w:val="00E65E6B"/>
    <w:rsid w:val="00E6640D"/>
    <w:rsid w:val="00E6682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99A"/>
    <w:rsid w:val="00E81F9F"/>
    <w:rsid w:val="00E81FFC"/>
    <w:rsid w:val="00E8213F"/>
    <w:rsid w:val="00E826C8"/>
    <w:rsid w:val="00E828DA"/>
    <w:rsid w:val="00E82B9F"/>
    <w:rsid w:val="00E83280"/>
    <w:rsid w:val="00E832C9"/>
    <w:rsid w:val="00E83469"/>
    <w:rsid w:val="00E83E6E"/>
    <w:rsid w:val="00E83EE9"/>
    <w:rsid w:val="00E843C5"/>
    <w:rsid w:val="00E84A59"/>
    <w:rsid w:val="00E84E78"/>
    <w:rsid w:val="00E850F7"/>
    <w:rsid w:val="00E85483"/>
    <w:rsid w:val="00E8563C"/>
    <w:rsid w:val="00E859CA"/>
    <w:rsid w:val="00E85BAE"/>
    <w:rsid w:val="00E86057"/>
    <w:rsid w:val="00E861F7"/>
    <w:rsid w:val="00E86647"/>
    <w:rsid w:val="00E86BA9"/>
    <w:rsid w:val="00E87565"/>
    <w:rsid w:val="00E877D8"/>
    <w:rsid w:val="00E879F0"/>
    <w:rsid w:val="00E87AE6"/>
    <w:rsid w:val="00E87DCE"/>
    <w:rsid w:val="00E87F95"/>
    <w:rsid w:val="00E90199"/>
    <w:rsid w:val="00E90367"/>
    <w:rsid w:val="00E90433"/>
    <w:rsid w:val="00E90F08"/>
    <w:rsid w:val="00E913F0"/>
    <w:rsid w:val="00E91514"/>
    <w:rsid w:val="00E915E1"/>
    <w:rsid w:val="00E919F0"/>
    <w:rsid w:val="00E91BF2"/>
    <w:rsid w:val="00E91DDE"/>
    <w:rsid w:val="00E91E61"/>
    <w:rsid w:val="00E91EA9"/>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72A"/>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FD8"/>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42F"/>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6B"/>
    <w:rsid w:val="00EC2E21"/>
    <w:rsid w:val="00EC331F"/>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78D"/>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4AE8"/>
    <w:rsid w:val="00EE5112"/>
    <w:rsid w:val="00EE5553"/>
    <w:rsid w:val="00EE62B4"/>
    <w:rsid w:val="00EE636D"/>
    <w:rsid w:val="00EE66B1"/>
    <w:rsid w:val="00EE6CC0"/>
    <w:rsid w:val="00EE75D6"/>
    <w:rsid w:val="00EE7C06"/>
    <w:rsid w:val="00EE7D91"/>
    <w:rsid w:val="00EE7ECE"/>
    <w:rsid w:val="00EF0225"/>
    <w:rsid w:val="00EF05A6"/>
    <w:rsid w:val="00EF082A"/>
    <w:rsid w:val="00EF0E50"/>
    <w:rsid w:val="00EF118E"/>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829"/>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06"/>
    <w:rsid w:val="00F15860"/>
    <w:rsid w:val="00F15B3A"/>
    <w:rsid w:val="00F1698C"/>
    <w:rsid w:val="00F16BB1"/>
    <w:rsid w:val="00F17A8F"/>
    <w:rsid w:val="00F20046"/>
    <w:rsid w:val="00F205A6"/>
    <w:rsid w:val="00F206FE"/>
    <w:rsid w:val="00F20798"/>
    <w:rsid w:val="00F20F5B"/>
    <w:rsid w:val="00F21048"/>
    <w:rsid w:val="00F210AB"/>
    <w:rsid w:val="00F211CB"/>
    <w:rsid w:val="00F21345"/>
    <w:rsid w:val="00F21484"/>
    <w:rsid w:val="00F215C3"/>
    <w:rsid w:val="00F21857"/>
    <w:rsid w:val="00F218EF"/>
    <w:rsid w:val="00F21A0B"/>
    <w:rsid w:val="00F21B4F"/>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063"/>
    <w:rsid w:val="00F30353"/>
    <w:rsid w:val="00F308C0"/>
    <w:rsid w:val="00F30BE8"/>
    <w:rsid w:val="00F30FF2"/>
    <w:rsid w:val="00F31375"/>
    <w:rsid w:val="00F316ED"/>
    <w:rsid w:val="00F318E7"/>
    <w:rsid w:val="00F31F17"/>
    <w:rsid w:val="00F3236F"/>
    <w:rsid w:val="00F32374"/>
    <w:rsid w:val="00F32F0E"/>
    <w:rsid w:val="00F32F3E"/>
    <w:rsid w:val="00F3338A"/>
    <w:rsid w:val="00F3372E"/>
    <w:rsid w:val="00F3383E"/>
    <w:rsid w:val="00F34057"/>
    <w:rsid w:val="00F34286"/>
    <w:rsid w:val="00F342E5"/>
    <w:rsid w:val="00F346BC"/>
    <w:rsid w:val="00F347D0"/>
    <w:rsid w:val="00F3521B"/>
    <w:rsid w:val="00F35561"/>
    <w:rsid w:val="00F35865"/>
    <w:rsid w:val="00F35E92"/>
    <w:rsid w:val="00F3651B"/>
    <w:rsid w:val="00F36919"/>
    <w:rsid w:val="00F369F3"/>
    <w:rsid w:val="00F36A25"/>
    <w:rsid w:val="00F370CB"/>
    <w:rsid w:val="00F370E3"/>
    <w:rsid w:val="00F377A2"/>
    <w:rsid w:val="00F378D6"/>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0F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0939"/>
    <w:rsid w:val="00F513BA"/>
    <w:rsid w:val="00F51447"/>
    <w:rsid w:val="00F514EF"/>
    <w:rsid w:val="00F516F4"/>
    <w:rsid w:val="00F52477"/>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96"/>
    <w:rsid w:val="00F61701"/>
    <w:rsid w:val="00F61902"/>
    <w:rsid w:val="00F61C45"/>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AF6"/>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A00"/>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1E9"/>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A91"/>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CC"/>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672"/>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91F"/>
    <w:rsid w:val="00FD6A3D"/>
    <w:rsid w:val="00FD6BD7"/>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718"/>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23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C275B7"/>
  <w15:chartTrackingRefBased/>
  <w15:docId w15:val="{CA787444-4981-4D7A-8782-0B9DB22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Default Paragraph Font" w:uiPriority="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6"/>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8295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86180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187639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4512253">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7611793">
      <w:bodyDiv w:val="1"/>
      <w:marLeft w:val="0"/>
      <w:marRight w:val="0"/>
      <w:marTop w:val="0"/>
      <w:marBottom w:val="0"/>
      <w:divBdr>
        <w:top w:val="none" w:sz="0" w:space="0" w:color="auto"/>
        <w:left w:val="none" w:sz="0" w:space="0" w:color="auto"/>
        <w:bottom w:val="none" w:sz="0" w:space="0" w:color="auto"/>
        <w:right w:val="none" w:sz="0" w:space="0" w:color="auto"/>
      </w:divBdr>
      <w:divsChild>
        <w:div w:id="450710993">
          <w:marLeft w:val="1267"/>
          <w:marRight w:val="0"/>
          <w:marTop w:val="0"/>
          <w:marBottom w:val="0"/>
          <w:divBdr>
            <w:top w:val="none" w:sz="0" w:space="0" w:color="auto"/>
            <w:left w:val="none" w:sz="0" w:space="0" w:color="auto"/>
            <w:bottom w:val="none" w:sz="0" w:space="0" w:color="auto"/>
            <w:right w:val="none" w:sz="0" w:space="0" w:color="auto"/>
          </w:divBdr>
        </w:div>
        <w:div w:id="1094478868">
          <w:marLeft w:val="1987"/>
          <w:marRight w:val="0"/>
          <w:marTop w:val="0"/>
          <w:marBottom w:val="0"/>
          <w:divBdr>
            <w:top w:val="none" w:sz="0" w:space="0" w:color="auto"/>
            <w:left w:val="none" w:sz="0" w:space="0" w:color="auto"/>
            <w:bottom w:val="none" w:sz="0" w:space="0" w:color="auto"/>
            <w:right w:val="none" w:sz="0" w:space="0" w:color="auto"/>
          </w:divBdr>
        </w:div>
        <w:div w:id="1925217598">
          <w:marLeft w:val="1267"/>
          <w:marRight w:val="0"/>
          <w:marTop w:val="0"/>
          <w:marBottom w:val="0"/>
          <w:divBdr>
            <w:top w:val="none" w:sz="0" w:space="0" w:color="auto"/>
            <w:left w:val="none" w:sz="0" w:space="0" w:color="auto"/>
            <w:bottom w:val="none" w:sz="0" w:space="0" w:color="auto"/>
            <w:right w:val="none" w:sz="0" w:space="0" w:color="auto"/>
          </w:divBdr>
        </w:div>
        <w:div w:id="1080172173">
          <w:marLeft w:val="1987"/>
          <w:marRight w:val="0"/>
          <w:marTop w:val="0"/>
          <w:marBottom w:val="0"/>
          <w:divBdr>
            <w:top w:val="none" w:sz="0" w:space="0" w:color="auto"/>
            <w:left w:val="none" w:sz="0" w:space="0" w:color="auto"/>
            <w:bottom w:val="none" w:sz="0" w:space="0" w:color="auto"/>
            <w:right w:val="none" w:sz="0" w:space="0" w:color="auto"/>
          </w:divBdr>
        </w:div>
      </w:divsChild>
    </w:div>
    <w:div w:id="626546124">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1436314">
      <w:bodyDiv w:val="1"/>
      <w:marLeft w:val="0"/>
      <w:marRight w:val="0"/>
      <w:marTop w:val="0"/>
      <w:marBottom w:val="0"/>
      <w:divBdr>
        <w:top w:val="none" w:sz="0" w:space="0" w:color="auto"/>
        <w:left w:val="none" w:sz="0" w:space="0" w:color="auto"/>
        <w:bottom w:val="none" w:sz="0" w:space="0" w:color="auto"/>
        <w:right w:val="none" w:sz="0" w:space="0" w:color="auto"/>
      </w:divBdr>
    </w:div>
    <w:div w:id="753935134">
      <w:bodyDiv w:val="1"/>
      <w:marLeft w:val="0"/>
      <w:marRight w:val="0"/>
      <w:marTop w:val="0"/>
      <w:marBottom w:val="0"/>
      <w:divBdr>
        <w:top w:val="none" w:sz="0" w:space="0" w:color="auto"/>
        <w:left w:val="none" w:sz="0" w:space="0" w:color="auto"/>
        <w:bottom w:val="none" w:sz="0" w:space="0" w:color="auto"/>
        <w:right w:val="none" w:sz="0" w:space="0" w:color="auto"/>
      </w:divBdr>
    </w:div>
    <w:div w:id="7643046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807457">
      <w:bodyDiv w:val="1"/>
      <w:marLeft w:val="0"/>
      <w:marRight w:val="0"/>
      <w:marTop w:val="0"/>
      <w:marBottom w:val="0"/>
      <w:divBdr>
        <w:top w:val="none" w:sz="0" w:space="0" w:color="auto"/>
        <w:left w:val="none" w:sz="0" w:space="0" w:color="auto"/>
        <w:bottom w:val="none" w:sz="0" w:space="0" w:color="auto"/>
        <w:right w:val="none" w:sz="0" w:space="0" w:color="auto"/>
      </w:divBdr>
    </w:div>
    <w:div w:id="802037692">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761826">
      <w:bodyDiv w:val="1"/>
      <w:marLeft w:val="0"/>
      <w:marRight w:val="0"/>
      <w:marTop w:val="0"/>
      <w:marBottom w:val="0"/>
      <w:divBdr>
        <w:top w:val="none" w:sz="0" w:space="0" w:color="auto"/>
        <w:left w:val="none" w:sz="0" w:space="0" w:color="auto"/>
        <w:bottom w:val="none" w:sz="0" w:space="0" w:color="auto"/>
        <w:right w:val="none" w:sz="0" w:space="0" w:color="auto"/>
      </w:divBdr>
      <w:divsChild>
        <w:div w:id="1984508212">
          <w:marLeft w:val="1166"/>
          <w:marRight w:val="0"/>
          <w:marTop w:val="0"/>
          <w:marBottom w:val="0"/>
          <w:divBdr>
            <w:top w:val="none" w:sz="0" w:space="0" w:color="auto"/>
            <w:left w:val="none" w:sz="0" w:space="0" w:color="auto"/>
            <w:bottom w:val="none" w:sz="0" w:space="0" w:color="auto"/>
            <w:right w:val="none" w:sz="0" w:space="0" w:color="auto"/>
          </w:divBdr>
        </w:div>
      </w:divsChild>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43979284">
      <w:bodyDiv w:val="1"/>
      <w:marLeft w:val="0"/>
      <w:marRight w:val="0"/>
      <w:marTop w:val="0"/>
      <w:marBottom w:val="0"/>
      <w:divBdr>
        <w:top w:val="none" w:sz="0" w:space="0" w:color="auto"/>
        <w:left w:val="none" w:sz="0" w:space="0" w:color="auto"/>
        <w:bottom w:val="none" w:sz="0" w:space="0" w:color="auto"/>
        <w:right w:val="none" w:sz="0" w:space="0" w:color="auto"/>
      </w:divBdr>
      <w:divsChild>
        <w:div w:id="312758567">
          <w:marLeft w:val="533"/>
          <w:marRight w:val="0"/>
          <w:marTop w:val="0"/>
          <w:marBottom w:val="0"/>
          <w:divBdr>
            <w:top w:val="none" w:sz="0" w:space="0" w:color="auto"/>
            <w:left w:val="none" w:sz="0" w:space="0" w:color="auto"/>
            <w:bottom w:val="none" w:sz="0" w:space="0" w:color="auto"/>
            <w:right w:val="none" w:sz="0" w:space="0" w:color="auto"/>
          </w:divBdr>
        </w:div>
        <w:div w:id="465053550">
          <w:marLeft w:val="533"/>
          <w:marRight w:val="0"/>
          <w:marTop w:val="0"/>
          <w:marBottom w:val="0"/>
          <w:divBdr>
            <w:top w:val="none" w:sz="0" w:space="0" w:color="auto"/>
            <w:left w:val="none" w:sz="0" w:space="0" w:color="auto"/>
            <w:bottom w:val="none" w:sz="0" w:space="0" w:color="auto"/>
            <w:right w:val="none" w:sz="0" w:space="0" w:color="auto"/>
          </w:divBdr>
        </w:div>
      </w:divsChild>
    </w:div>
    <w:div w:id="85342177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68008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2779256">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531810">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5316584">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07636">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956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2772268">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5826277">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01211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49328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61005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36E6B30C-E485-4785-98EC-86DDA83199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D5E6AB-50F4-4077-9244-BA78164DD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B06DBA-B020-4EE0-AA4D-6E8109B2B01E}">
  <ds:schemaRefs>
    <ds:schemaRef ds:uri="http://schemas.openxmlformats.org/officeDocument/2006/bibliography"/>
  </ds:schemaRefs>
</ds:datastoreItem>
</file>

<file path=customXml/itemProps5.xml><?xml version="1.0" encoding="utf-8"?>
<ds:datastoreItem xmlns:ds="http://schemas.openxmlformats.org/officeDocument/2006/customXml" ds:itemID="{6FE8B92A-6C2F-413C-979A-E2F9086F5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1502</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Chu-Hsiang Huang</cp:lastModifiedBy>
  <cp:revision>33</cp:revision>
  <cp:lastPrinted>2016-11-03T01:40:00Z</cp:lastPrinted>
  <dcterms:created xsi:type="dcterms:W3CDTF">2020-09-02T19:15:00Z</dcterms:created>
  <dcterms:modified xsi:type="dcterms:W3CDTF">2020-10-23T19:44:00Z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dlc_DocIdItemGuid">
    <vt:lpwstr>a1fc5b3b-22f0-4991-a4a2-547e66e1f9a3</vt:lpwstr>
  </property>
  <property fmtid="{D5CDD505-2E9C-101B-9397-08002B2CF9AE}" pid="10" name="ContentTypeId">
    <vt:lpwstr>0x0101004257954231A76C44B0D04C9AEE4292A8</vt:lpwstr>
  </property>
  <property fmtid="{D5CDD505-2E9C-101B-9397-08002B2CF9AE}" pid="11" name="_dlc_DocId">
    <vt:lpwstr>2NQM6TFEKNAF-1113531484-401</vt:lpwstr>
  </property>
  <property fmtid="{D5CDD505-2E9C-101B-9397-08002B2CF9AE}" pid="12" name="_dlc_DocIdUrl">
    <vt:lpwstr>https://sharepoint.qualcomm.com/corp/standards/3GPP/RAN4/_layouts/15/DocIdRedir.aspx?ID=2NQM6TFEKNAF-1113531484-401, 2NQM6TFEKNAF-1113531484-401</vt:lpwstr>
  </property>
</Properties>
</file>